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D40" w:rsidRDefault="00082D40" w:rsidP="00082D40">
      <w:pPr>
        <w:snapToGrid w:val="0"/>
        <w:spacing w:line="276" w:lineRule="auto"/>
        <w:rPr>
          <w:color w:val="FF0000"/>
          <w:sz w:val="18"/>
        </w:rPr>
      </w:pPr>
    </w:p>
    <w:p w:rsidR="00AD2A82" w:rsidRPr="00612D02" w:rsidRDefault="00612D02" w:rsidP="00612D02">
      <w:pPr>
        <w:spacing w:beforeLines="100" w:before="312"/>
        <w:jc w:val="center"/>
        <w:rPr>
          <w:rFonts w:asciiTheme="majorHAnsi" w:eastAsiaTheme="majorEastAsia" w:hAnsiTheme="majorHAnsi" w:cstheme="majorBidi"/>
          <w:smallCaps/>
          <w:color w:val="632423" w:themeColor="accent2" w:themeShade="80"/>
          <w:spacing w:val="20"/>
          <w:sz w:val="52"/>
          <w:szCs w:val="52"/>
        </w:rPr>
      </w:pPr>
      <w:sdt>
        <w:sdtPr>
          <w:rPr>
            <w:rFonts w:asciiTheme="minorHAnsi" w:eastAsiaTheme="minorEastAsia" w:hAnsiTheme="minorHAnsi" w:cstheme="minorBidi" w:hint="eastAsia"/>
            <w:b/>
            <w:color w:val="1F497D" w:themeColor="text2"/>
            <w:kern w:val="0"/>
            <w:sz w:val="72"/>
            <w:szCs w:val="72"/>
          </w:rPr>
          <w:alias w:val="标题"/>
          <w:id w:val="17643879"/>
          <w:dataBinding w:prefixMappings="xmlns:ns0='http://schemas.openxmlformats.org/package/2006/metadata/core-properties' xmlns:ns1='http://purl.org/dc/elements/1.1/'" w:xpath="/ns0:coreProperties[1]/ns1:title[1]" w:storeItemID="{6C3C8BC8-F283-45AE-878A-BAB7291924A1}"/>
          <w:text/>
        </w:sdtPr>
        <w:sdtContent>
          <w:r w:rsidRPr="00612D02">
            <w:rPr>
              <w:rFonts w:asciiTheme="minorHAnsi" w:eastAsiaTheme="minorEastAsia" w:hAnsiTheme="minorHAnsi" w:cstheme="minorBidi" w:hint="eastAsia"/>
              <w:b/>
              <w:color w:val="1F497D" w:themeColor="text2"/>
              <w:kern w:val="0"/>
              <w:sz w:val="72"/>
              <w:szCs w:val="72"/>
            </w:rPr>
            <w:t>《</w:t>
          </w:r>
          <w:r w:rsidRPr="00612D02">
            <w:rPr>
              <w:rFonts w:asciiTheme="minorHAnsi" w:eastAsiaTheme="minorEastAsia" w:hAnsiTheme="minorHAnsi" w:cstheme="minorBidi"/>
              <w:b/>
              <w:color w:val="1F497D" w:themeColor="text2"/>
              <w:kern w:val="0"/>
              <w:sz w:val="72"/>
              <w:szCs w:val="72"/>
            </w:rPr>
            <w:t>Zero Day</w:t>
          </w:r>
          <w:r w:rsidRPr="00612D02">
            <w:rPr>
              <w:rFonts w:asciiTheme="minorHAnsi" w:eastAsiaTheme="minorEastAsia" w:hAnsiTheme="minorHAnsi" w:cstheme="minorBidi" w:hint="eastAsia"/>
              <w:b/>
              <w:color w:val="1F497D" w:themeColor="text2"/>
              <w:kern w:val="0"/>
              <w:sz w:val="72"/>
              <w:szCs w:val="72"/>
            </w:rPr>
            <w:t>》字幕翻译</w:t>
          </w:r>
        </w:sdtContent>
      </w:sdt>
    </w:p>
    <w:p w:rsidR="0046211F" w:rsidRPr="00C30304" w:rsidRDefault="0046211F" w:rsidP="0046211F">
      <w:r w:rsidRPr="00C30304">
        <w:t>1</w:t>
      </w:r>
    </w:p>
    <w:p w:rsidR="0046211F" w:rsidRPr="00C30304" w:rsidRDefault="0046211F" w:rsidP="0046211F">
      <w:r w:rsidRPr="00C30304">
        <w:t>00:00:45,412 --&gt; 00:00:47,513</w:t>
      </w:r>
    </w:p>
    <w:p w:rsidR="0046211F" w:rsidRPr="00C30304" w:rsidRDefault="0046211F" w:rsidP="0046211F">
      <w:r w:rsidRPr="00C30304">
        <w:t>Through the darkness</w:t>
      </w:r>
    </w:p>
    <w:p w:rsidR="0046211F" w:rsidRPr="00C30304" w:rsidRDefault="0046211F" w:rsidP="0046211F"/>
    <w:p w:rsidR="0046211F" w:rsidRPr="00C30304" w:rsidRDefault="0046211F" w:rsidP="0046211F">
      <w:r w:rsidRPr="00C30304">
        <w:t>2</w:t>
      </w:r>
    </w:p>
    <w:p w:rsidR="0046211F" w:rsidRPr="00C30304" w:rsidRDefault="0046211F" w:rsidP="0046211F">
      <w:r w:rsidRPr="00C30304">
        <w:t>00:00:47,515 --&gt; 00:00:51,750</w:t>
      </w:r>
    </w:p>
    <w:p w:rsidR="0046211F" w:rsidRPr="00C30304" w:rsidRDefault="0046211F" w:rsidP="0046211F">
      <w:r w:rsidRPr="00C30304">
        <w:t>of the pathways that we marched,</w:t>
      </w:r>
    </w:p>
    <w:p w:rsidR="0046211F" w:rsidRPr="00C30304" w:rsidRDefault="0046211F" w:rsidP="0046211F"/>
    <w:p w:rsidR="0046211F" w:rsidRPr="00C30304" w:rsidRDefault="0046211F" w:rsidP="0046211F">
      <w:r w:rsidRPr="00C30304">
        <w:t>3</w:t>
      </w:r>
    </w:p>
    <w:p w:rsidR="0046211F" w:rsidRPr="00C30304" w:rsidRDefault="0046211F" w:rsidP="0046211F">
      <w:r w:rsidRPr="00C30304">
        <w:t>00:00:52,819 --&gt; 00:00:55,854</w:t>
      </w:r>
    </w:p>
    <w:p w:rsidR="0046211F" w:rsidRPr="00C30304" w:rsidRDefault="0046211F" w:rsidP="0046211F">
      <w:r w:rsidRPr="00C30304">
        <w:t>evil and good lived</w:t>
      </w:r>
    </w:p>
    <w:p w:rsidR="0046211F" w:rsidRPr="00C30304" w:rsidRDefault="0046211F" w:rsidP="0046211F">
      <w:r w:rsidRPr="00C30304">
        <w:t>side by side.</w:t>
      </w:r>
    </w:p>
    <w:p w:rsidR="0046211F" w:rsidRPr="00C30304" w:rsidRDefault="0046211F" w:rsidP="0046211F">
      <w:r w:rsidRPr="00C30304">
        <w:t>我们在黑暗中前行，恶魔与天使并存，</w:t>
      </w:r>
    </w:p>
    <w:p w:rsidR="0046211F" w:rsidRPr="00C30304" w:rsidRDefault="0046211F" w:rsidP="0046211F"/>
    <w:p w:rsidR="0046211F" w:rsidRPr="00C30304" w:rsidRDefault="0046211F" w:rsidP="0046211F">
      <w:r w:rsidRPr="00C30304">
        <w:t>4</w:t>
      </w:r>
    </w:p>
    <w:p w:rsidR="0046211F" w:rsidRPr="00C30304" w:rsidRDefault="0046211F" w:rsidP="0046211F">
      <w:r w:rsidRPr="00C30304">
        <w:t>00:00:55,856 --&gt; 00:00:58,924</w:t>
      </w:r>
    </w:p>
    <w:p w:rsidR="0046211F" w:rsidRPr="00C30304" w:rsidRDefault="0046211F" w:rsidP="0046211F">
      <w:r w:rsidRPr="00C30304">
        <w:t>And this is the nature of...</w:t>
      </w:r>
    </w:p>
    <w:p w:rsidR="0046211F" w:rsidRPr="00C30304" w:rsidRDefault="0046211F" w:rsidP="0046211F">
      <w:r w:rsidRPr="00C30304">
        <w:t>Of life.</w:t>
      </w:r>
    </w:p>
    <w:p w:rsidR="0046211F" w:rsidRPr="00C30304" w:rsidRDefault="0046211F" w:rsidP="0046211F">
      <w:r w:rsidRPr="00C30304">
        <w:t>这就是生活的本质。</w:t>
      </w:r>
    </w:p>
    <w:p w:rsidR="0046211F" w:rsidRPr="00C30304" w:rsidRDefault="0046211F" w:rsidP="0046211F"/>
    <w:p w:rsidR="0046211F" w:rsidRPr="00C30304" w:rsidRDefault="0046211F" w:rsidP="0046211F">
      <w:r w:rsidRPr="00C30304">
        <w:t>5</w:t>
      </w:r>
    </w:p>
    <w:p w:rsidR="0046211F" w:rsidRPr="00C30304" w:rsidRDefault="0046211F" w:rsidP="0046211F">
      <w:r w:rsidRPr="00C30304">
        <w:t>00:01:15,041 --&gt; 00:01:17,342</w:t>
      </w:r>
    </w:p>
    <w:p w:rsidR="0046211F" w:rsidRPr="00C30304" w:rsidRDefault="0046211F" w:rsidP="0046211F">
      <w:r w:rsidRPr="00C30304">
        <w:t>&lt;i&gt; We are in an unbalanced&lt;/i&gt;</w:t>
      </w:r>
    </w:p>
    <w:p w:rsidR="0046211F" w:rsidRPr="00C30304" w:rsidRDefault="0046211F" w:rsidP="0046211F"/>
    <w:p w:rsidR="0046211F" w:rsidRPr="00C30304" w:rsidRDefault="0046211F" w:rsidP="0046211F">
      <w:r w:rsidRPr="00C30304">
        <w:t>6</w:t>
      </w:r>
    </w:p>
    <w:p w:rsidR="0046211F" w:rsidRPr="00C30304" w:rsidRDefault="0046211F" w:rsidP="0046211F">
      <w:r w:rsidRPr="00C30304">
        <w:t>00:01:17,344 --&gt; 00:01:21,547</w:t>
      </w:r>
    </w:p>
    <w:p w:rsidR="0046211F" w:rsidRPr="00C30304" w:rsidRDefault="0046211F" w:rsidP="0046211F">
      <w:r w:rsidRPr="00C30304">
        <w:t>&lt;i&gt; and in equivalent confrontation&lt;/i&gt;</w:t>
      </w:r>
    </w:p>
    <w:p w:rsidR="0046211F" w:rsidRPr="00C30304" w:rsidRDefault="0046211F" w:rsidP="0046211F">
      <w:r w:rsidRPr="00C30304">
        <w:t>&lt;i&gt; between democracies&lt;/i&gt;</w:t>
      </w:r>
    </w:p>
    <w:p w:rsidR="0046211F" w:rsidRPr="00C30304" w:rsidRDefault="0046211F" w:rsidP="0046211F"/>
    <w:p w:rsidR="0046211F" w:rsidRPr="00C30304" w:rsidRDefault="0046211F" w:rsidP="0046211F">
      <w:r w:rsidRPr="00C30304">
        <w:t>7</w:t>
      </w:r>
    </w:p>
    <w:p w:rsidR="0046211F" w:rsidRPr="00C30304" w:rsidRDefault="0046211F" w:rsidP="0046211F">
      <w:r w:rsidRPr="00C30304">
        <w:t>00:01:21,549 --&gt; 00:01:23,916</w:t>
      </w:r>
    </w:p>
    <w:p w:rsidR="0046211F" w:rsidRPr="00C30304" w:rsidRDefault="0046211F" w:rsidP="0046211F">
      <w:r w:rsidRPr="00C30304">
        <w:t>&lt;i&gt; who are obliged&lt;/i&gt;</w:t>
      </w:r>
    </w:p>
    <w:p w:rsidR="0046211F" w:rsidRPr="00C30304" w:rsidRDefault="0046211F" w:rsidP="0046211F">
      <w:r w:rsidRPr="00C30304">
        <w:t>&lt;i&gt; to play by the rules&lt;/i&gt;</w:t>
      </w:r>
    </w:p>
    <w:p w:rsidR="0046211F" w:rsidRPr="00C30304" w:rsidRDefault="0046211F" w:rsidP="0046211F"/>
    <w:p w:rsidR="0046211F" w:rsidRPr="00C30304" w:rsidRDefault="0046211F" w:rsidP="0046211F">
      <w:r w:rsidRPr="00C30304">
        <w:t>8</w:t>
      </w:r>
    </w:p>
    <w:p w:rsidR="0046211F" w:rsidRPr="00C30304" w:rsidRDefault="0046211F" w:rsidP="0046211F">
      <w:r w:rsidRPr="00C30304">
        <w:t>00:01:24,551 --&gt; 00:01:27,986</w:t>
      </w:r>
    </w:p>
    <w:p w:rsidR="0046211F" w:rsidRPr="00C30304" w:rsidRDefault="0046211F" w:rsidP="0046211F">
      <w:r w:rsidRPr="00C30304">
        <w:t>&lt;i&gt; and entities who think&lt;/i&gt;</w:t>
      </w:r>
    </w:p>
    <w:p w:rsidR="0046211F" w:rsidRPr="00C30304" w:rsidRDefault="0046211F" w:rsidP="0046211F">
      <w:r w:rsidRPr="00C30304">
        <w:t>&lt;i&gt; democracy is a joke.&lt;/i&gt;</w:t>
      </w:r>
    </w:p>
    <w:p w:rsidR="0046211F" w:rsidRPr="00C30304" w:rsidRDefault="0046211F" w:rsidP="0046211F">
      <w:r w:rsidRPr="00C30304">
        <w:t>民主国家之间的对抗是不平衡、不平等的，那些被迫遵守游戏规则的人和团体认为民主是一个笑话。</w:t>
      </w:r>
    </w:p>
    <w:p w:rsidR="0046211F" w:rsidRPr="00C30304" w:rsidRDefault="0046211F" w:rsidP="0046211F"/>
    <w:p w:rsidR="0046211F" w:rsidRPr="00C30304" w:rsidRDefault="0046211F" w:rsidP="0046211F">
      <w:r w:rsidRPr="00C30304">
        <w:t>9</w:t>
      </w:r>
    </w:p>
    <w:p w:rsidR="0046211F" w:rsidRPr="00C30304" w:rsidRDefault="0046211F" w:rsidP="0046211F">
      <w:r w:rsidRPr="00C30304">
        <w:t>00:01:30,090 --&gt; 00:01:32,458</w:t>
      </w:r>
    </w:p>
    <w:p w:rsidR="0046211F" w:rsidRPr="00C30304" w:rsidRDefault="0046211F" w:rsidP="0046211F">
      <w:r w:rsidRPr="00C30304">
        <w:t>You can't convince fanatics</w:t>
      </w:r>
    </w:p>
    <w:p w:rsidR="0046211F" w:rsidRPr="00C30304" w:rsidRDefault="0046211F" w:rsidP="0046211F"/>
    <w:p w:rsidR="0046211F" w:rsidRPr="00C30304" w:rsidRDefault="0046211F" w:rsidP="0046211F">
      <w:r w:rsidRPr="00C30304">
        <w:t>10</w:t>
      </w:r>
    </w:p>
    <w:p w:rsidR="0046211F" w:rsidRPr="00C30304" w:rsidRDefault="0046211F" w:rsidP="0046211F">
      <w:r w:rsidRPr="00C30304">
        <w:t>00:01:32,460 --&gt; 00:01:37,062</w:t>
      </w:r>
    </w:p>
    <w:p w:rsidR="0046211F" w:rsidRPr="00C30304" w:rsidRDefault="0046211F" w:rsidP="0046211F">
      <w:r w:rsidRPr="00C30304">
        <w:t>by saying,</w:t>
      </w:r>
    </w:p>
    <w:p w:rsidR="0046211F" w:rsidRPr="00C30304" w:rsidRDefault="0046211F" w:rsidP="0046211F">
      <w:r w:rsidRPr="00C30304">
        <w:t>"hey, hatred paralyzes you,</w:t>
      </w:r>
    </w:p>
    <w:p w:rsidR="0046211F" w:rsidRPr="00C30304" w:rsidRDefault="0046211F" w:rsidP="0046211F"/>
    <w:p w:rsidR="0046211F" w:rsidRPr="00C30304" w:rsidRDefault="0046211F" w:rsidP="0046211F">
      <w:r w:rsidRPr="00C30304">
        <w:t>11</w:t>
      </w:r>
    </w:p>
    <w:p w:rsidR="0046211F" w:rsidRPr="00C30304" w:rsidRDefault="0046211F" w:rsidP="0046211F">
      <w:r w:rsidRPr="00C30304">
        <w:t>00:01:37,064 --&gt; 00:01:38,664</w:t>
      </w:r>
    </w:p>
    <w:p w:rsidR="0046211F" w:rsidRPr="00C30304" w:rsidRDefault="0046211F" w:rsidP="0046211F">
      <w:r w:rsidRPr="00C30304">
        <w:t>love releases you."</w:t>
      </w:r>
    </w:p>
    <w:p w:rsidR="0046211F" w:rsidRPr="00C30304" w:rsidRDefault="0046211F" w:rsidP="0046211F">
      <w:r w:rsidRPr="00C30304">
        <w:t>你不能够通过诸如这样的话</w:t>
      </w:r>
      <w:r w:rsidRPr="00C30304">
        <w:t>“</w:t>
      </w:r>
      <w:r w:rsidRPr="00C30304">
        <w:t>嘿，憎恨麻痹了你，只有爱才能释放你</w:t>
      </w:r>
      <w:r w:rsidRPr="00C30304">
        <w:t>”</w:t>
      </w:r>
      <w:r w:rsidRPr="00C30304">
        <w:t>来说服那些盲信者。</w:t>
      </w:r>
    </w:p>
    <w:p w:rsidR="0046211F" w:rsidRPr="00C30304" w:rsidRDefault="0046211F" w:rsidP="0046211F"/>
    <w:p w:rsidR="0046211F" w:rsidRPr="00C30304" w:rsidRDefault="0046211F" w:rsidP="0046211F">
      <w:r w:rsidRPr="00C30304">
        <w:t>12</w:t>
      </w:r>
    </w:p>
    <w:p w:rsidR="0046211F" w:rsidRPr="00C30304" w:rsidRDefault="0046211F" w:rsidP="0046211F">
      <w:r w:rsidRPr="00C30304">
        <w:t>00:01:39,766 --&gt; 00:01:44,036</w:t>
      </w:r>
    </w:p>
    <w:p w:rsidR="0046211F" w:rsidRPr="00C30304" w:rsidRDefault="0046211F" w:rsidP="0046211F">
      <w:r w:rsidRPr="00C30304">
        <w:t>There are different rules that</w:t>
      </w:r>
    </w:p>
    <w:p w:rsidR="0046211F" w:rsidRPr="00C30304" w:rsidRDefault="0046211F" w:rsidP="0046211F">
      <w:r w:rsidRPr="00C30304">
        <w:t>we have to play by.</w:t>
      </w:r>
    </w:p>
    <w:p w:rsidR="0046211F" w:rsidRPr="00C30304" w:rsidRDefault="0046211F" w:rsidP="0046211F">
      <w:r w:rsidRPr="00C30304">
        <w:t>这里存在着我们必须要遵守的各种规则。</w:t>
      </w:r>
    </w:p>
    <w:p w:rsidR="0046211F" w:rsidRPr="00C30304" w:rsidRDefault="0046211F" w:rsidP="0046211F"/>
    <w:p w:rsidR="0046211F" w:rsidRPr="00C30304" w:rsidRDefault="0046211F" w:rsidP="0046211F">
      <w:r w:rsidRPr="00C30304">
        <w:t>13</w:t>
      </w:r>
    </w:p>
    <w:p w:rsidR="0046211F" w:rsidRPr="00C30304" w:rsidRDefault="0046211F" w:rsidP="0046211F">
      <w:r w:rsidRPr="00C30304">
        <w:t>00:01:59,619 --&gt; 00:02:02,287</w:t>
      </w:r>
    </w:p>
    <w:p w:rsidR="0046211F" w:rsidRPr="00C30304" w:rsidRDefault="0046211F" w:rsidP="0046211F">
      <w:r w:rsidRPr="00C30304">
        <w:t>Female newsreader:&lt;i&gt; Today, two of&lt;/i&gt;</w:t>
      </w:r>
    </w:p>
    <w:p w:rsidR="0046211F" w:rsidRPr="00C30304" w:rsidRDefault="0046211F" w:rsidP="0046211F">
      <w:r w:rsidRPr="00C30304">
        <w:t>&lt;i&gt; Iran's top nuclear scientists&lt;/i&gt;</w:t>
      </w:r>
    </w:p>
    <w:p w:rsidR="0046211F" w:rsidRPr="00C30304" w:rsidRDefault="0046211F" w:rsidP="0046211F"/>
    <w:p w:rsidR="0046211F" w:rsidRPr="00C30304" w:rsidRDefault="0046211F" w:rsidP="0046211F">
      <w:r w:rsidRPr="00C30304">
        <w:t>14</w:t>
      </w:r>
    </w:p>
    <w:p w:rsidR="0046211F" w:rsidRPr="00C30304" w:rsidRDefault="0046211F" w:rsidP="0046211F">
      <w:r w:rsidRPr="00C30304">
        <w:t>00:02:02,289 --&gt; 00:02:04,256</w:t>
      </w:r>
    </w:p>
    <w:p w:rsidR="0046211F" w:rsidRPr="00C30304" w:rsidRDefault="0046211F" w:rsidP="0046211F">
      <w:r w:rsidRPr="00C30304">
        <w:t>&lt;i&gt; were targeted by hit squads.&lt;/i&gt;</w:t>
      </w:r>
    </w:p>
    <w:p w:rsidR="0046211F" w:rsidRPr="00C30304" w:rsidRDefault="0046211F" w:rsidP="0046211F">
      <w:r w:rsidRPr="00C30304">
        <w:t>女新闻播报员：今天，两名伊朗首席核科学家不幸成为了恐怖主义团伙的攻击目标。</w:t>
      </w:r>
    </w:p>
    <w:p w:rsidR="0046211F" w:rsidRPr="00C30304" w:rsidRDefault="0046211F" w:rsidP="0046211F"/>
    <w:p w:rsidR="0046211F" w:rsidRPr="00C30304" w:rsidRDefault="0046211F" w:rsidP="0046211F">
      <w:r w:rsidRPr="00C30304">
        <w:t>15</w:t>
      </w:r>
    </w:p>
    <w:p w:rsidR="0046211F" w:rsidRPr="00C30304" w:rsidRDefault="0046211F" w:rsidP="0046211F">
      <w:r w:rsidRPr="00C30304">
        <w:t>00:02:04,258 --&gt; 00:02:06,291</w:t>
      </w:r>
    </w:p>
    <w:p w:rsidR="0046211F" w:rsidRPr="00C30304" w:rsidRDefault="0046211F" w:rsidP="0046211F">
      <w:r w:rsidRPr="00C30304">
        <w:t>Female newsreader 2:</w:t>
      </w:r>
    </w:p>
    <w:p w:rsidR="0046211F" w:rsidRPr="00C30304" w:rsidRDefault="0046211F" w:rsidP="0046211F">
      <w:r w:rsidRPr="00C30304">
        <w:t>&lt;i&gt; ...In the capital Tehran.&lt;/i&gt;</w:t>
      </w:r>
    </w:p>
    <w:p w:rsidR="0046211F" w:rsidRPr="00C30304" w:rsidRDefault="0046211F" w:rsidP="0046211F">
      <w:r w:rsidRPr="00C30304">
        <w:t>女新闻播报员</w:t>
      </w:r>
      <w:r w:rsidRPr="00C30304">
        <w:t>2</w:t>
      </w:r>
      <w:r w:rsidRPr="00C30304">
        <w:t>：该袭击发生在首都德黑兰。</w:t>
      </w:r>
    </w:p>
    <w:p w:rsidR="0046211F" w:rsidRPr="00C30304" w:rsidRDefault="0046211F" w:rsidP="0046211F"/>
    <w:p w:rsidR="0046211F" w:rsidRPr="00C30304" w:rsidRDefault="0046211F" w:rsidP="0046211F">
      <w:r w:rsidRPr="00C30304">
        <w:t>16</w:t>
      </w:r>
    </w:p>
    <w:p w:rsidR="0046211F" w:rsidRPr="00C30304" w:rsidRDefault="0046211F" w:rsidP="0046211F">
      <w:r w:rsidRPr="00C30304">
        <w:t>00:02:06,293 --&gt; 00:02:07,926</w:t>
      </w:r>
    </w:p>
    <w:p w:rsidR="0046211F" w:rsidRPr="00C30304" w:rsidRDefault="0046211F" w:rsidP="0046211F">
      <w:r w:rsidRPr="00C30304">
        <w:t>Male newsreader:&lt;i&gt; ...The latest&lt;/i&gt;</w:t>
      </w:r>
    </w:p>
    <w:p w:rsidR="0046211F" w:rsidRPr="00C30304" w:rsidRDefault="0046211F" w:rsidP="0046211F">
      <w:r w:rsidRPr="00C30304">
        <w:t>&lt;i&gt; in a string of attacks.&lt;/i&gt;</w:t>
      </w:r>
    </w:p>
    <w:p w:rsidR="0046211F" w:rsidRPr="00C30304" w:rsidRDefault="0046211F" w:rsidP="0046211F">
      <w:r w:rsidRPr="00C30304">
        <w:t>男新闻播报员：</w:t>
      </w:r>
      <w:r w:rsidRPr="00C30304">
        <w:t xml:space="preserve"> </w:t>
      </w:r>
      <w:r w:rsidRPr="00C30304">
        <w:t>最新的一系列恐怖袭击。</w:t>
      </w:r>
    </w:p>
    <w:p w:rsidR="0046211F" w:rsidRPr="00C30304" w:rsidRDefault="0046211F" w:rsidP="0046211F"/>
    <w:p w:rsidR="0046211F" w:rsidRPr="00C30304" w:rsidRDefault="0046211F" w:rsidP="0046211F">
      <w:r w:rsidRPr="00C30304">
        <w:t>17</w:t>
      </w:r>
    </w:p>
    <w:p w:rsidR="0046211F" w:rsidRPr="00C30304" w:rsidRDefault="0046211F" w:rsidP="0046211F">
      <w:r w:rsidRPr="00C30304">
        <w:lastRenderedPageBreak/>
        <w:t>00:02:07,928 --&gt; 00:02:10,162</w:t>
      </w:r>
    </w:p>
    <w:p w:rsidR="0046211F" w:rsidRPr="00C30304" w:rsidRDefault="0046211F" w:rsidP="0046211F">
      <w:r w:rsidRPr="00C30304">
        <w:t>Female newsreader 3:&lt;i&gt; Today's&lt;/i&gt;</w:t>
      </w:r>
    </w:p>
    <w:p w:rsidR="0046211F" w:rsidRPr="00C30304" w:rsidRDefault="0046211F" w:rsidP="0046211F">
      <w:r w:rsidRPr="00C30304">
        <w:t>&lt;i&gt; attack has all the hallmarks&lt;/i&gt;</w:t>
      </w:r>
    </w:p>
    <w:p w:rsidR="0046211F" w:rsidRPr="00C30304" w:rsidRDefault="0046211F" w:rsidP="0046211F"/>
    <w:p w:rsidR="0046211F" w:rsidRPr="00C30304" w:rsidRDefault="0046211F" w:rsidP="0046211F">
      <w:r w:rsidRPr="00C30304">
        <w:t>18</w:t>
      </w:r>
    </w:p>
    <w:p w:rsidR="0046211F" w:rsidRPr="00C30304" w:rsidRDefault="0046211F" w:rsidP="0046211F">
      <w:r w:rsidRPr="00C30304">
        <w:t>00:02:10,164 --&gt; 00:02:12,331</w:t>
      </w:r>
    </w:p>
    <w:p w:rsidR="0046211F" w:rsidRPr="00C30304" w:rsidRDefault="0046211F" w:rsidP="0046211F">
      <w:r w:rsidRPr="00C30304">
        <w:t>&lt;i&gt; of major strategic sabotage.&lt;/i&gt;</w:t>
      </w:r>
    </w:p>
    <w:p w:rsidR="0046211F" w:rsidRPr="00C30304" w:rsidRDefault="0046211F" w:rsidP="0046211F">
      <w:r w:rsidRPr="00C30304">
        <w:t>女新闻播报员</w:t>
      </w:r>
      <w:r w:rsidRPr="00C30304">
        <w:t>4</w:t>
      </w:r>
      <w:r w:rsidRPr="00C30304">
        <w:t>：今天的攻击行为具备针对重大战略设施进行破坏的所有特征。</w:t>
      </w:r>
    </w:p>
    <w:p w:rsidR="0046211F" w:rsidRPr="00C30304" w:rsidRDefault="0046211F" w:rsidP="0046211F"/>
    <w:p w:rsidR="0046211F" w:rsidRPr="00C30304" w:rsidRDefault="0046211F" w:rsidP="0046211F">
      <w:r w:rsidRPr="00C30304">
        <w:t>19</w:t>
      </w:r>
    </w:p>
    <w:p w:rsidR="0046211F" w:rsidRPr="00C30304" w:rsidRDefault="0046211F" w:rsidP="0046211F">
      <w:r w:rsidRPr="00C30304">
        <w:t>00:02:12,333 --&gt; 00:02:13,432</w:t>
      </w:r>
    </w:p>
    <w:p w:rsidR="0046211F" w:rsidRPr="00C30304" w:rsidRDefault="0046211F" w:rsidP="0046211F">
      <w:r w:rsidRPr="00C30304">
        <w:t>Female newsreader 4:</w:t>
      </w:r>
    </w:p>
    <w:p w:rsidR="0046211F" w:rsidRPr="00C30304" w:rsidRDefault="0046211F" w:rsidP="0046211F">
      <w:r w:rsidRPr="00C30304">
        <w:t>&lt;i&gt; Iran immediately accused&lt;/i&gt;</w:t>
      </w:r>
    </w:p>
    <w:p w:rsidR="0046211F" w:rsidRPr="00C30304" w:rsidRDefault="0046211F" w:rsidP="0046211F"/>
    <w:p w:rsidR="0046211F" w:rsidRPr="00C30304" w:rsidRDefault="0046211F" w:rsidP="0046211F">
      <w:r w:rsidRPr="00C30304">
        <w:t>20</w:t>
      </w:r>
    </w:p>
    <w:p w:rsidR="0046211F" w:rsidRPr="00C30304" w:rsidRDefault="0046211F" w:rsidP="0046211F">
      <w:r w:rsidRPr="00C30304">
        <w:t>00:02:13,434 --&gt; 00:02:14,666</w:t>
      </w:r>
    </w:p>
    <w:p w:rsidR="0046211F" w:rsidRPr="00C30304" w:rsidRDefault="0046211F" w:rsidP="0046211F">
      <w:r w:rsidRPr="00C30304">
        <w:t>&lt;i&gt; the U.S. and Israel&lt;/i&gt;</w:t>
      </w:r>
    </w:p>
    <w:p w:rsidR="0046211F" w:rsidRPr="00C30304" w:rsidRDefault="0046211F" w:rsidP="0046211F"/>
    <w:p w:rsidR="0046211F" w:rsidRPr="00C30304" w:rsidRDefault="0046211F" w:rsidP="0046211F">
      <w:r w:rsidRPr="00C30304">
        <w:t>21</w:t>
      </w:r>
    </w:p>
    <w:p w:rsidR="0046211F" w:rsidRPr="00C30304" w:rsidRDefault="0046211F" w:rsidP="0046211F">
      <w:r w:rsidRPr="00C30304">
        <w:t>00:02:14,668 --&gt; 00:02:16,535</w:t>
      </w:r>
    </w:p>
    <w:p w:rsidR="0046211F" w:rsidRPr="00C30304" w:rsidRDefault="0046211F" w:rsidP="0046211F">
      <w:r w:rsidRPr="00C30304">
        <w:t>&lt;i&gt; of trying to damage&lt;/i&gt;</w:t>
      </w:r>
    </w:p>
    <w:p w:rsidR="0046211F" w:rsidRPr="00C30304" w:rsidRDefault="0046211F" w:rsidP="0046211F">
      <w:r w:rsidRPr="00C30304">
        <w:t>&lt;i&gt; its nuclear program.&lt;/i&gt;</w:t>
      </w:r>
    </w:p>
    <w:p w:rsidR="0046211F" w:rsidRPr="00C30304" w:rsidRDefault="0046211F" w:rsidP="0046211F">
      <w:r w:rsidRPr="00C30304">
        <w:t>女新闻播报员</w:t>
      </w:r>
      <w:r w:rsidRPr="00C30304">
        <w:t>4</w:t>
      </w:r>
      <w:r w:rsidRPr="00C30304">
        <w:t>：伊朗立即对企图破坏他们核计划实施的美国和以色列进行了谴责。</w:t>
      </w:r>
    </w:p>
    <w:p w:rsidR="0046211F" w:rsidRPr="00C30304" w:rsidRDefault="0046211F" w:rsidP="0046211F"/>
    <w:p w:rsidR="0046211F" w:rsidRPr="00C30304" w:rsidRDefault="0046211F" w:rsidP="0046211F">
      <w:r w:rsidRPr="00C30304">
        <w:t>22</w:t>
      </w:r>
    </w:p>
    <w:p w:rsidR="0046211F" w:rsidRPr="00C30304" w:rsidRDefault="0046211F" w:rsidP="0046211F">
      <w:r w:rsidRPr="00C30304">
        <w:t>00:02:16,836 --&gt; 00:02:19,471</w:t>
      </w:r>
    </w:p>
    <w:p w:rsidR="0046211F" w:rsidRPr="00C30304" w:rsidRDefault="0046211F" w:rsidP="0046211F">
      <w:r w:rsidRPr="00C30304">
        <w:t>Mahmoud ahmadinejad:</w:t>
      </w:r>
    </w:p>
    <w:p w:rsidR="0046211F" w:rsidRPr="00C30304" w:rsidRDefault="0046211F" w:rsidP="0046211F"/>
    <w:p w:rsidR="0046211F" w:rsidRPr="00C30304" w:rsidRDefault="0046211F" w:rsidP="0046211F">
      <w:r w:rsidRPr="00C30304">
        <w:t>23</w:t>
      </w:r>
    </w:p>
    <w:p w:rsidR="0046211F" w:rsidRPr="00C30304" w:rsidRDefault="0046211F" w:rsidP="0046211F">
      <w:r w:rsidRPr="00C30304">
        <w:t>00:02:26,580 --&gt; 00:02:32,317</w:t>
      </w:r>
    </w:p>
    <w:p w:rsidR="0046211F" w:rsidRPr="00C30304" w:rsidRDefault="0046211F" w:rsidP="0046211F">
      <w:r w:rsidRPr="00C30304">
        <w:t>I want to categorically deny</w:t>
      </w:r>
    </w:p>
    <w:p w:rsidR="0046211F" w:rsidRPr="00C30304" w:rsidRDefault="0046211F" w:rsidP="0046211F">
      <w:r w:rsidRPr="00C30304">
        <w:t>any United States involvement</w:t>
      </w:r>
    </w:p>
    <w:p w:rsidR="0046211F" w:rsidRPr="00C30304" w:rsidRDefault="0046211F" w:rsidP="0046211F"/>
    <w:p w:rsidR="0046211F" w:rsidRPr="00C30304" w:rsidRDefault="0046211F" w:rsidP="0046211F">
      <w:r w:rsidRPr="00C30304">
        <w:t>24</w:t>
      </w:r>
    </w:p>
    <w:p w:rsidR="0046211F" w:rsidRPr="00C30304" w:rsidRDefault="0046211F" w:rsidP="0046211F">
      <w:r w:rsidRPr="00C30304">
        <w:t>00:02:32,319 --&gt; 00:02:37,256</w:t>
      </w:r>
    </w:p>
    <w:p w:rsidR="0046211F" w:rsidRPr="00C30304" w:rsidRDefault="0046211F" w:rsidP="0046211F">
      <w:r w:rsidRPr="00C30304">
        <w:t>in any kind of act of violence</w:t>
      </w:r>
    </w:p>
    <w:p w:rsidR="0046211F" w:rsidRPr="00C30304" w:rsidRDefault="0046211F" w:rsidP="0046211F">
      <w:r w:rsidRPr="00C30304">
        <w:t>inside Iran.</w:t>
      </w:r>
    </w:p>
    <w:p w:rsidR="0046211F" w:rsidRPr="00C30304" w:rsidRDefault="0046211F" w:rsidP="0046211F">
      <w:r w:rsidRPr="00C30304">
        <w:t>马哈茂德</w:t>
      </w:r>
      <w:r w:rsidRPr="00C30304">
        <w:t>·</w:t>
      </w:r>
      <w:r w:rsidRPr="00C30304">
        <w:t>艾哈迈迪</w:t>
      </w:r>
      <w:r w:rsidRPr="00C30304">
        <w:t>·</w:t>
      </w:r>
      <w:r w:rsidRPr="00C30304">
        <w:t>内贾德：我坚决反对美国以任何形式对伊朗境内所实施的暴行。</w:t>
      </w:r>
    </w:p>
    <w:p w:rsidR="0046211F" w:rsidRPr="00C30304" w:rsidRDefault="0046211F" w:rsidP="0046211F"/>
    <w:p w:rsidR="0046211F" w:rsidRPr="00C30304" w:rsidRDefault="0046211F" w:rsidP="0046211F">
      <w:r w:rsidRPr="00C30304">
        <w:t>25</w:t>
      </w:r>
    </w:p>
    <w:p w:rsidR="0046211F" w:rsidRPr="00C30304" w:rsidRDefault="0046211F" w:rsidP="0046211F">
      <w:r w:rsidRPr="00C30304">
        <w:t>00:02:37,258 --&gt; 00:02:40,425</w:t>
      </w:r>
    </w:p>
    <w:p w:rsidR="0046211F" w:rsidRPr="00C30304" w:rsidRDefault="0046211F" w:rsidP="0046211F">
      <w:r w:rsidRPr="00C30304">
        <w:t>Covert actions can help,</w:t>
      </w:r>
    </w:p>
    <w:p w:rsidR="0046211F" w:rsidRPr="00C30304" w:rsidRDefault="0046211F" w:rsidP="0046211F"/>
    <w:p w:rsidR="0046211F" w:rsidRPr="00C30304" w:rsidRDefault="0046211F" w:rsidP="0046211F">
      <w:r w:rsidRPr="00C30304">
        <w:t>26</w:t>
      </w:r>
    </w:p>
    <w:p w:rsidR="0046211F" w:rsidRPr="00C30304" w:rsidRDefault="0046211F" w:rsidP="0046211F">
      <w:r w:rsidRPr="00C30304">
        <w:lastRenderedPageBreak/>
        <w:t>00:02:40,427 --&gt; 00:02:42,427</w:t>
      </w:r>
    </w:p>
    <w:p w:rsidR="0046211F" w:rsidRPr="00C30304" w:rsidRDefault="0046211F" w:rsidP="0046211F">
      <w:r w:rsidRPr="00C30304">
        <w:t>can assist.</w:t>
      </w:r>
    </w:p>
    <w:p w:rsidR="0046211F" w:rsidRPr="00C30304" w:rsidRDefault="0046211F" w:rsidP="0046211F">
      <w:r w:rsidRPr="00C30304">
        <w:t>秘密行动能够给与他们支持与帮助。</w:t>
      </w:r>
    </w:p>
    <w:p w:rsidR="0046211F" w:rsidRPr="00C30304" w:rsidRDefault="0046211F" w:rsidP="0046211F"/>
    <w:p w:rsidR="0046211F" w:rsidRPr="00C30304" w:rsidRDefault="0046211F" w:rsidP="0046211F">
      <w:r w:rsidRPr="00C30304">
        <w:t>27</w:t>
      </w:r>
    </w:p>
    <w:p w:rsidR="0046211F" w:rsidRPr="00C30304" w:rsidRDefault="0046211F" w:rsidP="0046211F">
      <w:r w:rsidRPr="00C30304">
        <w:t>00:02:43,696 --&gt; 00:02:46,598</w:t>
      </w:r>
    </w:p>
    <w:p w:rsidR="0046211F" w:rsidRPr="00C30304" w:rsidRDefault="0046211F" w:rsidP="0046211F">
      <w:r w:rsidRPr="00C30304">
        <w:t>They are needed, they are not</w:t>
      </w:r>
    </w:p>
    <w:p w:rsidR="0046211F" w:rsidRPr="00C30304" w:rsidRDefault="0046211F" w:rsidP="0046211F">
      <w:r w:rsidRPr="00C30304">
        <w:t>all the time essential,</w:t>
      </w:r>
    </w:p>
    <w:p w:rsidR="0046211F" w:rsidRPr="00C30304" w:rsidRDefault="0046211F" w:rsidP="0046211F">
      <w:r w:rsidRPr="00C30304">
        <w:t>他们需要这样的帮助，但这并不是至关重要的。</w:t>
      </w:r>
    </w:p>
    <w:p w:rsidR="0046211F" w:rsidRPr="00C30304" w:rsidRDefault="0046211F" w:rsidP="0046211F"/>
    <w:p w:rsidR="0046211F" w:rsidRPr="00C30304" w:rsidRDefault="0046211F" w:rsidP="0046211F">
      <w:r w:rsidRPr="00C30304">
        <w:t>28</w:t>
      </w:r>
    </w:p>
    <w:p w:rsidR="0046211F" w:rsidRPr="00C30304" w:rsidRDefault="0046211F" w:rsidP="0046211F">
      <w:r w:rsidRPr="00C30304">
        <w:t xml:space="preserve">00:02:46,833 --&gt; 00:02:51,270 </w:t>
      </w:r>
    </w:p>
    <w:p w:rsidR="0046211F" w:rsidRPr="00C30304" w:rsidRDefault="0046211F" w:rsidP="0046211F">
      <w:r w:rsidRPr="00C30304">
        <w:t>and they, in no way,</w:t>
      </w:r>
    </w:p>
    <w:p w:rsidR="0046211F" w:rsidRPr="00C30304" w:rsidRDefault="0046211F" w:rsidP="0046211F">
      <w:r w:rsidRPr="00C30304">
        <w:t>can replace political wisdom.</w:t>
      </w:r>
    </w:p>
    <w:p w:rsidR="0046211F" w:rsidRPr="00C30304" w:rsidRDefault="0046211F" w:rsidP="0046211F">
      <w:r w:rsidRPr="00C30304">
        <w:t>他们绝对没有办法来战胜我们的政治智慧。</w:t>
      </w:r>
    </w:p>
    <w:p w:rsidR="0046211F" w:rsidRPr="00C30304" w:rsidRDefault="0046211F" w:rsidP="0046211F"/>
    <w:p w:rsidR="0046211F" w:rsidRPr="00C30304" w:rsidRDefault="0046211F" w:rsidP="0046211F">
      <w:r w:rsidRPr="00C30304">
        <w:t>29</w:t>
      </w:r>
    </w:p>
    <w:p w:rsidR="0046211F" w:rsidRPr="00C30304" w:rsidRDefault="0046211F" w:rsidP="0046211F">
      <w:r w:rsidRPr="00C30304">
        <w:t>00:02:51,638 --&gt; 00:02:53,872</w:t>
      </w:r>
    </w:p>
    <w:p w:rsidR="0046211F" w:rsidRPr="00C30304" w:rsidRDefault="0046211F" w:rsidP="0046211F">
      <w:r w:rsidRPr="00C30304">
        <w:t>Alex gibney:</w:t>
      </w:r>
    </w:p>
    <w:p w:rsidR="0046211F" w:rsidRPr="00C30304" w:rsidRDefault="0046211F" w:rsidP="0046211F">
      <w:r w:rsidRPr="00C30304">
        <w:t>Were the assassinations in Iran</w:t>
      </w:r>
    </w:p>
    <w:p w:rsidR="0046211F" w:rsidRPr="00C30304" w:rsidRDefault="0046211F" w:rsidP="0046211F"/>
    <w:p w:rsidR="0046211F" w:rsidRPr="00C30304" w:rsidRDefault="0046211F" w:rsidP="0046211F">
      <w:r w:rsidRPr="00C30304">
        <w:t>30</w:t>
      </w:r>
    </w:p>
    <w:p w:rsidR="0046211F" w:rsidRPr="00C30304" w:rsidRDefault="0046211F" w:rsidP="0046211F">
      <w:r w:rsidRPr="00C30304">
        <w:t>00:02:53,874 --&gt; 00:02:56,275</w:t>
      </w:r>
    </w:p>
    <w:p w:rsidR="0046211F" w:rsidRPr="00C30304" w:rsidRDefault="0046211F" w:rsidP="0046211F">
      <w:r w:rsidRPr="00C30304">
        <w:t>related to</w:t>
      </w:r>
    </w:p>
    <w:p w:rsidR="0046211F" w:rsidRPr="00C30304" w:rsidRDefault="0046211F" w:rsidP="0046211F">
      <w:r w:rsidRPr="00C30304">
        <w:t>the stuxnet computer attacks?</w:t>
      </w:r>
    </w:p>
    <w:p w:rsidR="0046211F" w:rsidRPr="00C30304" w:rsidRDefault="0046211F" w:rsidP="0046211F">
      <w:r w:rsidRPr="00C30304">
        <w:t>亚历克斯</w:t>
      </w:r>
      <w:r w:rsidRPr="00C30304">
        <w:t>·</w:t>
      </w:r>
      <w:r w:rsidRPr="00C30304">
        <w:t>吉布尼：伊朗的暗杀行动与计算机震网蠕虫攻击是否有关？</w:t>
      </w:r>
    </w:p>
    <w:p w:rsidR="0046211F" w:rsidRPr="00C30304" w:rsidRDefault="0046211F" w:rsidP="0046211F"/>
    <w:p w:rsidR="0046211F" w:rsidRPr="00C30304" w:rsidRDefault="0046211F" w:rsidP="0046211F">
      <w:r w:rsidRPr="00C30304">
        <w:t>31</w:t>
      </w:r>
    </w:p>
    <w:p w:rsidR="0046211F" w:rsidRPr="00C30304" w:rsidRDefault="0046211F" w:rsidP="0046211F">
      <w:r w:rsidRPr="00C30304">
        <w:t>00:02:57,443 --&gt; 00:02:59,278</w:t>
      </w:r>
    </w:p>
    <w:p w:rsidR="0046211F" w:rsidRPr="00C30304" w:rsidRDefault="0046211F" w:rsidP="0046211F">
      <w:r w:rsidRPr="00C30304">
        <w:t>Uh, next question, please.</w:t>
      </w:r>
    </w:p>
    <w:p w:rsidR="0046211F" w:rsidRPr="00C30304" w:rsidRDefault="0046211F" w:rsidP="0046211F">
      <w:r w:rsidRPr="00C30304">
        <w:t>嗯，请问下一个问题。</w:t>
      </w:r>
    </w:p>
    <w:p w:rsidR="0046211F" w:rsidRPr="00C30304" w:rsidRDefault="0046211F" w:rsidP="0046211F"/>
    <w:p w:rsidR="0046211F" w:rsidRPr="00C30304" w:rsidRDefault="0046211F" w:rsidP="0046211F">
      <w:r w:rsidRPr="00C30304">
        <w:t>32</w:t>
      </w:r>
    </w:p>
    <w:p w:rsidR="0046211F" w:rsidRPr="00C30304" w:rsidRDefault="0046211F" w:rsidP="0046211F">
      <w:r w:rsidRPr="00C30304">
        <w:t>00:03:00,880 --&gt; 00:03:02,447</w:t>
      </w:r>
    </w:p>
    <w:p w:rsidR="0046211F" w:rsidRPr="00C30304" w:rsidRDefault="0046211F" w:rsidP="0046211F">
      <w:r w:rsidRPr="00C30304">
        <w:t>Male newsreader:</w:t>
      </w:r>
    </w:p>
    <w:p w:rsidR="0046211F" w:rsidRPr="00C30304" w:rsidRDefault="0046211F" w:rsidP="0046211F">
      <w:r w:rsidRPr="00C30304">
        <w:t>&lt;i&gt; Iran's infrastructure&lt;/i&gt;</w:t>
      </w:r>
    </w:p>
    <w:p w:rsidR="0046211F" w:rsidRPr="00C30304" w:rsidRDefault="0046211F" w:rsidP="0046211F"/>
    <w:p w:rsidR="0046211F" w:rsidRPr="00C30304" w:rsidRDefault="0046211F" w:rsidP="0046211F">
      <w:r w:rsidRPr="00C30304">
        <w:t>33</w:t>
      </w:r>
    </w:p>
    <w:p w:rsidR="0046211F" w:rsidRPr="00C30304" w:rsidRDefault="0046211F" w:rsidP="0046211F">
      <w:r w:rsidRPr="00C30304">
        <w:t>00:03:02,449 --&gt; 00:03:03,549</w:t>
      </w:r>
    </w:p>
    <w:p w:rsidR="0046211F" w:rsidRPr="00C30304" w:rsidRDefault="0046211F" w:rsidP="0046211F">
      <w:r w:rsidRPr="00C30304">
        <w:t>&lt;i&gt; is being targeted&lt;/i&gt;</w:t>
      </w:r>
    </w:p>
    <w:p w:rsidR="0046211F" w:rsidRPr="00C30304" w:rsidRDefault="0046211F" w:rsidP="0046211F"/>
    <w:p w:rsidR="0046211F" w:rsidRPr="00C30304" w:rsidRDefault="0046211F" w:rsidP="0046211F">
      <w:r w:rsidRPr="00C30304">
        <w:t>34</w:t>
      </w:r>
    </w:p>
    <w:p w:rsidR="0046211F" w:rsidRPr="00C30304" w:rsidRDefault="0046211F" w:rsidP="0046211F">
      <w:r w:rsidRPr="00C30304">
        <w:t>00:03:03,551 --&gt; 00:03:06,718</w:t>
      </w:r>
    </w:p>
    <w:p w:rsidR="0046211F" w:rsidRPr="00C30304" w:rsidRDefault="0046211F" w:rsidP="0046211F">
      <w:r w:rsidRPr="00C30304">
        <w:t>&lt;i&gt; by a new and dangerously&lt;/i&gt;</w:t>
      </w:r>
    </w:p>
    <w:p w:rsidR="0046211F" w:rsidRPr="00C30304" w:rsidRDefault="0046211F" w:rsidP="0046211F">
      <w:r w:rsidRPr="00C30304">
        <w:lastRenderedPageBreak/>
        <w:t>&lt;i&gt; powerful cyber worm.&lt;/i&gt;</w:t>
      </w:r>
    </w:p>
    <w:p w:rsidR="0046211F" w:rsidRPr="00C30304" w:rsidRDefault="0046211F" w:rsidP="0046211F">
      <w:r w:rsidRPr="00C30304">
        <w:t>男新闻播报员：伊朗的基础设施已经被这个新型的、极其危险而强大的网络蠕虫视作了攻击目标。</w:t>
      </w:r>
    </w:p>
    <w:p w:rsidR="0046211F" w:rsidRPr="00C30304" w:rsidRDefault="0046211F" w:rsidP="0046211F"/>
    <w:p w:rsidR="0046211F" w:rsidRPr="00C30304" w:rsidRDefault="0046211F" w:rsidP="0046211F">
      <w:r w:rsidRPr="00C30304">
        <w:t>35</w:t>
      </w:r>
    </w:p>
    <w:p w:rsidR="0046211F" w:rsidRPr="00C30304" w:rsidRDefault="0046211F" w:rsidP="0046211F">
      <w:r w:rsidRPr="00C30304">
        <w:t>00:03:06,720 --&gt; 00:03:09,354</w:t>
      </w:r>
    </w:p>
    <w:p w:rsidR="0046211F" w:rsidRPr="00C30304" w:rsidRDefault="0046211F" w:rsidP="0046211F">
      <w:r w:rsidRPr="00C30304">
        <w:t>The so-called stuxnet worm</w:t>
      </w:r>
    </w:p>
    <w:p w:rsidR="0046211F" w:rsidRPr="00C30304" w:rsidRDefault="0046211F" w:rsidP="0046211F">
      <w:r w:rsidRPr="00C30304">
        <w:t>is specifically designed,</w:t>
      </w:r>
    </w:p>
    <w:p w:rsidR="0046211F" w:rsidRPr="00C30304" w:rsidRDefault="0046211F" w:rsidP="0046211F"/>
    <w:p w:rsidR="0046211F" w:rsidRPr="00C30304" w:rsidRDefault="0046211F" w:rsidP="0046211F">
      <w:r w:rsidRPr="00C30304">
        <w:t>36</w:t>
      </w:r>
    </w:p>
    <w:p w:rsidR="0046211F" w:rsidRPr="00C30304" w:rsidRDefault="0046211F" w:rsidP="0046211F">
      <w:r w:rsidRPr="00C30304">
        <w:t>00:03:09,356 --&gt; 00:03:11,690</w:t>
      </w:r>
    </w:p>
    <w:p w:rsidR="0046211F" w:rsidRPr="00C30304" w:rsidRDefault="0046211F" w:rsidP="0046211F">
      <w:r w:rsidRPr="00C30304">
        <w:t>it seems,</w:t>
      </w:r>
    </w:p>
    <w:p w:rsidR="0046211F" w:rsidRPr="00C30304" w:rsidRDefault="0046211F" w:rsidP="0046211F">
      <w:r w:rsidRPr="00C30304">
        <w:t>to infiltrate and sabotage</w:t>
      </w:r>
    </w:p>
    <w:p w:rsidR="0046211F" w:rsidRPr="00C30304" w:rsidRDefault="0046211F" w:rsidP="0046211F"/>
    <w:p w:rsidR="0046211F" w:rsidRPr="00C30304" w:rsidRDefault="0046211F" w:rsidP="0046211F">
      <w:r w:rsidRPr="00C30304">
        <w:t>37</w:t>
      </w:r>
    </w:p>
    <w:p w:rsidR="0046211F" w:rsidRPr="00C30304" w:rsidRDefault="0046211F" w:rsidP="0046211F">
      <w:r w:rsidRPr="00C30304">
        <w:t>00:03:11,692 --&gt; 00:03:14,826</w:t>
      </w:r>
    </w:p>
    <w:p w:rsidR="0046211F" w:rsidRPr="00C30304" w:rsidRDefault="0046211F" w:rsidP="0046211F">
      <w:r w:rsidRPr="00C30304">
        <w:t>&lt;i&gt; real-world power plants&lt;/i&gt;</w:t>
      </w:r>
    </w:p>
    <w:p w:rsidR="0046211F" w:rsidRPr="00C30304" w:rsidRDefault="0046211F" w:rsidP="0046211F">
      <w:r w:rsidRPr="00C30304">
        <w:t>&lt;i&gt; and factories and refineries.&lt;/i&gt;</w:t>
      </w:r>
    </w:p>
    <w:p w:rsidR="0046211F" w:rsidRPr="00C30304" w:rsidRDefault="0046211F" w:rsidP="0046211F">
      <w:r w:rsidRPr="00C30304">
        <w:t>所谓的网络蠕虫病毒是一种被特殊设计，看起来能够潜入和破坏现实世界的发电厂、工厂以及炼油厂的计算机病毒。</w:t>
      </w:r>
    </w:p>
    <w:p w:rsidR="0046211F" w:rsidRPr="00C30304" w:rsidRDefault="0046211F" w:rsidP="0046211F"/>
    <w:p w:rsidR="0046211F" w:rsidRPr="00C30304" w:rsidRDefault="0046211F" w:rsidP="0046211F">
      <w:r w:rsidRPr="00C30304">
        <w:t>38</w:t>
      </w:r>
    </w:p>
    <w:p w:rsidR="0046211F" w:rsidRPr="00C30304" w:rsidRDefault="0046211F" w:rsidP="0046211F">
      <w:r w:rsidRPr="00C30304">
        <w:t>00:03:14,828 --&gt; 00:03:16,228</w:t>
      </w:r>
    </w:p>
    <w:p w:rsidR="0046211F" w:rsidRPr="00C30304" w:rsidRDefault="0046211F" w:rsidP="0046211F">
      <w:r w:rsidRPr="00C30304">
        <w:t>Male newsreader 2:&lt;i&gt; It's not&lt;/i&gt;</w:t>
      </w:r>
    </w:p>
    <w:p w:rsidR="0046211F" w:rsidRPr="00C30304" w:rsidRDefault="0046211F" w:rsidP="0046211F">
      <w:r w:rsidRPr="00C30304">
        <w:t>&lt;i&gt; trying to steal information&lt;/i&gt;</w:t>
      </w:r>
    </w:p>
    <w:p w:rsidR="0046211F" w:rsidRPr="00C30304" w:rsidRDefault="0046211F" w:rsidP="0046211F"/>
    <w:p w:rsidR="0046211F" w:rsidRPr="00C30304" w:rsidRDefault="0046211F" w:rsidP="0046211F">
      <w:r w:rsidRPr="00C30304">
        <w:t>39</w:t>
      </w:r>
    </w:p>
    <w:p w:rsidR="0046211F" w:rsidRPr="00C30304" w:rsidRDefault="0046211F" w:rsidP="0046211F">
      <w:r w:rsidRPr="00C30304">
        <w:t>00:03:16,230 --&gt; 00:03:17,396</w:t>
      </w:r>
    </w:p>
    <w:p w:rsidR="0046211F" w:rsidRPr="00C30304" w:rsidRDefault="0046211F" w:rsidP="0046211F">
      <w:r w:rsidRPr="00C30304">
        <w:t>&lt;i&gt; or grab your credit card,&lt;/i&gt;</w:t>
      </w:r>
    </w:p>
    <w:p w:rsidR="0046211F" w:rsidRPr="00C30304" w:rsidRDefault="0046211F" w:rsidP="0046211F">
      <w:r w:rsidRPr="00C30304">
        <w:t>男新闻播报员：它不会去试图盗取你的个人信息或者信用卡。</w:t>
      </w:r>
    </w:p>
    <w:p w:rsidR="0046211F" w:rsidRPr="00C30304" w:rsidRDefault="0046211F" w:rsidP="0046211F"/>
    <w:p w:rsidR="0046211F" w:rsidRPr="00C30304" w:rsidRDefault="0046211F" w:rsidP="0046211F">
      <w:r w:rsidRPr="00C30304">
        <w:t>40</w:t>
      </w:r>
    </w:p>
    <w:p w:rsidR="0046211F" w:rsidRPr="00C30304" w:rsidRDefault="0046211F" w:rsidP="0046211F">
      <w:r w:rsidRPr="00C30304">
        <w:t>00:03:17,398 --&gt; 00:03:20,199</w:t>
      </w:r>
    </w:p>
    <w:p w:rsidR="0046211F" w:rsidRPr="00C30304" w:rsidRDefault="0046211F" w:rsidP="0046211F">
      <w:r w:rsidRPr="00C30304">
        <w:t>&lt;i&gt; they're trying to get into&lt;/i&gt;</w:t>
      </w:r>
    </w:p>
    <w:p w:rsidR="0046211F" w:rsidRPr="00C30304" w:rsidRDefault="0046211F" w:rsidP="0046211F">
      <w:r w:rsidRPr="00C30304">
        <w:t>&lt;i&gt; some sort of industrial plant&lt;/i&gt;</w:t>
      </w:r>
    </w:p>
    <w:p w:rsidR="0046211F" w:rsidRPr="00C30304" w:rsidRDefault="0046211F" w:rsidP="0046211F"/>
    <w:p w:rsidR="0046211F" w:rsidRPr="00C30304" w:rsidRDefault="0046211F" w:rsidP="0046211F">
      <w:r w:rsidRPr="00C30304">
        <w:t>41</w:t>
      </w:r>
    </w:p>
    <w:p w:rsidR="0046211F" w:rsidRPr="00C30304" w:rsidRDefault="0046211F" w:rsidP="0046211F">
      <w:r w:rsidRPr="00C30304">
        <w:t>00:03:20,201 --&gt; 00:03:22,801</w:t>
      </w:r>
    </w:p>
    <w:p w:rsidR="0046211F" w:rsidRPr="00C30304" w:rsidRDefault="0046211F" w:rsidP="0046211F">
      <w:r w:rsidRPr="00C30304">
        <w:t>&lt;i&gt; and wreak havoc trying&lt;/i&gt;</w:t>
      </w:r>
    </w:p>
    <w:p w:rsidR="0046211F" w:rsidRPr="00C30304" w:rsidRDefault="0046211F" w:rsidP="0046211F">
      <w:r w:rsidRPr="00C30304">
        <w:t>&lt;i&gt; to blow up an engine or...&lt;/i&gt;</w:t>
      </w:r>
    </w:p>
    <w:p w:rsidR="0046211F" w:rsidRPr="00C30304" w:rsidRDefault="0046211F" w:rsidP="0046211F">
      <w:r w:rsidRPr="00C30304">
        <w:t>它会试图潜入某类工业厂房，通过炸毁引擎或其他关键性设备从而造成严重破坏。</w:t>
      </w:r>
    </w:p>
    <w:p w:rsidR="0046211F" w:rsidRPr="00C30304" w:rsidRDefault="0046211F" w:rsidP="0046211F"/>
    <w:p w:rsidR="0046211F" w:rsidRPr="00C30304" w:rsidRDefault="0046211F" w:rsidP="0046211F">
      <w:r w:rsidRPr="00C30304">
        <w:t>42</w:t>
      </w:r>
    </w:p>
    <w:p w:rsidR="0046211F" w:rsidRPr="00C30304" w:rsidRDefault="0046211F" w:rsidP="0046211F">
      <w:r w:rsidRPr="00C30304">
        <w:t>00:03:22,803 --&gt; 00:03:25,370</w:t>
      </w:r>
    </w:p>
    <w:p w:rsidR="0046211F" w:rsidRPr="00C30304" w:rsidRDefault="0046211F" w:rsidP="0046211F">
      <w:r w:rsidRPr="00C30304">
        <w:lastRenderedPageBreak/>
        <w:t>Male newsreader 3:</w:t>
      </w:r>
    </w:p>
    <w:p w:rsidR="0046211F" w:rsidRPr="00C30304" w:rsidRDefault="0046211F" w:rsidP="0046211F">
      <w:r w:rsidRPr="00C30304">
        <w:t>男新闻播报员</w:t>
      </w:r>
      <w:r w:rsidRPr="00C30304">
        <w:t>3</w:t>
      </w:r>
      <w:r w:rsidRPr="00C30304">
        <w:t>：</w:t>
      </w:r>
    </w:p>
    <w:p w:rsidR="0046211F" w:rsidRPr="00C30304" w:rsidRDefault="0046211F" w:rsidP="0046211F"/>
    <w:p w:rsidR="0046211F" w:rsidRPr="00C30304" w:rsidRDefault="0046211F" w:rsidP="0046211F">
      <w:r w:rsidRPr="00C30304">
        <w:t>43</w:t>
      </w:r>
    </w:p>
    <w:p w:rsidR="0046211F" w:rsidRPr="00C30304" w:rsidRDefault="0046211F" w:rsidP="0046211F">
      <w:r w:rsidRPr="00C30304">
        <w:t>00:03:39,052 --&gt; 00:03:40,152</w:t>
      </w:r>
    </w:p>
    <w:p w:rsidR="0046211F" w:rsidRPr="00C30304" w:rsidRDefault="0046211F" w:rsidP="0046211F">
      <w:r w:rsidRPr="00C30304">
        <w:t>Male newsreader 4:</w:t>
      </w:r>
    </w:p>
    <w:p w:rsidR="0046211F" w:rsidRPr="00C30304" w:rsidRDefault="0046211F" w:rsidP="0046211F">
      <w:r w:rsidRPr="00C30304">
        <w:t>&lt;i&gt; No one knows&lt;/i&gt;</w:t>
      </w:r>
    </w:p>
    <w:p w:rsidR="0046211F" w:rsidRPr="00C30304" w:rsidRDefault="0046211F" w:rsidP="0046211F"/>
    <w:p w:rsidR="0046211F" w:rsidRPr="00C30304" w:rsidRDefault="0046211F" w:rsidP="0046211F">
      <w:r w:rsidRPr="00C30304">
        <w:t>00:03:40,154 --&gt; 00:03:41,320</w:t>
      </w:r>
    </w:p>
    <w:p w:rsidR="0046211F" w:rsidRPr="00C30304" w:rsidRDefault="0046211F" w:rsidP="0046211F">
      <w:r w:rsidRPr="00C30304">
        <w:t>&lt;i&gt; who's behind the worm&lt;/i&gt;</w:t>
      </w:r>
    </w:p>
    <w:p w:rsidR="0046211F" w:rsidRPr="00C30304" w:rsidRDefault="0046211F" w:rsidP="0046211F"/>
    <w:p w:rsidR="0046211F" w:rsidRPr="00C30304" w:rsidRDefault="0046211F" w:rsidP="0046211F">
      <w:r w:rsidRPr="00C30304">
        <w:t>45</w:t>
      </w:r>
    </w:p>
    <w:p w:rsidR="0046211F" w:rsidRPr="00C30304" w:rsidRDefault="0046211F" w:rsidP="0046211F">
      <w:r w:rsidRPr="00C30304">
        <w:t>00:03:41,322 --&gt; 00:03:42,988</w:t>
      </w:r>
    </w:p>
    <w:p w:rsidR="0046211F" w:rsidRPr="00C30304" w:rsidRDefault="0046211F" w:rsidP="0046211F">
      <w:r w:rsidRPr="00C30304">
        <w:t>&lt;i&gt; and the exact nature&lt;/i&gt;</w:t>
      </w:r>
    </w:p>
    <w:p w:rsidR="0046211F" w:rsidRPr="00C30304" w:rsidRDefault="0046211F" w:rsidP="0046211F">
      <w:r w:rsidRPr="00C30304">
        <w:t>&lt;i&gt; of its mission,&lt;/i&gt;</w:t>
      </w:r>
    </w:p>
    <w:p w:rsidR="0046211F" w:rsidRPr="00C30304" w:rsidRDefault="0046211F" w:rsidP="0046211F">
      <w:r w:rsidRPr="00C30304">
        <w:t>男新闻播报员</w:t>
      </w:r>
      <w:r w:rsidRPr="00C30304">
        <w:t>4</w:t>
      </w:r>
      <w:r w:rsidRPr="00C30304">
        <w:t>：没有人知道是谁躲藏在蠕虫病毒背后，也没有人知道该蠕虫病毒的真正使命。</w:t>
      </w:r>
    </w:p>
    <w:p w:rsidR="0046211F" w:rsidRPr="00C30304" w:rsidRDefault="0046211F" w:rsidP="0046211F"/>
    <w:p w:rsidR="0046211F" w:rsidRPr="00C30304" w:rsidRDefault="0046211F" w:rsidP="0046211F">
      <w:r w:rsidRPr="00C30304">
        <w:t>46</w:t>
      </w:r>
    </w:p>
    <w:p w:rsidR="0046211F" w:rsidRPr="00C30304" w:rsidRDefault="0046211F" w:rsidP="0046211F">
      <w:r w:rsidRPr="00C30304">
        <w:t>00:03:42,990 --&gt; 00:03:45,857</w:t>
      </w:r>
    </w:p>
    <w:p w:rsidR="0046211F" w:rsidRPr="00C30304" w:rsidRDefault="0046211F" w:rsidP="0046211F">
      <w:r w:rsidRPr="00C30304">
        <w:t>&lt;i&gt; but there are fears Iran&lt;/i&gt;</w:t>
      </w:r>
    </w:p>
    <w:p w:rsidR="0046211F" w:rsidRPr="00C30304" w:rsidRDefault="0046211F" w:rsidP="0046211F">
      <w:r w:rsidRPr="00C30304">
        <w:t>&lt;i&gt; will hold Israel&lt;/i&gt;</w:t>
      </w:r>
    </w:p>
    <w:p w:rsidR="0046211F" w:rsidRPr="00C30304" w:rsidRDefault="0046211F" w:rsidP="0046211F"/>
    <w:p w:rsidR="0046211F" w:rsidRPr="00C30304" w:rsidRDefault="0046211F" w:rsidP="0046211F">
      <w:r w:rsidRPr="00C30304">
        <w:t>47</w:t>
      </w:r>
    </w:p>
    <w:p w:rsidR="0046211F" w:rsidRPr="00C30304" w:rsidRDefault="0046211F" w:rsidP="0046211F">
      <w:r w:rsidRPr="00C30304">
        <w:t>00:03:45,859 --&gt; 00:03:49,228</w:t>
      </w:r>
    </w:p>
    <w:p w:rsidR="0046211F" w:rsidRPr="00C30304" w:rsidRDefault="0046211F" w:rsidP="0046211F">
      <w:r w:rsidRPr="00C30304">
        <w:t>&lt;i&gt; or America responsible&lt;/i&gt;</w:t>
      </w:r>
    </w:p>
    <w:p w:rsidR="0046211F" w:rsidRPr="00C30304" w:rsidRDefault="0046211F" w:rsidP="0046211F">
      <w:r w:rsidRPr="00C30304">
        <w:t>&lt;i&gt; and seek retaliation.&lt;/i&gt;</w:t>
      </w:r>
    </w:p>
    <w:p w:rsidR="0046211F" w:rsidRPr="00C30304" w:rsidRDefault="0046211F" w:rsidP="0046211F">
      <w:r w:rsidRPr="00C30304">
        <w:t>但也有人担心伊朗将以此抓住以色列或美国的责任不放，进而采取报复措施。</w:t>
      </w:r>
    </w:p>
    <w:p w:rsidR="0046211F" w:rsidRPr="00C30304" w:rsidRDefault="0046211F" w:rsidP="0046211F"/>
    <w:p w:rsidR="0046211F" w:rsidRPr="00C30304" w:rsidRDefault="0046211F" w:rsidP="0046211F">
      <w:r w:rsidRPr="00C30304">
        <w:t>48</w:t>
      </w:r>
    </w:p>
    <w:p w:rsidR="0046211F" w:rsidRPr="00C30304" w:rsidRDefault="0046211F" w:rsidP="0046211F">
      <w:r w:rsidRPr="00C30304">
        <w:t>00:03:49,230 --&gt; 00:03:50,329</w:t>
      </w:r>
    </w:p>
    <w:p w:rsidR="0046211F" w:rsidRPr="00C30304" w:rsidRDefault="0046211F" w:rsidP="0046211F">
      <w:r w:rsidRPr="00C30304">
        <w:t>Male newsreader 5:</w:t>
      </w:r>
    </w:p>
    <w:p w:rsidR="0046211F" w:rsidRPr="00C30304" w:rsidRDefault="0046211F" w:rsidP="0046211F">
      <w:r w:rsidRPr="00C30304">
        <w:t>&lt;i&gt; It's not impossible that&lt;/i&gt;</w:t>
      </w:r>
    </w:p>
    <w:p w:rsidR="0046211F" w:rsidRPr="00C30304" w:rsidRDefault="0046211F" w:rsidP="0046211F"/>
    <w:p w:rsidR="0046211F" w:rsidRPr="00C30304" w:rsidRDefault="0046211F" w:rsidP="0046211F">
      <w:r w:rsidRPr="00C30304">
        <w:t>49</w:t>
      </w:r>
    </w:p>
    <w:p w:rsidR="0046211F" w:rsidRPr="00C30304" w:rsidRDefault="0046211F" w:rsidP="0046211F">
      <w:r w:rsidRPr="00C30304">
        <w:t>00:03:50,331 --&gt; 00:03:51,663</w:t>
      </w:r>
    </w:p>
    <w:p w:rsidR="0046211F" w:rsidRPr="00C30304" w:rsidRDefault="0046211F" w:rsidP="0046211F">
      <w:r w:rsidRPr="00C30304">
        <w:t>&lt;i&gt; some group of hackers did it,&lt;/i&gt;</w:t>
      </w:r>
    </w:p>
    <w:p w:rsidR="0046211F" w:rsidRPr="00C30304" w:rsidRDefault="0046211F" w:rsidP="0046211F">
      <w:r w:rsidRPr="00C30304">
        <w:t>男新闻播报员</w:t>
      </w:r>
      <w:r w:rsidRPr="00C30304">
        <w:t>5</w:t>
      </w:r>
      <w:r w:rsidRPr="00C30304">
        <w:t>：这不可能是黑客组织做的。</w:t>
      </w:r>
    </w:p>
    <w:p w:rsidR="0046211F" w:rsidRPr="00C30304" w:rsidRDefault="0046211F" w:rsidP="0046211F"/>
    <w:p w:rsidR="0046211F" w:rsidRPr="00C30304" w:rsidRDefault="0046211F" w:rsidP="0046211F">
      <w:r w:rsidRPr="00C30304">
        <w:t>50</w:t>
      </w:r>
    </w:p>
    <w:p w:rsidR="0046211F" w:rsidRPr="00C30304" w:rsidRDefault="0046211F" w:rsidP="0046211F">
      <w:r w:rsidRPr="00C30304">
        <w:t>00:03:51,665 --&gt; 00:03:53,732</w:t>
      </w:r>
    </w:p>
    <w:p w:rsidR="0046211F" w:rsidRPr="00C30304" w:rsidRDefault="0046211F" w:rsidP="0046211F">
      <w:r w:rsidRPr="00C30304">
        <w:t>&lt;i&gt; but the security experts&lt;/i&gt;</w:t>
      </w:r>
    </w:p>
    <w:p w:rsidR="0046211F" w:rsidRPr="00C30304" w:rsidRDefault="0046211F" w:rsidP="0046211F">
      <w:r w:rsidRPr="00C30304">
        <w:t>&lt;i&gt; that are studying this&lt;/i&gt;</w:t>
      </w:r>
    </w:p>
    <w:p w:rsidR="0046211F" w:rsidRPr="00C30304" w:rsidRDefault="0046211F" w:rsidP="0046211F"/>
    <w:p w:rsidR="0046211F" w:rsidRPr="00C30304" w:rsidRDefault="0046211F" w:rsidP="0046211F">
      <w:r w:rsidRPr="00C30304">
        <w:lastRenderedPageBreak/>
        <w:t>51</w:t>
      </w:r>
    </w:p>
    <w:p w:rsidR="0046211F" w:rsidRPr="00C30304" w:rsidRDefault="0046211F" w:rsidP="0046211F">
      <w:r w:rsidRPr="00C30304">
        <w:t>00:03:53,734 --&gt; 00:03:56,501</w:t>
      </w:r>
    </w:p>
    <w:p w:rsidR="0046211F" w:rsidRPr="00C30304" w:rsidRDefault="0046211F" w:rsidP="0046211F">
      <w:r w:rsidRPr="00C30304">
        <w:t>&lt;i&gt; really think this required&lt;/i&gt;</w:t>
      </w:r>
    </w:p>
    <w:p w:rsidR="0046211F" w:rsidRPr="00C30304" w:rsidRDefault="0046211F" w:rsidP="0046211F">
      <w:r w:rsidRPr="00C30304">
        <w:t>&lt;i&gt;the resource of a nation-state.&lt;/i&gt;</w:t>
      </w:r>
    </w:p>
    <w:p w:rsidR="0046211F" w:rsidRPr="00C30304" w:rsidRDefault="0046211F" w:rsidP="0046211F">
      <w:r w:rsidRPr="00C30304">
        <w:t>正在研究震网的安全专家们却坚信这需要整合国家资源才能实现。</w:t>
      </w:r>
    </w:p>
    <w:p w:rsidR="0046211F" w:rsidRPr="00C30304" w:rsidRDefault="0046211F" w:rsidP="0046211F"/>
    <w:p w:rsidR="0046211F" w:rsidRPr="00C30304" w:rsidRDefault="0046211F" w:rsidP="0046211F">
      <w:r w:rsidRPr="00C30304">
        <w:t>52</w:t>
      </w:r>
    </w:p>
    <w:p w:rsidR="0046211F" w:rsidRPr="00C30304" w:rsidRDefault="0046211F" w:rsidP="0046211F">
      <w:r w:rsidRPr="00C30304">
        <w:t>00:04:02,442 --&gt; 00:04:04,376</w:t>
      </w:r>
    </w:p>
    <w:p w:rsidR="0046211F" w:rsidRPr="00C30304" w:rsidRDefault="0046211F" w:rsidP="0046211F">
      <w:r w:rsidRPr="00C30304">
        <w:t>Man: Okay, and spinning.</w:t>
      </w:r>
    </w:p>
    <w:p w:rsidR="0046211F" w:rsidRPr="00C30304" w:rsidRDefault="0046211F" w:rsidP="0046211F">
      <w:r w:rsidRPr="00C30304">
        <w:t>男子：好的，请继续吧。</w:t>
      </w:r>
    </w:p>
    <w:p w:rsidR="0046211F" w:rsidRPr="00C30304" w:rsidRDefault="0046211F" w:rsidP="0046211F"/>
    <w:p w:rsidR="0046211F" w:rsidRPr="00C30304" w:rsidRDefault="0046211F" w:rsidP="0046211F">
      <w:r w:rsidRPr="00C30304">
        <w:t>53</w:t>
      </w:r>
    </w:p>
    <w:p w:rsidR="0046211F" w:rsidRPr="00C30304" w:rsidRDefault="0046211F" w:rsidP="0046211F">
      <w:r w:rsidRPr="00C30304">
        <w:t>00:04:04,378 --&gt; 00:04:05,844</w:t>
      </w:r>
    </w:p>
    <w:p w:rsidR="0046211F" w:rsidRPr="00C30304" w:rsidRDefault="0046211F" w:rsidP="0046211F">
      <w:r w:rsidRPr="00C30304">
        <w:t>Gibney: Okay, good.</w:t>
      </w:r>
    </w:p>
    <w:p w:rsidR="0046211F" w:rsidRPr="00C30304" w:rsidRDefault="0046211F" w:rsidP="0046211F">
      <w:r w:rsidRPr="00C30304">
        <w:t>Here we go.</w:t>
      </w:r>
    </w:p>
    <w:p w:rsidR="0046211F" w:rsidRPr="00C30304" w:rsidRDefault="0046211F" w:rsidP="0046211F">
      <w:r w:rsidRPr="00C30304">
        <w:t>吉布尼：好的，我们开始吧。</w:t>
      </w:r>
    </w:p>
    <w:p w:rsidR="0046211F" w:rsidRPr="00C30304" w:rsidRDefault="0046211F" w:rsidP="0046211F"/>
    <w:p w:rsidR="0046211F" w:rsidRPr="00C30304" w:rsidRDefault="0046211F" w:rsidP="0046211F">
      <w:r w:rsidRPr="00C30304">
        <w:t>54</w:t>
      </w:r>
    </w:p>
    <w:p w:rsidR="0046211F" w:rsidRPr="00C30304" w:rsidRDefault="0046211F" w:rsidP="0046211F">
      <w:r w:rsidRPr="00C30304">
        <w:t>00:04:07,080 --&gt; 00:04:10,382</w:t>
      </w:r>
    </w:p>
    <w:p w:rsidR="0046211F" w:rsidRPr="00C30304" w:rsidRDefault="0046211F" w:rsidP="0046211F">
      <w:r w:rsidRPr="00C30304">
        <w:t>What impact, ultimately,</w:t>
      </w:r>
    </w:p>
    <w:p w:rsidR="0046211F" w:rsidRPr="00C30304" w:rsidRDefault="0046211F" w:rsidP="0046211F">
      <w:r w:rsidRPr="00C30304">
        <w:t>did the stuxnet attack have?</w:t>
      </w:r>
    </w:p>
    <w:p w:rsidR="0046211F" w:rsidRPr="00C30304" w:rsidRDefault="0046211F" w:rsidP="0046211F"/>
    <w:p w:rsidR="0046211F" w:rsidRPr="00C30304" w:rsidRDefault="0046211F" w:rsidP="0046211F">
      <w:r w:rsidRPr="00C30304">
        <w:t>55</w:t>
      </w:r>
    </w:p>
    <w:p w:rsidR="0046211F" w:rsidRPr="00C30304" w:rsidRDefault="0046211F" w:rsidP="0046211F">
      <w:r w:rsidRPr="00C30304">
        <w:t>00:04:10,384 --&gt; 00:04:11,650</w:t>
      </w:r>
    </w:p>
    <w:p w:rsidR="0046211F" w:rsidRPr="00C30304" w:rsidRDefault="0046211F" w:rsidP="0046211F">
      <w:r w:rsidRPr="00C30304">
        <w:t>Can you say?</w:t>
      </w:r>
    </w:p>
    <w:p w:rsidR="0046211F" w:rsidRPr="00C30304" w:rsidRDefault="0046211F" w:rsidP="0046211F">
      <w:r w:rsidRPr="00C30304">
        <w:t>您能否讲一讲，震网攻击从根本上会造成什么样的影响？</w:t>
      </w:r>
    </w:p>
    <w:p w:rsidR="0046211F" w:rsidRPr="00C30304" w:rsidRDefault="0046211F" w:rsidP="0046211F"/>
    <w:p w:rsidR="0046211F" w:rsidRPr="00C30304" w:rsidRDefault="0046211F" w:rsidP="0046211F">
      <w:r w:rsidRPr="00C30304">
        <w:t>56</w:t>
      </w:r>
    </w:p>
    <w:p w:rsidR="0046211F" w:rsidRPr="00C30304" w:rsidRDefault="0046211F" w:rsidP="0046211F">
      <w:r w:rsidRPr="00C30304">
        <w:t>00:04:12,452 --&gt; 00:04:14,620</w:t>
      </w:r>
    </w:p>
    <w:p w:rsidR="0046211F" w:rsidRPr="00C30304" w:rsidRDefault="0046211F" w:rsidP="0046211F">
      <w:r w:rsidRPr="00C30304">
        <w:t>I don't want to</w:t>
      </w:r>
    </w:p>
    <w:p w:rsidR="0046211F" w:rsidRPr="00C30304" w:rsidRDefault="0046211F" w:rsidP="0046211F">
      <w:r w:rsidRPr="00C30304">
        <w:t>get into the details.</w:t>
      </w:r>
    </w:p>
    <w:p w:rsidR="0046211F" w:rsidRPr="00C30304" w:rsidRDefault="0046211F" w:rsidP="0046211F">
      <w:r w:rsidRPr="00C30304">
        <w:t>我不想讲那些细节。</w:t>
      </w:r>
    </w:p>
    <w:p w:rsidR="0046211F" w:rsidRPr="00C30304" w:rsidRDefault="0046211F" w:rsidP="0046211F"/>
    <w:p w:rsidR="0046211F" w:rsidRPr="00C30304" w:rsidRDefault="0046211F" w:rsidP="0046211F">
      <w:r w:rsidRPr="00C30304">
        <w:t>57</w:t>
      </w:r>
    </w:p>
    <w:p w:rsidR="0046211F" w:rsidRPr="00C30304" w:rsidRDefault="0046211F" w:rsidP="0046211F">
      <w:r w:rsidRPr="00C30304">
        <w:t>00:04:14,854 --&gt; 00:04:17,356</w:t>
      </w:r>
    </w:p>
    <w:p w:rsidR="0046211F" w:rsidRPr="00C30304" w:rsidRDefault="0046211F" w:rsidP="0046211F">
      <w:r w:rsidRPr="00C30304">
        <w:t>Gibney: Since the event</w:t>
      </w:r>
    </w:p>
    <w:p w:rsidR="0046211F" w:rsidRPr="00C30304" w:rsidRDefault="0046211F" w:rsidP="0046211F">
      <w:r w:rsidRPr="00C30304">
        <w:t>has already happened,</w:t>
      </w:r>
    </w:p>
    <w:p w:rsidR="0046211F" w:rsidRPr="00C30304" w:rsidRDefault="0046211F" w:rsidP="0046211F"/>
    <w:p w:rsidR="0046211F" w:rsidRPr="00C30304" w:rsidRDefault="0046211F" w:rsidP="0046211F">
      <w:r w:rsidRPr="00C30304">
        <w:t>58</w:t>
      </w:r>
    </w:p>
    <w:p w:rsidR="0046211F" w:rsidRPr="00C30304" w:rsidRDefault="0046211F" w:rsidP="0046211F">
      <w:r w:rsidRPr="00C30304">
        <w:t>00:04:17,358 --&gt; 00:04:21,059</w:t>
      </w:r>
    </w:p>
    <w:p w:rsidR="0046211F" w:rsidRPr="00C30304" w:rsidRDefault="0046211F" w:rsidP="0046211F">
      <w:r w:rsidRPr="00C30304">
        <w:t>why can't we talk more openly</w:t>
      </w:r>
    </w:p>
    <w:p w:rsidR="0046211F" w:rsidRPr="00C30304" w:rsidRDefault="0046211F" w:rsidP="0046211F">
      <w:r w:rsidRPr="00C30304">
        <w:t>and publicly about stuxnet?</w:t>
      </w:r>
    </w:p>
    <w:p w:rsidR="0046211F" w:rsidRPr="00C30304" w:rsidRDefault="0046211F" w:rsidP="0046211F">
      <w:r w:rsidRPr="00C30304">
        <w:t>吉布尼：自从这件事情发生后，我们为什么不能更公开地谈论震网呢？</w:t>
      </w:r>
    </w:p>
    <w:p w:rsidR="0046211F" w:rsidRPr="00C30304" w:rsidRDefault="0046211F" w:rsidP="0046211F"/>
    <w:p w:rsidR="0046211F" w:rsidRPr="00C30304" w:rsidRDefault="0046211F" w:rsidP="0046211F">
      <w:r w:rsidRPr="00C30304">
        <w:lastRenderedPageBreak/>
        <w:t>59</w:t>
      </w:r>
    </w:p>
    <w:p w:rsidR="0046211F" w:rsidRPr="00C30304" w:rsidRDefault="0046211F" w:rsidP="0046211F">
      <w:r w:rsidRPr="00C30304">
        <w:t>00:04:21,061 --&gt; 00:04:23,962</w:t>
      </w:r>
    </w:p>
    <w:p w:rsidR="0046211F" w:rsidRPr="00C30304" w:rsidRDefault="0046211F" w:rsidP="0046211F">
      <w:r w:rsidRPr="00C30304">
        <w:t>Yeah, I mean, my answer</w:t>
      </w:r>
    </w:p>
    <w:p w:rsidR="0046211F" w:rsidRPr="00C30304" w:rsidRDefault="0046211F" w:rsidP="0046211F">
      <w:r w:rsidRPr="00C30304">
        <w:t>is because it's classified.</w:t>
      </w:r>
    </w:p>
    <w:p w:rsidR="0046211F" w:rsidRPr="00C30304" w:rsidRDefault="0046211F" w:rsidP="0046211F">
      <w:r w:rsidRPr="00C30304">
        <w:t>是的，我理解您的意思，我的回答是因为这件事属于机密。</w:t>
      </w:r>
    </w:p>
    <w:p w:rsidR="0046211F" w:rsidRPr="00C30304" w:rsidRDefault="0046211F" w:rsidP="0046211F"/>
    <w:p w:rsidR="0046211F" w:rsidRPr="00C30304" w:rsidRDefault="0046211F" w:rsidP="0046211F">
      <w:r w:rsidRPr="00C30304">
        <w:t>60</w:t>
      </w:r>
    </w:p>
    <w:p w:rsidR="0046211F" w:rsidRPr="00C30304" w:rsidRDefault="0046211F" w:rsidP="0046211F">
      <w:r w:rsidRPr="00C30304">
        <w:t>00:04:24,430 --&gt; 00:04:27,532</w:t>
      </w:r>
    </w:p>
    <w:p w:rsidR="0046211F" w:rsidRPr="00C30304" w:rsidRDefault="0046211F" w:rsidP="0046211F">
      <w:r w:rsidRPr="00C30304">
        <w:t>I... I won't knowledge...</w:t>
      </w:r>
    </w:p>
    <w:p w:rsidR="0046211F" w:rsidRPr="00C30304" w:rsidRDefault="0046211F" w:rsidP="0046211F">
      <w:r w:rsidRPr="00C30304">
        <w:t>You know, knowingly</w:t>
      </w:r>
    </w:p>
    <w:p w:rsidR="0046211F" w:rsidRPr="00C30304" w:rsidRDefault="0046211F" w:rsidP="0046211F"/>
    <w:p w:rsidR="0046211F" w:rsidRPr="00C30304" w:rsidRDefault="0046211F" w:rsidP="0046211F">
      <w:r w:rsidRPr="00C30304">
        <w:t>61</w:t>
      </w:r>
    </w:p>
    <w:p w:rsidR="0046211F" w:rsidRPr="00C30304" w:rsidRDefault="0046211F" w:rsidP="0046211F">
      <w:r w:rsidRPr="00C30304">
        <w:t>00:04:27,534 --&gt; 00:04:29,635</w:t>
      </w:r>
    </w:p>
    <w:p w:rsidR="0046211F" w:rsidRPr="00C30304" w:rsidRDefault="0046211F" w:rsidP="0046211F">
      <w:r w:rsidRPr="00C30304">
        <w:t>offer up anything</w:t>
      </w:r>
    </w:p>
    <w:p w:rsidR="0046211F" w:rsidRPr="00C30304" w:rsidRDefault="0046211F" w:rsidP="0046211F">
      <w:r w:rsidRPr="00C30304">
        <w:t>i consider classified.</w:t>
      </w:r>
    </w:p>
    <w:p w:rsidR="0046211F" w:rsidRPr="00C30304" w:rsidRDefault="0046211F" w:rsidP="0046211F">
      <w:r w:rsidRPr="00C30304">
        <w:t>我</w:t>
      </w:r>
      <w:r w:rsidRPr="00C30304">
        <w:t>……</w:t>
      </w:r>
      <w:r w:rsidRPr="00C30304">
        <w:t>我不知道</w:t>
      </w:r>
      <w:r w:rsidRPr="00C30304">
        <w:t>……</w:t>
      </w:r>
    </w:p>
    <w:p w:rsidR="0046211F" w:rsidRPr="00C30304" w:rsidRDefault="0046211F" w:rsidP="0046211F">
      <w:r w:rsidRPr="00C30304">
        <w:t>你知道，故意提供任何我认为是机密的东西意味着什么。</w:t>
      </w:r>
    </w:p>
    <w:p w:rsidR="0046211F" w:rsidRPr="00C30304" w:rsidRDefault="0046211F" w:rsidP="0046211F"/>
    <w:p w:rsidR="0046211F" w:rsidRPr="00C30304" w:rsidRDefault="0046211F" w:rsidP="0046211F">
      <w:r w:rsidRPr="00C30304">
        <w:t>62</w:t>
      </w:r>
    </w:p>
    <w:p w:rsidR="0046211F" w:rsidRPr="00C30304" w:rsidRDefault="0046211F" w:rsidP="0046211F">
      <w:r w:rsidRPr="00C30304">
        <w:t>00:04:29,637 --&gt; 00:04:31,870</w:t>
      </w:r>
    </w:p>
    <w:p w:rsidR="0046211F" w:rsidRPr="00C30304" w:rsidRDefault="0046211F" w:rsidP="0046211F">
      <w:r w:rsidRPr="00C30304">
        <w:t>Gibney: I know that you</w:t>
      </w:r>
    </w:p>
    <w:p w:rsidR="0046211F" w:rsidRPr="00C30304" w:rsidRDefault="0046211F" w:rsidP="0046211F">
      <w:r w:rsidRPr="00C30304">
        <w:t>can't talk much about stuxnet,</w:t>
      </w:r>
    </w:p>
    <w:p w:rsidR="0046211F" w:rsidRPr="00C30304" w:rsidRDefault="0046211F" w:rsidP="0046211F">
      <w:r w:rsidRPr="00C30304">
        <w:t>吉布尼：我知道你不能过多谈论震网，</w:t>
      </w:r>
    </w:p>
    <w:p w:rsidR="0046211F" w:rsidRPr="00C30304" w:rsidRDefault="0046211F" w:rsidP="0046211F"/>
    <w:p w:rsidR="0046211F" w:rsidRPr="00C30304" w:rsidRDefault="0046211F" w:rsidP="0046211F">
      <w:r w:rsidRPr="00C30304">
        <w:t>63</w:t>
      </w:r>
    </w:p>
    <w:p w:rsidR="0046211F" w:rsidRPr="00C30304" w:rsidRDefault="0046211F" w:rsidP="0046211F">
      <w:r w:rsidRPr="00C30304">
        <w:t>00:04:31,872 --&gt; 00:04:35,274</w:t>
      </w:r>
    </w:p>
    <w:p w:rsidR="0046211F" w:rsidRPr="00C30304" w:rsidRDefault="0046211F" w:rsidP="0046211F">
      <w:r w:rsidRPr="00C30304">
        <w:t>because stuxnet</w:t>
      </w:r>
    </w:p>
    <w:p w:rsidR="0046211F" w:rsidRPr="00C30304" w:rsidRDefault="0046211F" w:rsidP="0046211F">
      <w:r w:rsidRPr="00C30304">
        <w:t>is officially classified.</w:t>
      </w:r>
    </w:p>
    <w:p w:rsidR="0046211F" w:rsidRPr="00C30304" w:rsidRDefault="0046211F" w:rsidP="0046211F">
      <w:r w:rsidRPr="00C30304">
        <w:t>因为从官方上讲震网是属于涉密的。</w:t>
      </w:r>
    </w:p>
    <w:p w:rsidR="0046211F" w:rsidRPr="00C30304" w:rsidRDefault="0046211F" w:rsidP="0046211F"/>
    <w:p w:rsidR="0046211F" w:rsidRPr="00C30304" w:rsidRDefault="0046211F" w:rsidP="0046211F">
      <w:r w:rsidRPr="00C30304">
        <w:t>64</w:t>
      </w:r>
    </w:p>
    <w:p w:rsidR="0046211F" w:rsidRPr="00C30304" w:rsidRDefault="0046211F" w:rsidP="0046211F">
      <w:r w:rsidRPr="00C30304">
        <w:t>00:04:35,276 --&gt; 00:04:36,642</w:t>
      </w:r>
    </w:p>
    <w:p w:rsidR="0046211F" w:rsidRPr="00C30304" w:rsidRDefault="0046211F" w:rsidP="0046211F">
      <w:r w:rsidRPr="00C30304">
        <w:t>You're right on</w:t>
      </w:r>
    </w:p>
    <w:p w:rsidR="0046211F" w:rsidRPr="00C30304" w:rsidRDefault="0046211F" w:rsidP="0046211F">
      <w:r w:rsidRPr="00C30304">
        <w:t>both those counts.</w:t>
      </w:r>
    </w:p>
    <w:p w:rsidR="0046211F" w:rsidRPr="00C30304" w:rsidRDefault="0046211F" w:rsidP="0046211F">
      <w:r w:rsidRPr="00C30304">
        <w:t>在这两方面你说的是对的。</w:t>
      </w:r>
    </w:p>
    <w:p w:rsidR="0046211F" w:rsidRPr="00C30304" w:rsidRDefault="0046211F" w:rsidP="0046211F"/>
    <w:p w:rsidR="0046211F" w:rsidRPr="00C30304" w:rsidRDefault="0046211F" w:rsidP="0046211F">
      <w:r w:rsidRPr="00C30304">
        <w:t>65</w:t>
      </w:r>
    </w:p>
    <w:p w:rsidR="0046211F" w:rsidRPr="00C30304" w:rsidRDefault="0046211F" w:rsidP="0046211F">
      <w:r w:rsidRPr="00C30304">
        <w:t>00:04:37,110 --&gt; 00:04:38,443</w:t>
      </w:r>
    </w:p>
    <w:p w:rsidR="0046211F" w:rsidRPr="00C30304" w:rsidRDefault="0046211F" w:rsidP="0046211F">
      <w:r w:rsidRPr="00C30304">
        <w:t>Gibney:</w:t>
      </w:r>
    </w:p>
    <w:p w:rsidR="0046211F" w:rsidRPr="00C30304" w:rsidRDefault="0046211F" w:rsidP="0046211F">
      <w:r w:rsidRPr="00C30304">
        <w:t>But there has been</w:t>
      </w:r>
    </w:p>
    <w:p w:rsidR="0046211F" w:rsidRPr="00C30304" w:rsidRDefault="0046211F" w:rsidP="0046211F"/>
    <w:p w:rsidR="0046211F" w:rsidRPr="00C30304" w:rsidRDefault="0046211F" w:rsidP="0046211F">
      <w:r w:rsidRPr="00C30304">
        <w:t>66</w:t>
      </w:r>
    </w:p>
    <w:p w:rsidR="0046211F" w:rsidRPr="00C30304" w:rsidRDefault="0046211F" w:rsidP="0046211F">
      <w:r w:rsidRPr="00C30304">
        <w:t>00:04:38,445 --&gt; 00:04:40,545</w:t>
      </w:r>
    </w:p>
    <w:p w:rsidR="0046211F" w:rsidRPr="00C30304" w:rsidRDefault="0046211F" w:rsidP="0046211F">
      <w:r w:rsidRPr="00C30304">
        <w:t>a lot reported</w:t>
      </w:r>
    </w:p>
    <w:p w:rsidR="0046211F" w:rsidRPr="00C30304" w:rsidRDefault="0046211F" w:rsidP="0046211F">
      <w:r w:rsidRPr="00C30304">
        <w:lastRenderedPageBreak/>
        <w:t>about it in the press.</w:t>
      </w:r>
    </w:p>
    <w:p w:rsidR="0046211F" w:rsidRPr="00C30304" w:rsidRDefault="0046211F" w:rsidP="0046211F">
      <w:r w:rsidRPr="00C30304">
        <w:t>吉布尼：但是在新闻界已经出现了很多关于震网的报道。</w:t>
      </w:r>
    </w:p>
    <w:p w:rsidR="0046211F" w:rsidRPr="00C30304" w:rsidRDefault="0046211F" w:rsidP="0046211F"/>
    <w:p w:rsidR="0046211F" w:rsidRPr="00C30304" w:rsidRDefault="0046211F" w:rsidP="0046211F">
      <w:r w:rsidRPr="00C30304">
        <w:t>67</w:t>
      </w:r>
    </w:p>
    <w:p w:rsidR="0046211F" w:rsidRPr="00C30304" w:rsidRDefault="0046211F" w:rsidP="0046211F">
      <w:r w:rsidRPr="00C30304">
        <w:t>00:04:40,547 --&gt; 00:04:42,781</w:t>
      </w:r>
    </w:p>
    <w:p w:rsidR="0046211F" w:rsidRPr="00C30304" w:rsidRDefault="0046211F" w:rsidP="0046211F">
      <w:r w:rsidRPr="00C30304">
        <w:t>I don't want</w:t>
      </w:r>
    </w:p>
    <w:p w:rsidR="0046211F" w:rsidRPr="00C30304" w:rsidRDefault="0046211F" w:rsidP="0046211F">
      <w:r w:rsidRPr="00C30304">
        <w:t>to comment on this.</w:t>
      </w:r>
    </w:p>
    <w:p w:rsidR="0046211F" w:rsidRPr="00C30304" w:rsidRDefault="0046211F" w:rsidP="0046211F">
      <w:r w:rsidRPr="00C30304">
        <w:t>我不想评论这个。</w:t>
      </w:r>
    </w:p>
    <w:p w:rsidR="0046211F" w:rsidRPr="00C30304" w:rsidRDefault="0046211F" w:rsidP="0046211F"/>
    <w:p w:rsidR="0046211F" w:rsidRPr="00C30304" w:rsidRDefault="0046211F" w:rsidP="0046211F">
      <w:r w:rsidRPr="00C30304">
        <w:t>68</w:t>
      </w:r>
    </w:p>
    <w:p w:rsidR="0046211F" w:rsidRPr="00C30304" w:rsidRDefault="0046211F" w:rsidP="0046211F">
      <w:r w:rsidRPr="00C30304">
        <w:t>00:04:42,783 --&gt; 00:04:47,052</w:t>
      </w:r>
    </w:p>
    <w:p w:rsidR="0046211F" w:rsidRPr="00C30304" w:rsidRDefault="0046211F" w:rsidP="0046211F">
      <w:r w:rsidRPr="00C30304">
        <w:t>I read it in the newspaper,</w:t>
      </w:r>
    </w:p>
    <w:p w:rsidR="0046211F" w:rsidRPr="00C30304" w:rsidRDefault="0046211F" w:rsidP="0046211F">
      <w:r w:rsidRPr="00C30304">
        <w:t>the media, like you,</w:t>
      </w:r>
    </w:p>
    <w:p w:rsidR="0046211F" w:rsidRPr="00C30304" w:rsidRDefault="0046211F" w:rsidP="0046211F">
      <w:r w:rsidRPr="00C30304">
        <w:t>我和你一样，通过报纸、媒体了解了它。</w:t>
      </w:r>
    </w:p>
    <w:p w:rsidR="0046211F" w:rsidRPr="00C30304" w:rsidRDefault="0046211F" w:rsidP="0046211F"/>
    <w:p w:rsidR="0046211F" w:rsidRPr="00C30304" w:rsidRDefault="0046211F" w:rsidP="0046211F">
      <w:r w:rsidRPr="00C30304">
        <w:t>69</w:t>
      </w:r>
    </w:p>
    <w:p w:rsidR="0046211F" w:rsidRPr="00C30304" w:rsidRDefault="0046211F" w:rsidP="0046211F">
      <w:r w:rsidRPr="00C30304">
        <w:t>00:04:47,054 --&gt; 00:04:50,055</w:t>
      </w:r>
    </w:p>
    <w:p w:rsidR="0046211F" w:rsidRPr="00C30304" w:rsidRDefault="0046211F" w:rsidP="0046211F">
      <w:r w:rsidRPr="00C30304">
        <w:t>but I'm unable</w:t>
      </w:r>
    </w:p>
    <w:p w:rsidR="0046211F" w:rsidRPr="00C30304" w:rsidRDefault="0046211F" w:rsidP="0046211F">
      <w:r w:rsidRPr="00C30304">
        <w:t>to elaborate upon it.</w:t>
      </w:r>
    </w:p>
    <w:p w:rsidR="0046211F" w:rsidRPr="00C30304" w:rsidRDefault="0046211F" w:rsidP="0046211F">
      <w:r w:rsidRPr="00C30304">
        <w:t>但是我不能详细的对它进行描述。</w:t>
      </w:r>
    </w:p>
    <w:p w:rsidR="0046211F" w:rsidRPr="00C30304" w:rsidRDefault="0046211F" w:rsidP="0046211F"/>
    <w:p w:rsidR="0046211F" w:rsidRPr="00C30304" w:rsidRDefault="0046211F" w:rsidP="0046211F">
      <w:r w:rsidRPr="00C30304">
        <w:t>70</w:t>
      </w:r>
    </w:p>
    <w:p w:rsidR="0046211F" w:rsidRPr="00C30304" w:rsidRDefault="0046211F" w:rsidP="0046211F">
      <w:r w:rsidRPr="00C30304">
        <w:t>00:04:50,290 --&gt; 00:04:52,457</w:t>
      </w:r>
    </w:p>
    <w:p w:rsidR="0046211F" w:rsidRPr="00C30304" w:rsidRDefault="0046211F" w:rsidP="0046211F">
      <w:r w:rsidRPr="00C30304">
        <w:t>People might find it frustrating</w:t>
      </w:r>
    </w:p>
    <w:p w:rsidR="0046211F" w:rsidRPr="00C30304" w:rsidRDefault="0046211F" w:rsidP="0046211F"/>
    <w:p w:rsidR="0046211F" w:rsidRPr="00C30304" w:rsidRDefault="0046211F" w:rsidP="0046211F">
      <w:r w:rsidRPr="00C30304">
        <w:t>71</w:t>
      </w:r>
    </w:p>
    <w:p w:rsidR="0046211F" w:rsidRPr="00C30304" w:rsidRDefault="0046211F" w:rsidP="0046211F">
      <w:r w:rsidRPr="00C30304">
        <w:t>00:04:52,459 --&gt; 00:04:54,993</w:t>
      </w:r>
    </w:p>
    <w:p w:rsidR="0046211F" w:rsidRPr="00C30304" w:rsidRDefault="0046211F" w:rsidP="0046211F">
      <w:r w:rsidRPr="00C30304">
        <w:t>not to be able to talk about it</w:t>
      </w:r>
    </w:p>
    <w:p w:rsidR="0046211F" w:rsidRPr="00C30304" w:rsidRDefault="0046211F" w:rsidP="0046211F">
      <w:r w:rsidRPr="00C30304">
        <w:t>when it's in the public domain,</w:t>
      </w:r>
    </w:p>
    <w:p w:rsidR="0046211F" w:rsidRPr="00C30304" w:rsidRDefault="0046211F" w:rsidP="0046211F">
      <w:r w:rsidRPr="00C30304">
        <w:t>人们也许会发现，在公众场合不能谈论震网这件事是很令人很沮丧的。</w:t>
      </w:r>
    </w:p>
    <w:p w:rsidR="0046211F" w:rsidRPr="00C30304" w:rsidRDefault="0046211F" w:rsidP="0046211F"/>
    <w:p w:rsidR="0046211F" w:rsidRPr="00C30304" w:rsidRDefault="0046211F" w:rsidP="0046211F">
      <w:r w:rsidRPr="00C30304">
        <w:t>72</w:t>
      </w:r>
    </w:p>
    <w:p w:rsidR="0046211F" w:rsidRPr="00C30304" w:rsidRDefault="0046211F" w:rsidP="0046211F">
      <w:r w:rsidRPr="00C30304">
        <w:t>00:04:54,995 --&gt; 00:04:56,395</w:t>
      </w:r>
    </w:p>
    <w:p w:rsidR="0046211F" w:rsidRPr="00C30304" w:rsidRDefault="0046211F" w:rsidP="0046211F">
      <w:r w:rsidRPr="00C30304">
        <w:t>but...</w:t>
      </w:r>
    </w:p>
    <w:p w:rsidR="0046211F" w:rsidRPr="00C30304" w:rsidRDefault="0046211F" w:rsidP="0046211F">
      <w:r w:rsidRPr="00C30304">
        <w:t>但是</w:t>
      </w:r>
      <w:r w:rsidRPr="00C30304">
        <w:t>...</w:t>
      </w:r>
    </w:p>
    <w:p w:rsidR="0046211F" w:rsidRPr="00C30304" w:rsidRDefault="0046211F" w:rsidP="0046211F"/>
    <w:p w:rsidR="0046211F" w:rsidRPr="00C30304" w:rsidRDefault="0046211F" w:rsidP="0046211F">
      <w:r w:rsidRPr="00C30304">
        <w:t>73</w:t>
      </w:r>
    </w:p>
    <w:p w:rsidR="0046211F" w:rsidRPr="00C30304" w:rsidRDefault="0046211F" w:rsidP="0046211F">
      <w:r w:rsidRPr="00C30304">
        <w:t>00:04:56,397 --&gt; 00:04:57,896</w:t>
      </w:r>
    </w:p>
    <w:p w:rsidR="0046211F" w:rsidRPr="00C30304" w:rsidRDefault="0046211F" w:rsidP="0046211F">
      <w:r w:rsidRPr="00C30304">
        <w:t>Gibney:</w:t>
      </w:r>
    </w:p>
    <w:p w:rsidR="0046211F" w:rsidRPr="00C30304" w:rsidRDefault="0046211F" w:rsidP="0046211F">
      <w:r w:rsidRPr="00C30304">
        <w:t>I find it frustrating.</w:t>
      </w:r>
    </w:p>
    <w:p w:rsidR="0046211F" w:rsidRPr="00C30304" w:rsidRDefault="0046211F" w:rsidP="0046211F">
      <w:r w:rsidRPr="00C30304">
        <w:t>吉布尼：是的，这的确是令人沮丧的。</w:t>
      </w:r>
    </w:p>
    <w:p w:rsidR="0046211F" w:rsidRPr="00C30304" w:rsidRDefault="0046211F" w:rsidP="0046211F"/>
    <w:p w:rsidR="0046211F" w:rsidRPr="00C30304" w:rsidRDefault="0046211F" w:rsidP="0046211F">
      <w:r w:rsidRPr="00C30304">
        <w:t>74</w:t>
      </w:r>
    </w:p>
    <w:p w:rsidR="0046211F" w:rsidRPr="00C30304" w:rsidRDefault="0046211F" w:rsidP="0046211F">
      <w:r w:rsidRPr="00C30304">
        <w:t>00:04:57,898 --&gt; 00:04:59,398</w:t>
      </w:r>
    </w:p>
    <w:p w:rsidR="0046211F" w:rsidRPr="00C30304" w:rsidRDefault="0046211F" w:rsidP="0046211F">
      <w:r w:rsidRPr="00C30304">
        <w:lastRenderedPageBreak/>
        <w:t>Yeah, I'm sure you do.</w:t>
      </w:r>
    </w:p>
    <w:p w:rsidR="0046211F" w:rsidRPr="00C30304" w:rsidRDefault="0046211F" w:rsidP="0046211F">
      <w:r w:rsidRPr="00C30304">
        <w:t>是的，我相信你也是。</w:t>
      </w:r>
    </w:p>
    <w:p w:rsidR="0046211F" w:rsidRPr="00C30304" w:rsidRDefault="0046211F" w:rsidP="0046211F"/>
    <w:p w:rsidR="0046211F" w:rsidRPr="00C30304" w:rsidRDefault="0046211F" w:rsidP="0046211F">
      <w:r w:rsidRPr="00C30304">
        <w:t>75</w:t>
      </w:r>
    </w:p>
    <w:p w:rsidR="0046211F" w:rsidRPr="00C30304" w:rsidRDefault="0046211F" w:rsidP="0046211F">
      <w:r w:rsidRPr="00C30304">
        <w:t>00:04:59,400 --&gt; 00:05:00,966</w:t>
      </w:r>
    </w:p>
    <w:p w:rsidR="0046211F" w:rsidRPr="00C30304" w:rsidRDefault="0046211F" w:rsidP="0046211F">
      <w:r w:rsidRPr="00C30304">
        <w:t>I don't answer that question.</w:t>
      </w:r>
    </w:p>
    <w:p w:rsidR="0046211F" w:rsidRPr="00C30304" w:rsidRDefault="0046211F" w:rsidP="0046211F">
      <w:r w:rsidRPr="00C30304">
        <w:t>我不会回答这个问题的。</w:t>
      </w:r>
    </w:p>
    <w:p w:rsidR="0046211F" w:rsidRPr="00C30304" w:rsidRDefault="0046211F" w:rsidP="0046211F"/>
    <w:p w:rsidR="0046211F" w:rsidRPr="00C30304" w:rsidRDefault="0046211F" w:rsidP="0046211F">
      <w:r w:rsidRPr="00C30304">
        <w:t>76</w:t>
      </w:r>
    </w:p>
    <w:p w:rsidR="0046211F" w:rsidRPr="00C30304" w:rsidRDefault="0046211F" w:rsidP="0046211F">
      <w:r w:rsidRPr="00C30304">
        <w:t>00:05:00,968 --&gt; 00:05:02,334</w:t>
      </w:r>
    </w:p>
    <w:p w:rsidR="0046211F" w:rsidRPr="00C30304" w:rsidRDefault="0046211F" w:rsidP="0046211F">
      <w:r w:rsidRPr="00C30304">
        <w:t>Unfortunately,</w:t>
      </w:r>
    </w:p>
    <w:p w:rsidR="0046211F" w:rsidRPr="00C30304" w:rsidRDefault="0046211F" w:rsidP="0046211F">
      <w:r w:rsidRPr="00C30304">
        <w:t>i can't comment.</w:t>
      </w:r>
    </w:p>
    <w:p w:rsidR="0046211F" w:rsidRPr="00C30304" w:rsidRDefault="0046211F" w:rsidP="0046211F">
      <w:r w:rsidRPr="00C30304">
        <w:t>可惜的是，我不能评论它。</w:t>
      </w:r>
    </w:p>
    <w:p w:rsidR="0046211F" w:rsidRPr="00C30304" w:rsidRDefault="0046211F" w:rsidP="0046211F"/>
    <w:p w:rsidR="0046211F" w:rsidRPr="00C30304" w:rsidRDefault="0046211F" w:rsidP="0046211F">
      <w:r w:rsidRPr="00C30304">
        <w:t>77</w:t>
      </w:r>
    </w:p>
    <w:p w:rsidR="0046211F" w:rsidRPr="00C30304" w:rsidRDefault="0046211F" w:rsidP="0046211F">
      <w:r w:rsidRPr="00C30304">
        <w:t>00:05:02,336 --&gt; 00:05:03,969</w:t>
      </w:r>
    </w:p>
    <w:p w:rsidR="0046211F" w:rsidRPr="00C30304" w:rsidRDefault="0046211F" w:rsidP="0046211F">
      <w:r w:rsidRPr="00C30304">
        <w:t>I do not know</w:t>
      </w:r>
    </w:p>
    <w:p w:rsidR="0046211F" w:rsidRPr="00C30304" w:rsidRDefault="0046211F" w:rsidP="0046211F">
      <w:r w:rsidRPr="00C30304">
        <w:t>how to answer that.</w:t>
      </w:r>
    </w:p>
    <w:p w:rsidR="0046211F" w:rsidRPr="00C30304" w:rsidRDefault="0046211F" w:rsidP="0046211F">
      <w:r w:rsidRPr="00C30304">
        <w:t>我也不知道该如何回答这个问题。</w:t>
      </w:r>
    </w:p>
    <w:p w:rsidR="0046211F" w:rsidRPr="00C30304" w:rsidRDefault="0046211F" w:rsidP="0046211F"/>
    <w:p w:rsidR="0046211F" w:rsidRPr="00C30304" w:rsidRDefault="0046211F" w:rsidP="0046211F">
      <w:r w:rsidRPr="00C30304">
        <w:t>78</w:t>
      </w:r>
    </w:p>
    <w:p w:rsidR="0046211F" w:rsidRPr="00C30304" w:rsidRDefault="0046211F" w:rsidP="0046211F">
      <w:r w:rsidRPr="00C30304">
        <w:t>00:05:03,971 --&gt; 00:05:06,138</w:t>
      </w:r>
    </w:p>
    <w:p w:rsidR="0046211F" w:rsidRPr="00C30304" w:rsidRDefault="0046211F" w:rsidP="0046211F">
      <w:r w:rsidRPr="00C30304">
        <w:t>Two answers before you even</w:t>
      </w:r>
    </w:p>
    <w:p w:rsidR="0046211F" w:rsidRPr="00C30304" w:rsidRDefault="0046211F" w:rsidP="0046211F">
      <w:r w:rsidRPr="00C30304">
        <w:t>get started, I don't know,</w:t>
      </w:r>
    </w:p>
    <w:p w:rsidR="0046211F" w:rsidRPr="00C30304" w:rsidRDefault="0046211F" w:rsidP="0046211F">
      <w:r w:rsidRPr="00C30304">
        <w:t>实际上在你开始提出之前的两个问题时，我就已经不知道如何回答了。</w:t>
      </w:r>
    </w:p>
    <w:p w:rsidR="0046211F" w:rsidRPr="00C30304" w:rsidRDefault="0046211F" w:rsidP="0046211F"/>
    <w:p w:rsidR="0046211F" w:rsidRPr="00C30304" w:rsidRDefault="0046211F" w:rsidP="0046211F">
      <w:r w:rsidRPr="00C30304">
        <w:t>79</w:t>
      </w:r>
    </w:p>
    <w:p w:rsidR="0046211F" w:rsidRPr="00C30304" w:rsidRDefault="0046211F" w:rsidP="0046211F">
      <w:r w:rsidRPr="00C30304">
        <w:t>00:05:06,140 --&gt; 00:05:08,940</w:t>
      </w:r>
    </w:p>
    <w:p w:rsidR="0046211F" w:rsidRPr="00C30304" w:rsidRDefault="0046211F" w:rsidP="0046211F">
      <w:r w:rsidRPr="00C30304">
        <w:t>and if I did, we wouldn't talk</w:t>
      </w:r>
    </w:p>
    <w:p w:rsidR="0046211F" w:rsidRPr="00C30304" w:rsidRDefault="0046211F" w:rsidP="0046211F">
      <w:r w:rsidRPr="00C30304">
        <w:t>about it anyway.</w:t>
      </w:r>
    </w:p>
    <w:p w:rsidR="0046211F" w:rsidRPr="00C30304" w:rsidRDefault="0046211F" w:rsidP="0046211F">
      <w:r w:rsidRPr="00C30304">
        <w:t>如果我知道，我们也绝不会谈论它。</w:t>
      </w:r>
    </w:p>
    <w:p w:rsidR="0046211F" w:rsidRPr="00C30304" w:rsidRDefault="0046211F" w:rsidP="0046211F"/>
    <w:p w:rsidR="0046211F" w:rsidRPr="00C30304" w:rsidRDefault="0046211F" w:rsidP="0046211F">
      <w:r w:rsidRPr="00C30304">
        <w:t>80</w:t>
      </w:r>
    </w:p>
    <w:p w:rsidR="0046211F" w:rsidRPr="00C30304" w:rsidRDefault="0046211F" w:rsidP="0046211F">
      <w:r w:rsidRPr="00C30304">
        <w:t>00:05:08,942 --&gt; 00:05:10,776</w:t>
      </w:r>
    </w:p>
    <w:p w:rsidR="0046211F" w:rsidRPr="00C30304" w:rsidRDefault="0046211F" w:rsidP="0046211F">
      <w:r w:rsidRPr="00C30304">
        <w:t>Gibney: How can you have</w:t>
      </w:r>
    </w:p>
    <w:p w:rsidR="0046211F" w:rsidRPr="00C30304" w:rsidRDefault="0046211F" w:rsidP="0046211F">
      <w:r w:rsidRPr="00C30304">
        <w:t>a debate if everything's secret?</w:t>
      </w:r>
    </w:p>
    <w:p w:rsidR="0046211F" w:rsidRPr="00C30304" w:rsidRDefault="0046211F" w:rsidP="0046211F">
      <w:r w:rsidRPr="00C30304">
        <w:t>吉布尼：如果每件事都是秘密的话，你又如何进行讨论呢？</w:t>
      </w:r>
    </w:p>
    <w:p w:rsidR="0046211F" w:rsidRPr="00C30304" w:rsidRDefault="0046211F" w:rsidP="0046211F"/>
    <w:p w:rsidR="0046211F" w:rsidRPr="00C30304" w:rsidRDefault="0046211F" w:rsidP="0046211F">
      <w:r w:rsidRPr="00C30304">
        <w:t>81</w:t>
      </w:r>
    </w:p>
    <w:p w:rsidR="0046211F" w:rsidRPr="00C30304" w:rsidRDefault="0046211F" w:rsidP="0046211F">
      <w:r w:rsidRPr="00C30304">
        <w:t>00:05:10,778 --&gt; 00:05:12,811</w:t>
      </w:r>
    </w:p>
    <w:p w:rsidR="0046211F" w:rsidRPr="00C30304" w:rsidRDefault="0046211F" w:rsidP="0046211F">
      <w:r w:rsidRPr="00C30304">
        <w:t>I think right now</w:t>
      </w:r>
    </w:p>
    <w:p w:rsidR="0046211F" w:rsidRPr="00C30304" w:rsidRDefault="0046211F" w:rsidP="0046211F">
      <w:r w:rsidRPr="00C30304">
        <w:t>that's just where we are.</w:t>
      </w:r>
    </w:p>
    <w:p w:rsidR="0046211F" w:rsidRPr="00C30304" w:rsidRDefault="0046211F" w:rsidP="0046211F">
      <w:r w:rsidRPr="00C30304">
        <w:t>我现在在想，这正是我们所关注的重点。</w:t>
      </w:r>
    </w:p>
    <w:p w:rsidR="0046211F" w:rsidRPr="00C30304" w:rsidRDefault="0046211F" w:rsidP="0046211F"/>
    <w:p w:rsidR="0046211F" w:rsidRPr="00C30304" w:rsidRDefault="0046211F" w:rsidP="0046211F">
      <w:r w:rsidRPr="00C30304">
        <w:lastRenderedPageBreak/>
        <w:t>82</w:t>
      </w:r>
    </w:p>
    <w:p w:rsidR="0046211F" w:rsidRPr="00C30304" w:rsidRDefault="0046211F" w:rsidP="0046211F">
      <w:r w:rsidRPr="00C30304">
        <w:t>00:05:13,112 --&gt; 00:05:14,579</w:t>
      </w:r>
    </w:p>
    <w:p w:rsidR="0046211F" w:rsidRPr="00C30304" w:rsidRDefault="0046211F" w:rsidP="0046211F">
      <w:r w:rsidRPr="00C30304">
        <w:t>No one wants to...</w:t>
      </w:r>
    </w:p>
    <w:p w:rsidR="0046211F" w:rsidRPr="00C30304" w:rsidRDefault="0046211F" w:rsidP="0046211F">
      <w:r w:rsidRPr="00C30304">
        <w:t>没有人想</w:t>
      </w:r>
      <w:r w:rsidRPr="00C30304">
        <w:t>...</w:t>
      </w:r>
    </w:p>
    <w:p w:rsidR="0046211F" w:rsidRPr="00C30304" w:rsidRDefault="0046211F" w:rsidP="0046211F"/>
    <w:p w:rsidR="0046211F" w:rsidRPr="00C30304" w:rsidRDefault="0046211F" w:rsidP="0046211F">
      <w:r w:rsidRPr="00C30304">
        <w:t>83</w:t>
      </w:r>
    </w:p>
    <w:p w:rsidR="0046211F" w:rsidRPr="00C30304" w:rsidRDefault="0046211F" w:rsidP="0046211F">
      <w:r w:rsidRPr="00C30304">
        <w:t>00:05:14,581 --&gt; 00:05:16,982</w:t>
      </w:r>
    </w:p>
    <w:p w:rsidR="0046211F" w:rsidRPr="00C30304" w:rsidRDefault="0046211F" w:rsidP="0046211F">
      <w:r w:rsidRPr="00C30304">
        <w:t>Countries aren't happy</w:t>
      </w:r>
    </w:p>
    <w:p w:rsidR="0046211F" w:rsidRPr="00C30304" w:rsidRDefault="0046211F" w:rsidP="0046211F">
      <w:r w:rsidRPr="00C30304">
        <w:t>about confessing</w:t>
      </w:r>
    </w:p>
    <w:p w:rsidR="0046211F" w:rsidRPr="00C30304" w:rsidRDefault="0046211F" w:rsidP="0046211F"/>
    <w:p w:rsidR="0046211F" w:rsidRPr="00C30304" w:rsidRDefault="0046211F" w:rsidP="0046211F">
      <w:r w:rsidRPr="00C30304">
        <w:t>84</w:t>
      </w:r>
    </w:p>
    <w:p w:rsidR="0046211F" w:rsidRPr="00C30304" w:rsidRDefault="0046211F" w:rsidP="0046211F">
      <w:r w:rsidRPr="00C30304">
        <w:t>00:05:16,984 --&gt; 00:05:19,785</w:t>
      </w:r>
    </w:p>
    <w:p w:rsidR="0046211F" w:rsidRPr="00C30304" w:rsidRDefault="0046211F" w:rsidP="0046211F">
      <w:r w:rsidRPr="00C30304">
        <w:t>or owning up to what they did</w:t>
      </w:r>
    </w:p>
    <w:p w:rsidR="0046211F" w:rsidRPr="00C30304" w:rsidRDefault="0046211F" w:rsidP="0046211F">
      <w:r w:rsidRPr="00C30304">
        <w:t>because they're not quite sure</w:t>
      </w:r>
    </w:p>
    <w:p w:rsidR="0046211F" w:rsidRPr="00C30304" w:rsidRDefault="0046211F" w:rsidP="0046211F"/>
    <w:p w:rsidR="0046211F" w:rsidRPr="00C30304" w:rsidRDefault="0046211F" w:rsidP="0046211F">
      <w:r w:rsidRPr="00C30304">
        <w:t>85</w:t>
      </w:r>
    </w:p>
    <w:p w:rsidR="0046211F" w:rsidRPr="00C30304" w:rsidRDefault="0046211F" w:rsidP="0046211F">
      <w:r w:rsidRPr="00C30304">
        <w:t>00:05:19,787 --&gt; 00:05:21,653</w:t>
      </w:r>
    </w:p>
    <w:p w:rsidR="0046211F" w:rsidRPr="00C30304" w:rsidRDefault="0046211F" w:rsidP="0046211F">
      <w:r w:rsidRPr="00C30304">
        <w:t>where they want</w:t>
      </w:r>
    </w:p>
    <w:p w:rsidR="0046211F" w:rsidRPr="00C30304" w:rsidRDefault="0046211F" w:rsidP="0046211F">
      <w:r w:rsidRPr="00C30304">
        <w:t>the system to go.</w:t>
      </w:r>
    </w:p>
    <w:p w:rsidR="0046211F" w:rsidRPr="00C30304" w:rsidRDefault="0046211F" w:rsidP="0046211F">
      <w:r w:rsidRPr="00C30304">
        <w:t>政府首脑们是不愿承认或是忏悔其所做过的事情的。因为他们也不是很确定其自身想让国家体系朝着哪个方向发展。</w:t>
      </w:r>
    </w:p>
    <w:p w:rsidR="0046211F" w:rsidRPr="00C30304" w:rsidRDefault="0046211F" w:rsidP="0046211F"/>
    <w:p w:rsidR="0046211F" w:rsidRPr="00C30304" w:rsidRDefault="0046211F" w:rsidP="0046211F">
      <w:r w:rsidRPr="00C30304">
        <w:t>86</w:t>
      </w:r>
    </w:p>
    <w:p w:rsidR="0046211F" w:rsidRPr="00C30304" w:rsidRDefault="0046211F" w:rsidP="0046211F">
      <w:r w:rsidRPr="00C30304">
        <w:t>00:05:22,288 --&gt; 00:05:24,256</w:t>
      </w:r>
    </w:p>
    <w:p w:rsidR="0046211F" w:rsidRPr="00C30304" w:rsidRDefault="0046211F" w:rsidP="0046211F">
      <w:r w:rsidRPr="00C30304">
        <w:t>&lt;i&gt; And so whoever&lt;/i&gt;</w:t>
      </w:r>
    </w:p>
    <w:p w:rsidR="0046211F" w:rsidRPr="00C30304" w:rsidRDefault="0046211F" w:rsidP="0046211F">
      <w:r w:rsidRPr="00C30304">
        <w:t>&lt;i&gt; was behind stuxnet&lt;/i&gt;</w:t>
      </w:r>
    </w:p>
    <w:p w:rsidR="0046211F" w:rsidRPr="00C30304" w:rsidRDefault="0046211F" w:rsidP="0046211F"/>
    <w:p w:rsidR="0046211F" w:rsidRPr="00C30304" w:rsidRDefault="0046211F" w:rsidP="0046211F">
      <w:r w:rsidRPr="00C30304">
        <w:t>87</w:t>
      </w:r>
    </w:p>
    <w:p w:rsidR="0046211F" w:rsidRPr="00C30304" w:rsidRDefault="0046211F" w:rsidP="0046211F">
      <w:r w:rsidRPr="00C30304">
        <w:t>00:05:24,258 --&gt; 00:05:25,757</w:t>
      </w:r>
    </w:p>
    <w:p w:rsidR="0046211F" w:rsidRPr="00C30304" w:rsidRDefault="0046211F" w:rsidP="0046211F">
      <w:r w:rsidRPr="00C30304">
        <w:t>&lt;i&gt; hasn't admitted&lt;/i&gt;</w:t>
      </w:r>
    </w:p>
    <w:p w:rsidR="0046211F" w:rsidRPr="00C30304" w:rsidRDefault="0046211F" w:rsidP="0046211F">
      <w:r w:rsidRPr="00C30304">
        <w:t>&lt;i&gt; they were behind it.&lt;/i&gt;</w:t>
      </w:r>
    </w:p>
    <w:p w:rsidR="0046211F" w:rsidRPr="00C30304" w:rsidRDefault="0046211F" w:rsidP="0046211F">
      <w:r w:rsidRPr="00C30304">
        <w:t>所以，无论是谁躲在震网背后来操纵这一切，他都不会承认。</w:t>
      </w:r>
    </w:p>
    <w:p w:rsidR="0046211F" w:rsidRPr="00C30304" w:rsidRDefault="0046211F" w:rsidP="0046211F"/>
    <w:p w:rsidR="0046211F" w:rsidRPr="00C30304" w:rsidRDefault="0046211F" w:rsidP="0046211F">
      <w:r w:rsidRPr="00C30304">
        <w:t>88</w:t>
      </w:r>
    </w:p>
    <w:p w:rsidR="0046211F" w:rsidRPr="00C30304" w:rsidRDefault="0046211F" w:rsidP="0046211F">
      <w:r w:rsidRPr="00C30304">
        <w:t>00:05:29,595 --&gt; 00:05:31,463</w:t>
      </w:r>
    </w:p>
    <w:p w:rsidR="0046211F" w:rsidRPr="00C30304" w:rsidRDefault="0046211F" w:rsidP="0046211F">
      <w:r w:rsidRPr="00C30304">
        <w:t>Gibney:</w:t>
      </w:r>
    </w:p>
    <w:p w:rsidR="0046211F" w:rsidRPr="00C30304" w:rsidRDefault="0046211F" w:rsidP="0046211F">
      <w:r w:rsidRPr="00C30304">
        <w:t>&lt;i&gt; Asking officials about stuxnet&lt;/i&gt;</w:t>
      </w:r>
    </w:p>
    <w:p w:rsidR="0046211F" w:rsidRPr="00C30304" w:rsidRDefault="0046211F" w:rsidP="0046211F"/>
    <w:p w:rsidR="0046211F" w:rsidRPr="00C30304" w:rsidRDefault="0046211F" w:rsidP="0046211F">
      <w:r w:rsidRPr="00C30304">
        <w:t>89</w:t>
      </w:r>
    </w:p>
    <w:p w:rsidR="0046211F" w:rsidRPr="00C30304" w:rsidRDefault="0046211F" w:rsidP="0046211F">
      <w:r w:rsidRPr="00C30304">
        <w:t>00:05:31,465 --&gt; 00:05:32,998</w:t>
      </w:r>
    </w:p>
    <w:p w:rsidR="0046211F" w:rsidRPr="00C30304" w:rsidRDefault="0046211F" w:rsidP="0046211F">
      <w:r w:rsidRPr="00C30304">
        <w:t>&lt;i&gt; was frustrating and surreal,&lt;/i&gt;</w:t>
      </w:r>
    </w:p>
    <w:p w:rsidR="0046211F" w:rsidRPr="00C30304" w:rsidRDefault="0046211F" w:rsidP="0046211F">
      <w:r w:rsidRPr="00C30304">
        <w:t>吉布尼：向政府官员询问关于震网病毒的结果必定是令人沮丧的和不现实的。</w:t>
      </w:r>
    </w:p>
    <w:p w:rsidR="0046211F" w:rsidRPr="00C30304" w:rsidRDefault="0046211F" w:rsidP="0046211F"/>
    <w:p w:rsidR="0046211F" w:rsidRPr="00C30304" w:rsidRDefault="0046211F" w:rsidP="0046211F">
      <w:r w:rsidRPr="00C30304">
        <w:t>90</w:t>
      </w:r>
    </w:p>
    <w:p w:rsidR="0046211F" w:rsidRPr="00C30304" w:rsidRDefault="0046211F" w:rsidP="0046211F">
      <w:r w:rsidRPr="00C30304">
        <w:lastRenderedPageBreak/>
        <w:t>00:05:33,299 --&gt; 00:05:35,834</w:t>
      </w:r>
    </w:p>
    <w:p w:rsidR="0046211F" w:rsidRPr="00C30304" w:rsidRDefault="0046211F" w:rsidP="0046211F">
      <w:r w:rsidRPr="00C30304">
        <w:t>&lt;i&gt; like asking the emperor&lt;/i&gt;</w:t>
      </w:r>
    </w:p>
    <w:p w:rsidR="0046211F" w:rsidRPr="00C30304" w:rsidRDefault="0046211F" w:rsidP="0046211F">
      <w:r w:rsidRPr="00C30304">
        <w:t>&lt;i&gt; about his new clothes.&lt;/i&gt;</w:t>
      </w:r>
    </w:p>
    <w:p w:rsidR="0046211F" w:rsidRPr="00C30304" w:rsidRDefault="0046211F" w:rsidP="0046211F">
      <w:r w:rsidRPr="00C30304">
        <w:t>这也正如询问皇帝的新衣如何一样。</w:t>
      </w:r>
    </w:p>
    <w:p w:rsidR="0046211F" w:rsidRPr="00C30304" w:rsidRDefault="0046211F" w:rsidP="0046211F"/>
    <w:p w:rsidR="0046211F" w:rsidRPr="00C30304" w:rsidRDefault="0046211F" w:rsidP="0046211F">
      <w:r w:rsidRPr="00C30304">
        <w:t>91</w:t>
      </w:r>
    </w:p>
    <w:p w:rsidR="0046211F" w:rsidRPr="00C30304" w:rsidRDefault="0046211F" w:rsidP="0046211F">
      <w:r w:rsidRPr="00C30304">
        <w:t>00:05:36,536 --&gt; 00:05:39,638</w:t>
      </w:r>
    </w:p>
    <w:p w:rsidR="0046211F" w:rsidRPr="00C30304" w:rsidRDefault="0046211F" w:rsidP="0046211F">
      <w:r w:rsidRPr="00C30304">
        <w:t>&lt;i&gt; Even after the cyber weapon&lt;/i&gt;</w:t>
      </w:r>
    </w:p>
    <w:p w:rsidR="0046211F" w:rsidRPr="00C30304" w:rsidRDefault="0046211F" w:rsidP="0046211F">
      <w:r w:rsidRPr="00C30304">
        <w:t>&lt;i&gt; had penetrated computers&lt;/i&gt;</w:t>
      </w:r>
    </w:p>
    <w:p w:rsidR="0046211F" w:rsidRPr="00C30304" w:rsidRDefault="0046211F" w:rsidP="0046211F"/>
    <w:p w:rsidR="0046211F" w:rsidRPr="00C30304" w:rsidRDefault="0046211F" w:rsidP="0046211F">
      <w:r w:rsidRPr="00C30304">
        <w:t>92</w:t>
      </w:r>
    </w:p>
    <w:p w:rsidR="0046211F" w:rsidRPr="00C30304" w:rsidRDefault="0046211F" w:rsidP="0046211F">
      <w:r w:rsidRPr="00C30304">
        <w:t>00:05:39,640 --&gt; 00:05:41,039</w:t>
      </w:r>
    </w:p>
    <w:p w:rsidR="0046211F" w:rsidRPr="00C30304" w:rsidRDefault="0046211F" w:rsidP="0046211F">
      <w:r w:rsidRPr="00C30304">
        <w:t>&lt;i&gt; all over the world,&lt;/i&gt;</w:t>
      </w:r>
    </w:p>
    <w:p w:rsidR="0046211F" w:rsidRPr="00C30304" w:rsidRDefault="0046211F" w:rsidP="0046211F"/>
    <w:p w:rsidR="0046211F" w:rsidRPr="00C30304" w:rsidRDefault="0046211F" w:rsidP="0046211F">
      <w:r w:rsidRPr="00C30304">
        <w:t>93</w:t>
      </w:r>
    </w:p>
    <w:p w:rsidR="0046211F" w:rsidRPr="00C30304" w:rsidRDefault="0046211F" w:rsidP="0046211F">
      <w:r w:rsidRPr="00C30304">
        <w:t>00:05:41,307 --&gt; 00:05:43,608</w:t>
      </w:r>
    </w:p>
    <w:p w:rsidR="0046211F" w:rsidRPr="00C30304" w:rsidRDefault="0046211F" w:rsidP="0046211F">
      <w:r w:rsidRPr="00C30304">
        <w:t>&lt;i&gt; no one was willing&lt;/i&gt;</w:t>
      </w:r>
    </w:p>
    <w:p w:rsidR="0046211F" w:rsidRPr="00C30304" w:rsidRDefault="0046211F" w:rsidP="0046211F">
      <w:r w:rsidRPr="00C30304">
        <w:t>&lt;i&gt; to admit it was loose&lt;/i&gt;</w:t>
      </w:r>
    </w:p>
    <w:p w:rsidR="0046211F" w:rsidRPr="00C30304" w:rsidRDefault="0046211F" w:rsidP="0046211F"/>
    <w:p w:rsidR="0046211F" w:rsidRPr="00C30304" w:rsidRDefault="0046211F" w:rsidP="0046211F">
      <w:r w:rsidRPr="00C30304">
        <w:t>94</w:t>
      </w:r>
    </w:p>
    <w:p w:rsidR="0046211F" w:rsidRPr="00C30304" w:rsidRDefault="0046211F" w:rsidP="0046211F">
      <w:r w:rsidRPr="00C30304">
        <w:t>00:05:43,610 --&gt; 00:05:46,011</w:t>
      </w:r>
    </w:p>
    <w:p w:rsidR="0046211F" w:rsidRPr="00C30304" w:rsidRDefault="0046211F" w:rsidP="0046211F">
      <w:r w:rsidRPr="00C30304">
        <w:t>&lt;i&gt; or talk about&lt;/i&gt;</w:t>
      </w:r>
    </w:p>
    <w:p w:rsidR="0046211F" w:rsidRPr="00C30304" w:rsidRDefault="0046211F" w:rsidP="0046211F">
      <w:r w:rsidRPr="00C30304">
        <w:t>&lt;i&gt; the dangers it posed.&lt;/i&gt;</w:t>
      </w:r>
    </w:p>
    <w:p w:rsidR="0046211F" w:rsidRPr="00C30304" w:rsidRDefault="0046211F" w:rsidP="0046211F">
      <w:r w:rsidRPr="00C30304">
        <w:t>即使是在网络武器已经渗透进世界各地的电脑之后，也没有人愿意承认对它的管理是放任的或者谈论其所带来的危险。</w:t>
      </w:r>
    </w:p>
    <w:p w:rsidR="0046211F" w:rsidRPr="00C30304" w:rsidRDefault="0046211F" w:rsidP="0046211F"/>
    <w:p w:rsidR="0046211F" w:rsidRPr="00C30304" w:rsidRDefault="0046211F" w:rsidP="0046211F">
      <w:r w:rsidRPr="00C30304">
        <w:t>95</w:t>
      </w:r>
    </w:p>
    <w:p w:rsidR="0046211F" w:rsidRPr="00C30304" w:rsidRDefault="0046211F" w:rsidP="0046211F">
      <w:r w:rsidRPr="00C30304">
        <w:t>00:05:46,879 --&gt; 00:05:49,147</w:t>
      </w:r>
    </w:p>
    <w:p w:rsidR="0046211F" w:rsidRPr="00C30304" w:rsidRDefault="0046211F" w:rsidP="0046211F">
      <w:r w:rsidRPr="00C30304">
        <w:t>&lt;i&gt; What was it about&lt;/i&gt;</w:t>
      </w:r>
    </w:p>
    <w:p w:rsidR="0046211F" w:rsidRPr="00C30304" w:rsidRDefault="0046211F" w:rsidP="0046211F">
      <w:r w:rsidRPr="00C30304">
        <w:t>&lt;i&gt; the stuxnet operation&lt;/i&gt;</w:t>
      </w:r>
    </w:p>
    <w:p w:rsidR="0046211F" w:rsidRPr="00C30304" w:rsidRDefault="0046211F" w:rsidP="0046211F"/>
    <w:p w:rsidR="0046211F" w:rsidRPr="00C30304" w:rsidRDefault="0046211F" w:rsidP="0046211F">
      <w:r w:rsidRPr="00C30304">
        <w:t>96</w:t>
      </w:r>
    </w:p>
    <w:p w:rsidR="0046211F" w:rsidRPr="00C30304" w:rsidRDefault="0046211F" w:rsidP="0046211F">
      <w:r w:rsidRPr="00C30304">
        <w:t>00:05:49,149 --&gt; 00:05:50,949</w:t>
      </w:r>
    </w:p>
    <w:p w:rsidR="0046211F" w:rsidRPr="00C30304" w:rsidRDefault="0046211F" w:rsidP="0046211F">
      <w:r w:rsidRPr="00C30304">
        <w:t>&lt;i&gt;that was hiding in plain sight?&lt;/i&gt;</w:t>
      </w:r>
    </w:p>
    <w:p w:rsidR="0046211F" w:rsidRPr="00C30304" w:rsidRDefault="0046211F" w:rsidP="0046211F">
      <w:r w:rsidRPr="00C30304">
        <w:t>震网的操作系统是什么样的？使得其就这样隐藏在众目睽睽之下得以执行？</w:t>
      </w:r>
    </w:p>
    <w:p w:rsidR="0046211F" w:rsidRPr="00C30304" w:rsidRDefault="0046211F" w:rsidP="0046211F"/>
    <w:p w:rsidR="0046211F" w:rsidRPr="00C30304" w:rsidRDefault="0046211F" w:rsidP="0046211F">
      <w:r w:rsidRPr="00C30304">
        <w:t>97</w:t>
      </w:r>
    </w:p>
    <w:p w:rsidR="0046211F" w:rsidRPr="00C30304" w:rsidRDefault="0046211F" w:rsidP="0046211F">
      <w:r w:rsidRPr="00C30304">
        <w:t>00:05:52,385 --&gt; 00:05:54,152</w:t>
      </w:r>
    </w:p>
    <w:p w:rsidR="0046211F" w:rsidRPr="00C30304" w:rsidRDefault="0046211F" w:rsidP="0046211F">
      <w:r w:rsidRPr="00C30304">
        <w:t>&lt;i&gt; Maybe there was a way&lt;/i&gt;</w:t>
      </w:r>
    </w:p>
    <w:p w:rsidR="0046211F" w:rsidRPr="00C30304" w:rsidRDefault="0046211F" w:rsidP="0046211F">
      <w:r w:rsidRPr="00C30304">
        <w:t>&lt;i&gt; the computer code&lt;/i&gt;</w:t>
      </w:r>
    </w:p>
    <w:p w:rsidR="0046211F" w:rsidRPr="00C30304" w:rsidRDefault="0046211F" w:rsidP="0046211F"/>
    <w:p w:rsidR="0046211F" w:rsidRPr="00C30304" w:rsidRDefault="0046211F" w:rsidP="0046211F">
      <w:r w:rsidRPr="00C30304">
        <w:t>98</w:t>
      </w:r>
    </w:p>
    <w:p w:rsidR="0046211F" w:rsidRPr="00C30304" w:rsidRDefault="0046211F" w:rsidP="0046211F">
      <w:r w:rsidRPr="00C30304">
        <w:t>00:05:54,154 --&gt; 00:05:55,787</w:t>
      </w:r>
    </w:p>
    <w:p w:rsidR="0046211F" w:rsidRPr="00C30304" w:rsidRDefault="0046211F" w:rsidP="0046211F">
      <w:r w:rsidRPr="00C30304">
        <w:t>&lt;i&gt; could speak for itself.&lt;/i&gt;</w:t>
      </w:r>
    </w:p>
    <w:p w:rsidR="0046211F" w:rsidRPr="00C30304" w:rsidRDefault="0046211F" w:rsidP="0046211F">
      <w:r w:rsidRPr="00C30304">
        <w:lastRenderedPageBreak/>
        <w:t>也许有一种方式可以说明这种计算机代码。</w:t>
      </w:r>
    </w:p>
    <w:p w:rsidR="0046211F" w:rsidRPr="00C30304" w:rsidRDefault="0046211F" w:rsidP="0046211F"/>
    <w:p w:rsidR="0046211F" w:rsidRPr="00C30304" w:rsidRDefault="0046211F" w:rsidP="0046211F">
      <w:r w:rsidRPr="00C30304">
        <w:t>99</w:t>
      </w:r>
    </w:p>
    <w:p w:rsidR="0046211F" w:rsidRPr="00C30304" w:rsidRDefault="0046211F" w:rsidP="0046211F">
      <w:r w:rsidRPr="00C30304">
        <w:t>00:05:56,556 --&gt; 00:05:58,924</w:t>
      </w:r>
    </w:p>
    <w:p w:rsidR="0046211F" w:rsidRPr="00C30304" w:rsidRDefault="0046211F" w:rsidP="0046211F">
      <w:r w:rsidRPr="00C30304">
        <w:t>&lt;i&gt; Stuxnet first surfaced&lt;/i&gt;</w:t>
      </w:r>
    </w:p>
    <w:p w:rsidR="0046211F" w:rsidRPr="00C30304" w:rsidRDefault="0046211F" w:rsidP="0046211F">
      <w:r w:rsidRPr="00C30304">
        <w:t>&lt;i&gt; in Belarus.&lt;/i&gt;</w:t>
      </w:r>
    </w:p>
    <w:p w:rsidR="0046211F" w:rsidRPr="00C30304" w:rsidRDefault="0046211F" w:rsidP="0046211F">
      <w:r w:rsidRPr="00C30304">
        <w:t>震网首次出现是在白俄罗斯。</w:t>
      </w:r>
    </w:p>
    <w:p w:rsidR="0046211F" w:rsidRPr="00C30304" w:rsidRDefault="0046211F" w:rsidP="0046211F"/>
    <w:p w:rsidR="0046211F" w:rsidRPr="00C30304" w:rsidRDefault="0046211F" w:rsidP="0046211F">
      <w:r w:rsidRPr="00C30304">
        <w:t>100</w:t>
      </w:r>
    </w:p>
    <w:p w:rsidR="0046211F" w:rsidRPr="00C30304" w:rsidRDefault="0046211F" w:rsidP="0046211F">
      <w:r w:rsidRPr="00C30304">
        <w:t>00:05:59,492 --&gt; 00:06:01,860</w:t>
      </w:r>
    </w:p>
    <w:p w:rsidR="0046211F" w:rsidRPr="00C30304" w:rsidRDefault="0046211F" w:rsidP="0046211F">
      <w:r w:rsidRPr="00C30304">
        <w:t>&lt;i&gt; I started with a call&lt;/i&gt;</w:t>
      </w:r>
    </w:p>
    <w:p w:rsidR="0046211F" w:rsidRPr="00C30304" w:rsidRDefault="0046211F" w:rsidP="0046211F">
      <w:r w:rsidRPr="00C30304">
        <w:t>&lt;i&gt; to the man who discovered it&lt;/i&gt;</w:t>
      </w:r>
    </w:p>
    <w:p w:rsidR="0046211F" w:rsidRPr="00C30304" w:rsidRDefault="0046211F" w:rsidP="0046211F"/>
    <w:p w:rsidR="0046211F" w:rsidRPr="00C30304" w:rsidRDefault="0046211F" w:rsidP="0046211F">
      <w:r w:rsidRPr="00C30304">
        <w:t>101</w:t>
      </w:r>
    </w:p>
    <w:p w:rsidR="0046211F" w:rsidRPr="00C30304" w:rsidRDefault="0046211F" w:rsidP="0046211F">
      <w:r w:rsidRPr="00C30304">
        <w:t>00:06:01,862 --&gt; 00:06:04,863</w:t>
      </w:r>
    </w:p>
    <w:p w:rsidR="0046211F" w:rsidRPr="00C30304" w:rsidRDefault="0046211F" w:rsidP="0046211F">
      <w:r w:rsidRPr="00C30304">
        <w:t>&lt;i&gt; when his clients in Iran&lt;/i&gt;</w:t>
      </w:r>
    </w:p>
    <w:p w:rsidR="0046211F" w:rsidRPr="00C30304" w:rsidRDefault="0046211F" w:rsidP="0046211F">
      <w:r w:rsidRPr="00C30304">
        <w:t>&lt;i&gt; began to panic&lt;/i&gt;</w:t>
      </w:r>
    </w:p>
    <w:p w:rsidR="0046211F" w:rsidRPr="00C30304" w:rsidRDefault="0046211F" w:rsidP="0046211F"/>
    <w:p w:rsidR="0046211F" w:rsidRPr="00C30304" w:rsidRDefault="0046211F" w:rsidP="0046211F">
      <w:r w:rsidRPr="00C30304">
        <w:t>102</w:t>
      </w:r>
    </w:p>
    <w:p w:rsidR="0046211F" w:rsidRPr="00C30304" w:rsidRDefault="0046211F" w:rsidP="0046211F">
      <w:r w:rsidRPr="00C30304">
        <w:t>00:06:04,865 --&gt; 00:06:07,532</w:t>
      </w:r>
    </w:p>
    <w:p w:rsidR="0046211F" w:rsidRPr="00C30304" w:rsidRDefault="0046211F" w:rsidP="0046211F">
      <w:r w:rsidRPr="00C30304">
        <w:t>&lt;i&gt; over an epidemic&lt;/i&gt;</w:t>
      </w:r>
    </w:p>
    <w:p w:rsidR="0046211F" w:rsidRPr="00C30304" w:rsidRDefault="0046211F" w:rsidP="0046211F">
      <w:r w:rsidRPr="00C30304">
        <w:t>&lt;i&gt; of computer shutdowns.&lt;/i&gt;</w:t>
      </w:r>
    </w:p>
    <w:p w:rsidR="0046211F" w:rsidRPr="00C30304" w:rsidRDefault="0046211F" w:rsidP="0046211F">
      <w:r w:rsidRPr="00C30304">
        <w:t>当这位伊朗的用户因发现该病毒对电脑自动关机而感到恐慌的时候，我开始与这名病毒发现者进行通话。</w:t>
      </w:r>
    </w:p>
    <w:p w:rsidR="0046211F" w:rsidRPr="00C30304" w:rsidRDefault="0046211F" w:rsidP="0046211F"/>
    <w:p w:rsidR="0046211F" w:rsidRPr="00C30304" w:rsidRDefault="0046211F" w:rsidP="0046211F">
      <w:r w:rsidRPr="00C30304">
        <w:t>103</w:t>
      </w:r>
    </w:p>
    <w:p w:rsidR="0046211F" w:rsidRPr="00C30304" w:rsidRDefault="0046211F" w:rsidP="0046211F">
      <w:r w:rsidRPr="00C30304">
        <w:t>00:06:08,334 --&gt; 00:06:11,570</w:t>
      </w:r>
    </w:p>
    <w:p w:rsidR="0046211F" w:rsidRPr="00C30304" w:rsidRDefault="0046211F" w:rsidP="0046211F">
      <w:r w:rsidRPr="00C30304">
        <w:t>Had you ever seen anything</w:t>
      </w:r>
    </w:p>
    <w:p w:rsidR="0046211F" w:rsidRPr="00C30304" w:rsidRDefault="0046211F" w:rsidP="0046211F">
      <w:r w:rsidRPr="00C30304">
        <w:t>quite so sophisticated before?</w:t>
      </w:r>
    </w:p>
    <w:p w:rsidR="0046211F" w:rsidRPr="00C30304" w:rsidRDefault="0046211F" w:rsidP="0046211F">
      <w:r w:rsidRPr="00C30304">
        <w:t>你之前见过如此复杂的事情么？</w:t>
      </w:r>
    </w:p>
    <w:p w:rsidR="0046211F" w:rsidRPr="00C30304" w:rsidRDefault="0046211F" w:rsidP="0046211F"/>
    <w:p w:rsidR="0046211F" w:rsidRPr="00C30304" w:rsidRDefault="0046211F" w:rsidP="0046211F">
      <w:r w:rsidRPr="00C30304">
        <w:t>104</w:t>
      </w:r>
    </w:p>
    <w:p w:rsidR="0046211F" w:rsidRPr="00C30304" w:rsidRDefault="0046211F" w:rsidP="0046211F">
      <w:r w:rsidRPr="00C30304">
        <w:t>00:07:34,987 --&gt; 00:07:36,822</w:t>
      </w:r>
    </w:p>
    <w:p w:rsidR="0046211F" w:rsidRPr="00C30304" w:rsidRDefault="0046211F" w:rsidP="0046211F">
      <w:r w:rsidRPr="00C30304">
        <w:t>Eric chien:</w:t>
      </w:r>
    </w:p>
    <w:p w:rsidR="0046211F" w:rsidRPr="00C30304" w:rsidRDefault="0046211F" w:rsidP="0046211F">
      <w:r w:rsidRPr="00C30304">
        <w:t>&lt;i&gt; On a daily basis, basically&lt;/i&gt;</w:t>
      </w:r>
    </w:p>
    <w:p w:rsidR="0046211F" w:rsidRPr="00C30304" w:rsidRDefault="0046211F" w:rsidP="0046211F"/>
    <w:p w:rsidR="0046211F" w:rsidRPr="00C30304" w:rsidRDefault="0046211F" w:rsidP="0046211F">
      <w:r w:rsidRPr="00C30304">
        <w:t>105</w:t>
      </w:r>
    </w:p>
    <w:p w:rsidR="0046211F" w:rsidRPr="00C30304" w:rsidRDefault="0046211F" w:rsidP="0046211F">
      <w:r w:rsidRPr="00C30304">
        <w:t>00:07:36,824 --&gt; 00:07:38,890</w:t>
      </w:r>
    </w:p>
    <w:p w:rsidR="0046211F" w:rsidRPr="00C30304" w:rsidRDefault="0046211F" w:rsidP="0046211F">
      <w:r w:rsidRPr="00C30304">
        <w:t>&lt;i&gt; we are sifting through&lt;/i&gt;</w:t>
      </w:r>
    </w:p>
    <w:p w:rsidR="0046211F" w:rsidRPr="00C30304" w:rsidRDefault="0046211F" w:rsidP="0046211F"/>
    <w:p w:rsidR="0046211F" w:rsidRPr="00C30304" w:rsidRDefault="0046211F" w:rsidP="0046211F">
      <w:r w:rsidRPr="00C30304">
        <w:t>106</w:t>
      </w:r>
    </w:p>
    <w:p w:rsidR="0046211F" w:rsidRPr="00C30304" w:rsidRDefault="0046211F" w:rsidP="0046211F">
      <w:r w:rsidRPr="00C30304">
        <w:t>00:07:38,892 --&gt; 00:07:42,394</w:t>
      </w:r>
    </w:p>
    <w:p w:rsidR="0046211F" w:rsidRPr="00C30304" w:rsidRDefault="0046211F" w:rsidP="0046211F">
      <w:r w:rsidRPr="00C30304">
        <w:t>&lt;i&gt; a massive haystack looking for&lt;/i&gt;</w:t>
      </w:r>
    </w:p>
    <w:p w:rsidR="0046211F" w:rsidRPr="00C30304" w:rsidRDefault="0046211F" w:rsidP="0046211F">
      <w:r w:rsidRPr="00C30304">
        <w:t>&lt;i&gt; that proverbial needle.&lt;/i&gt;</w:t>
      </w:r>
    </w:p>
    <w:p w:rsidR="0046211F" w:rsidRPr="00C30304" w:rsidRDefault="0046211F" w:rsidP="0046211F">
      <w:r w:rsidRPr="00C30304">
        <w:lastRenderedPageBreak/>
        <w:t>埃里克</w:t>
      </w:r>
      <w:r w:rsidRPr="00C30304">
        <w:t>·</w:t>
      </w:r>
      <w:r w:rsidRPr="00C30304">
        <w:t>基恩：在日常生活中，基本上我们每天都在做大海捞针的事。</w:t>
      </w:r>
    </w:p>
    <w:p w:rsidR="0046211F" w:rsidRPr="00C30304" w:rsidRDefault="0046211F" w:rsidP="0046211F"/>
    <w:p w:rsidR="0046211F" w:rsidRPr="00C30304" w:rsidRDefault="0046211F" w:rsidP="0046211F">
      <w:r w:rsidRPr="00C30304">
        <w:t>107</w:t>
      </w:r>
    </w:p>
    <w:p w:rsidR="0046211F" w:rsidRPr="00C30304" w:rsidRDefault="0046211F" w:rsidP="0046211F">
      <w:r w:rsidRPr="00C30304">
        <w:t>00:07:43,262 --&gt; 00:07:46,231</w:t>
      </w:r>
    </w:p>
    <w:p w:rsidR="0046211F" w:rsidRPr="00C30304" w:rsidRDefault="0046211F" w:rsidP="0046211F">
      <w:r w:rsidRPr="00C30304">
        <w:t>We get millions of pieces</w:t>
      </w:r>
    </w:p>
    <w:p w:rsidR="0046211F" w:rsidRPr="00C30304" w:rsidRDefault="0046211F" w:rsidP="0046211F">
      <w:r w:rsidRPr="00C30304">
        <w:t>of new malicious threats</w:t>
      </w:r>
    </w:p>
    <w:p w:rsidR="0046211F" w:rsidRPr="00C30304" w:rsidRDefault="0046211F" w:rsidP="0046211F"/>
    <w:p w:rsidR="0046211F" w:rsidRPr="00C30304" w:rsidRDefault="0046211F" w:rsidP="0046211F">
      <w:r w:rsidRPr="00C30304">
        <w:t>108</w:t>
      </w:r>
    </w:p>
    <w:p w:rsidR="0046211F" w:rsidRPr="00C30304" w:rsidRDefault="0046211F" w:rsidP="0046211F">
      <w:r w:rsidRPr="00C30304">
        <w:t>00:07:46,233 --&gt; 00:07:48,099</w:t>
      </w:r>
    </w:p>
    <w:p w:rsidR="0046211F" w:rsidRPr="00C30304" w:rsidRDefault="0046211F" w:rsidP="0046211F">
      <w:r w:rsidRPr="00C30304">
        <w:t>and there are millions of</w:t>
      </w:r>
    </w:p>
    <w:p w:rsidR="0046211F" w:rsidRPr="00C30304" w:rsidRDefault="0046211F" w:rsidP="0046211F">
      <w:r w:rsidRPr="00C30304">
        <w:t>attacks going on</w:t>
      </w:r>
    </w:p>
    <w:p w:rsidR="0046211F" w:rsidRPr="00C30304" w:rsidRDefault="0046211F" w:rsidP="0046211F"/>
    <w:p w:rsidR="0046211F" w:rsidRPr="00C30304" w:rsidRDefault="0046211F" w:rsidP="0046211F">
      <w:r w:rsidRPr="00C30304">
        <w:t>109</w:t>
      </w:r>
    </w:p>
    <w:p w:rsidR="0046211F" w:rsidRPr="00C30304" w:rsidRDefault="0046211F" w:rsidP="0046211F">
      <w:r w:rsidRPr="00C30304">
        <w:t>00:07:48,101 --&gt; 00:07:49,301</w:t>
      </w:r>
    </w:p>
    <w:p w:rsidR="0046211F" w:rsidRPr="00C30304" w:rsidRDefault="0046211F" w:rsidP="0046211F">
      <w:r w:rsidRPr="00C30304">
        <w:t>every single day.</w:t>
      </w:r>
    </w:p>
    <w:p w:rsidR="0046211F" w:rsidRPr="00C30304" w:rsidRDefault="0046211F" w:rsidP="0046211F">
      <w:r w:rsidRPr="00C30304">
        <w:t>每一天，我们都会遭遇数以百万的新的恶意威胁和攻击。</w:t>
      </w:r>
    </w:p>
    <w:p w:rsidR="0046211F" w:rsidRPr="00C30304" w:rsidRDefault="0046211F" w:rsidP="0046211F"/>
    <w:p w:rsidR="0046211F" w:rsidRPr="00C30304" w:rsidRDefault="0046211F" w:rsidP="0046211F">
      <w:r w:rsidRPr="00C30304">
        <w:t>110</w:t>
      </w:r>
    </w:p>
    <w:p w:rsidR="0046211F" w:rsidRPr="00C30304" w:rsidRDefault="0046211F" w:rsidP="0046211F">
      <w:r w:rsidRPr="00C30304">
        <w:t>00:07:49,469 --&gt; 00:07:51,903</w:t>
      </w:r>
    </w:p>
    <w:p w:rsidR="0046211F" w:rsidRPr="00C30304" w:rsidRDefault="0046211F" w:rsidP="0046211F">
      <w:r w:rsidRPr="00C30304">
        <w:t>And only way are trying to</w:t>
      </w:r>
    </w:p>
    <w:p w:rsidR="0046211F" w:rsidRPr="00C30304" w:rsidRDefault="0046211F" w:rsidP="0046211F">
      <w:r w:rsidRPr="00C30304">
        <w:t>protect people</w:t>
      </w:r>
    </w:p>
    <w:p w:rsidR="0046211F" w:rsidRPr="00C30304" w:rsidRDefault="0046211F" w:rsidP="0046211F"/>
    <w:p w:rsidR="0046211F" w:rsidRPr="00C30304" w:rsidRDefault="0046211F" w:rsidP="0046211F">
      <w:r w:rsidRPr="00C30304">
        <w:t>111</w:t>
      </w:r>
    </w:p>
    <w:p w:rsidR="0046211F" w:rsidRPr="00C30304" w:rsidRDefault="0046211F" w:rsidP="0046211F">
      <w:r w:rsidRPr="00C30304">
        <w:t>00:07:51,905 --&gt; 00:07:53,505</w:t>
      </w:r>
    </w:p>
    <w:p w:rsidR="0046211F" w:rsidRPr="00C30304" w:rsidRDefault="0046211F" w:rsidP="0046211F">
      <w:r w:rsidRPr="00C30304">
        <w:t>and their computers and...</w:t>
      </w:r>
    </w:p>
    <w:p w:rsidR="0046211F" w:rsidRPr="00C30304" w:rsidRDefault="0046211F" w:rsidP="0046211F">
      <w:r w:rsidRPr="00C30304">
        <w:t>And their systems</w:t>
      </w:r>
    </w:p>
    <w:p w:rsidR="0046211F" w:rsidRPr="00C30304" w:rsidRDefault="0046211F" w:rsidP="0046211F"/>
    <w:p w:rsidR="0046211F" w:rsidRPr="00C30304" w:rsidRDefault="0046211F" w:rsidP="0046211F">
      <w:r w:rsidRPr="00C30304">
        <w:t>112</w:t>
      </w:r>
    </w:p>
    <w:p w:rsidR="0046211F" w:rsidRPr="00C30304" w:rsidRDefault="0046211F" w:rsidP="0046211F">
      <w:r w:rsidRPr="00C30304">
        <w:t>00:07:53,507 --&gt; 00:07:56,174</w:t>
      </w:r>
    </w:p>
    <w:p w:rsidR="0046211F" w:rsidRPr="00C30304" w:rsidRDefault="0046211F" w:rsidP="0046211F">
      <w:r w:rsidRPr="00C30304">
        <w:t>and countries' infrastructure</w:t>
      </w:r>
    </w:p>
    <w:p w:rsidR="0046211F" w:rsidRPr="00C30304" w:rsidRDefault="0046211F" w:rsidP="0046211F"/>
    <w:p w:rsidR="0046211F" w:rsidRPr="00C30304" w:rsidRDefault="0046211F" w:rsidP="0046211F">
      <w:r w:rsidRPr="00C30304">
        <w:t>113</w:t>
      </w:r>
    </w:p>
    <w:p w:rsidR="0046211F" w:rsidRPr="00C30304" w:rsidRDefault="0046211F" w:rsidP="0046211F">
      <w:r w:rsidRPr="00C30304">
        <w:t>00:07:56,176 --&gt; 00:07:58,276</w:t>
      </w:r>
    </w:p>
    <w:p w:rsidR="0046211F" w:rsidRPr="00C30304" w:rsidRDefault="0046211F" w:rsidP="0046211F">
      <w:r w:rsidRPr="00C30304">
        <w:t>from being taken down</w:t>
      </w:r>
    </w:p>
    <w:p w:rsidR="0046211F" w:rsidRPr="00C30304" w:rsidRDefault="0046211F" w:rsidP="0046211F">
      <w:r w:rsidRPr="00C30304">
        <w:t>by those attacks.</w:t>
      </w:r>
    </w:p>
    <w:p w:rsidR="0046211F" w:rsidRPr="00C30304" w:rsidRDefault="0046211F" w:rsidP="0046211F">
      <w:r w:rsidRPr="00C30304">
        <w:t>然而我们唯一能做的就是努力去保护用户以及他们的电脑、他们的操作系统以及国家的基础设施不被这些攻击摧毁。</w:t>
      </w:r>
    </w:p>
    <w:p w:rsidR="0046211F" w:rsidRPr="00C30304" w:rsidRDefault="0046211F" w:rsidP="0046211F"/>
    <w:p w:rsidR="0046211F" w:rsidRPr="00C30304" w:rsidRDefault="0046211F" w:rsidP="0046211F">
      <w:r w:rsidRPr="00C30304">
        <w:t>114</w:t>
      </w:r>
    </w:p>
    <w:p w:rsidR="0046211F" w:rsidRPr="00C30304" w:rsidRDefault="0046211F" w:rsidP="0046211F">
      <w:r w:rsidRPr="00C30304">
        <w:t>00:07:58,278 --&gt; 00:08:01,613</w:t>
      </w:r>
    </w:p>
    <w:p w:rsidR="0046211F" w:rsidRPr="00C30304" w:rsidRDefault="0046211F" w:rsidP="0046211F">
      <w:r w:rsidRPr="00C30304">
        <w:t>But more importantly, we have</w:t>
      </w:r>
    </w:p>
    <w:p w:rsidR="0046211F" w:rsidRPr="00C30304" w:rsidRDefault="0046211F" w:rsidP="0046211F">
      <w:r w:rsidRPr="00C30304">
        <w:t>to find the attacks that matter.</w:t>
      </w:r>
    </w:p>
    <w:p w:rsidR="0046211F" w:rsidRPr="00C30304" w:rsidRDefault="0046211F" w:rsidP="0046211F">
      <w:r w:rsidRPr="00C30304">
        <w:t>而更为重要的是，我们必须找出引起这一事件的攻击行为。</w:t>
      </w:r>
    </w:p>
    <w:p w:rsidR="0046211F" w:rsidRPr="00C30304" w:rsidRDefault="0046211F" w:rsidP="0046211F"/>
    <w:p w:rsidR="0046211F" w:rsidRPr="00C30304" w:rsidRDefault="0046211F" w:rsidP="0046211F">
      <w:r w:rsidRPr="00C30304">
        <w:lastRenderedPageBreak/>
        <w:t>115</w:t>
      </w:r>
    </w:p>
    <w:p w:rsidR="0046211F" w:rsidRPr="00C30304" w:rsidRDefault="0046211F" w:rsidP="0046211F">
      <w:r w:rsidRPr="00C30304">
        <w:t>00:08:01,615 --&gt; 00:08:03,348</w:t>
      </w:r>
    </w:p>
    <w:p w:rsidR="0046211F" w:rsidRPr="00C30304" w:rsidRDefault="0046211F" w:rsidP="0046211F">
      <w:r w:rsidRPr="00C30304">
        <w:t>When you're talking about</w:t>
      </w:r>
    </w:p>
    <w:p w:rsidR="0046211F" w:rsidRPr="00C30304" w:rsidRDefault="0046211F" w:rsidP="0046211F">
      <w:r w:rsidRPr="00C30304">
        <w:t>that many,</w:t>
      </w:r>
    </w:p>
    <w:p w:rsidR="0046211F" w:rsidRPr="00C30304" w:rsidRDefault="0046211F" w:rsidP="0046211F"/>
    <w:p w:rsidR="0046211F" w:rsidRPr="00C30304" w:rsidRDefault="0046211F" w:rsidP="0046211F">
      <w:r w:rsidRPr="00C30304">
        <w:t>116</w:t>
      </w:r>
    </w:p>
    <w:p w:rsidR="0046211F" w:rsidRPr="00C30304" w:rsidRDefault="0046211F" w:rsidP="0046211F">
      <w:r w:rsidRPr="00C30304">
        <w:t>00:08:03,649 --&gt; 00:08:05,917</w:t>
      </w:r>
    </w:p>
    <w:p w:rsidR="0046211F" w:rsidRPr="00C30304" w:rsidRDefault="0046211F" w:rsidP="0046211F">
      <w:r w:rsidRPr="00C30304">
        <w:t>impact is extremely important.</w:t>
      </w:r>
    </w:p>
    <w:p w:rsidR="0046211F" w:rsidRPr="00C30304" w:rsidRDefault="0046211F" w:rsidP="0046211F">
      <w:r w:rsidRPr="00C30304">
        <w:t>当你们讨论很多问题的时候，其产生的影响才是极为重要的。</w:t>
      </w:r>
    </w:p>
    <w:p w:rsidR="0046211F" w:rsidRPr="00C30304" w:rsidRDefault="0046211F" w:rsidP="0046211F"/>
    <w:p w:rsidR="0046211F" w:rsidRPr="00C30304" w:rsidRDefault="0046211F" w:rsidP="0046211F">
      <w:r w:rsidRPr="00C30304">
        <w:t>117</w:t>
      </w:r>
    </w:p>
    <w:p w:rsidR="0046211F" w:rsidRPr="00C30304" w:rsidRDefault="0046211F" w:rsidP="0046211F">
      <w:r w:rsidRPr="00C30304">
        <w:t>00:08:18,297 --&gt; 00:08:19,998</w:t>
      </w:r>
    </w:p>
    <w:p w:rsidR="0046211F" w:rsidRPr="00C30304" w:rsidRDefault="0046211F" w:rsidP="0046211F">
      <w:r w:rsidRPr="00C30304">
        <w:t>Eugene kaspersky:&lt;i&gt; Twenty years&lt;/i&gt;</w:t>
      </w:r>
    </w:p>
    <w:p w:rsidR="0046211F" w:rsidRPr="00C30304" w:rsidRDefault="0046211F" w:rsidP="0046211F">
      <w:r w:rsidRPr="00C30304">
        <w:t>&lt;i&gt; ago, the antivirus companies,&lt;/i&gt;</w:t>
      </w:r>
    </w:p>
    <w:p w:rsidR="0046211F" w:rsidRPr="00C30304" w:rsidRDefault="0046211F" w:rsidP="0046211F"/>
    <w:p w:rsidR="0046211F" w:rsidRPr="00C30304" w:rsidRDefault="0046211F" w:rsidP="0046211F">
      <w:r w:rsidRPr="00C30304">
        <w:t>118</w:t>
      </w:r>
    </w:p>
    <w:p w:rsidR="0046211F" w:rsidRPr="00C30304" w:rsidRDefault="0046211F" w:rsidP="0046211F">
      <w:r w:rsidRPr="00C30304">
        <w:t>00:08:20,000 --&gt; 00:08:21,700</w:t>
      </w:r>
    </w:p>
    <w:p w:rsidR="0046211F" w:rsidRPr="00C30304" w:rsidRDefault="0046211F" w:rsidP="0046211F">
      <w:r w:rsidRPr="00C30304">
        <w:t>they were hunting</w:t>
      </w:r>
    </w:p>
    <w:p w:rsidR="0046211F" w:rsidRPr="00C30304" w:rsidRDefault="0046211F" w:rsidP="0046211F">
      <w:r w:rsidRPr="00C30304">
        <w:t>for computer viruses</w:t>
      </w:r>
    </w:p>
    <w:p w:rsidR="0046211F" w:rsidRPr="00C30304" w:rsidRDefault="0046211F" w:rsidP="0046211F"/>
    <w:p w:rsidR="0046211F" w:rsidRPr="00C30304" w:rsidRDefault="0046211F" w:rsidP="0046211F">
      <w:r w:rsidRPr="00C30304">
        <w:t>119</w:t>
      </w:r>
    </w:p>
    <w:p w:rsidR="0046211F" w:rsidRPr="00C30304" w:rsidRDefault="0046211F" w:rsidP="0046211F">
      <w:r w:rsidRPr="00C30304">
        <w:t>00:08:21,702 --&gt; 00:08:22,968</w:t>
      </w:r>
    </w:p>
    <w:p w:rsidR="0046211F" w:rsidRPr="00C30304" w:rsidRDefault="0046211F" w:rsidP="0046211F">
      <w:r w:rsidRPr="00C30304">
        <w:t>because there were not so many.</w:t>
      </w:r>
    </w:p>
    <w:p w:rsidR="0046211F" w:rsidRPr="00C30304" w:rsidRDefault="0046211F" w:rsidP="0046211F">
      <w:r w:rsidRPr="00C30304">
        <w:t>尤金</w:t>
      </w:r>
      <w:r w:rsidRPr="00C30304">
        <w:t>.</w:t>
      </w:r>
      <w:r w:rsidRPr="00C30304">
        <w:t>卡巴斯基：二十年前，我们的杀毒软件公司就已经开始查找计算机病毒了。因为当时的计算机病毒还没有那么多。</w:t>
      </w:r>
    </w:p>
    <w:p w:rsidR="0046211F" w:rsidRPr="00C30304" w:rsidRDefault="0046211F" w:rsidP="0046211F"/>
    <w:p w:rsidR="0046211F" w:rsidRPr="00C30304" w:rsidRDefault="0046211F" w:rsidP="0046211F">
      <w:r w:rsidRPr="00C30304">
        <w:t>120</w:t>
      </w:r>
    </w:p>
    <w:p w:rsidR="0046211F" w:rsidRPr="00C30304" w:rsidRDefault="0046211F" w:rsidP="0046211F">
      <w:r w:rsidRPr="00C30304">
        <w:t>00:08:22,970 --&gt; 00:08:26,271</w:t>
      </w:r>
    </w:p>
    <w:p w:rsidR="0046211F" w:rsidRPr="00C30304" w:rsidRDefault="0046211F" w:rsidP="0046211F">
      <w:r w:rsidRPr="00C30304">
        <w:t>So we had, like,</w:t>
      </w:r>
    </w:p>
    <w:p w:rsidR="0046211F" w:rsidRPr="00C30304" w:rsidRDefault="0046211F" w:rsidP="0046211F">
      <w:r w:rsidRPr="00C30304">
        <w:t>tens of dozens a month,</w:t>
      </w:r>
    </w:p>
    <w:p w:rsidR="0046211F" w:rsidRPr="00C30304" w:rsidRDefault="0046211F" w:rsidP="0046211F"/>
    <w:p w:rsidR="0046211F" w:rsidRPr="00C30304" w:rsidRDefault="0046211F" w:rsidP="0046211F">
      <w:r w:rsidRPr="00C30304">
        <w:t>121</w:t>
      </w:r>
    </w:p>
    <w:p w:rsidR="0046211F" w:rsidRPr="00C30304" w:rsidRDefault="0046211F" w:rsidP="0046211F">
      <w:r w:rsidRPr="00C30304">
        <w:t>00:08:26,472 --&gt; 00:08:29,040</w:t>
      </w:r>
    </w:p>
    <w:p w:rsidR="0046211F" w:rsidRPr="00C30304" w:rsidRDefault="0046211F" w:rsidP="0046211F">
      <w:r w:rsidRPr="00C30304">
        <w:t>and there was just</w:t>
      </w:r>
    </w:p>
    <w:p w:rsidR="0046211F" w:rsidRPr="00C30304" w:rsidRDefault="0046211F" w:rsidP="0046211F">
      <w:r w:rsidRPr="00C30304">
        <w:t>little numbers.</w:t>
      </w:r>
    </w:p>
    <w:p w:rsidR="0046211F" w:rsidRPr="00C30304" w:rsidRDefault="0046211F" w:rsidP="0046211F">
      <w:r w:rsidRPr="00C30304">
        <w:t>所以我们一个月可以捕获到数十个，这在当时只是小的数量。</w:t>
      </w:r>
    </w:p>
    <w:p w:rsidR="0046211F" w:rsidRPr="00C30304" w:rsidRDefault="0046211F" w:rsidP="0046211F"/>
    <w:p w:rsidR="0046211F" w:rsidRPr="00C30304" w:rsidRDefault="0046211F" w:rsidP="0046211F">
      <w:r w:rsidRPr="00C30304">
        <w:t>122</w:t>
      </w:r>
    </w:p>
    <w:p w:rsidR="0046211F" w:rsidRPr="00C30304" w:rsidRDefault="0046211F" w:rsidP="0046211F">
      <w:r w:rsidRPr="00C30304">
        <w:t>00:08:29,042 --&gt; 00:08:33,245</w:t>
      </w:r>
    </w:p>
    <w:p w:rsidR="0046211F" w:rsidRPr="00C30304" w:rsidRDefault="0046211F" w:rsidP="0046211F">
      <w:r w:rsidRPr="00C30304">
        <w:t>Now, we collect millions</w:t>
      </w:r>
    </w:p>
    <w:p w:rsidR="0046211F" w:rsidRPr="00C30304" w:rsidRDefault="0046211F" w:rsidP="0046211F">
      <w:r w:rsidRPr="00C30304">
        <w:t>of unique attacks every month.</w:t>
      </w:r>
    </w:p>
    <w:p w:rsidR="0046211F" w:rsidRPr="00C30304" w:rsidRDefault="0046211F" w:rsidP="0046211F">
      <w:r w:rsidRPr="00C30304">
        <w:t>而如今，我们每个月可以收集到数百万独一无二的攻击样本。</w:t>
      </w:r>
    </w:p>
    <w:p w:rsidR="0046211F" w:rsidRPr="00C30304" w:rsidRDefault="0046211F" w:rsidP="0046211F"/>
    <w:p w:rsidR="0046211F" w:rsidRPr="00C30304" w:rsidRDefault="0046211F" w:rsidP="0046211F">
      <w:r w:rsidRPr="00C30304">
        <w:t>123</w:t>
      </w:r>
    </w:p>
    <w:p w:rsidR="0046211F" w:rsidRPr="00C30304" w:rsidRDefault="0046211F" w:rsidP="0046211F">
      <w:r w:rsidRPr="00C30304">
        <w:lastRenderedPageBreak/>
        <w:t>00:08:34,614 --&gt; 00:08:37,048</w:t>
      </w:r>
    </w:p>
    <w:p w:rsidR="0046211F" w:rsidRPr="00C30304" w:rsidRDefault="0046211F" w:rsidP="0046211F">
      <w:r w:rsidRPr="00C30304">
        <w:t>Vitaly kamluk:&lt;i&gt; This room we call&lt;/i&gt;</w:t>
      </w:r>
    </w:p>
    <w:p w:rsidR="0046211F" w:rsidRPr="00C30304" w:rsidRDefault="0046211F" w:rsidP="0046211F">
      <w:r w:rsidRPr="00C30304">
        <w:t>&lt;i&gt; a woodpecker's room&lt;/i&gt;</w:t>
      </w:r>
    </w:p>
    <w:p w:rsidR="0046211F" w:rsidRPr="00C30304" w:rsidRDefault="0046211F" w:rsidP="0046211F"/>
    <w:p w:rsidR="0046211F" w:rsidRPr="00C30304" w:rsidRDefault="0046211F" w:rsidP="0046211F">
      <w:r w:rsidRPr="00C30304">
        <w:t>124</w:t>
      </w:r>
    </w:p>
    <w:p w:rsidR="0046211F" w:rsidRPr="00C30304" w:rsidRDefault="0046211F" w:rsidP="0046211F">
      <w:r w:rsidRPr="00C30304">
        <w:t>00:08:37,050 --&gt; 00:08:38,383</w:t>
      </w:r>
    </w:p>
    <w:p w:rsidR="0046211F" w:rsidRPr="00C30304" w:rsidRDefault="0046211F" w:rsidP="0046211F">
      <w:r w:rsidRPr="00C30304">
        <w:t>&lt;i&gt; or a virus lab,&lt;/i&gt;</w:t>
      </w:r>
    </w:p>
    <w:p w:rsidR="0046211F" w:rsidRPr="00C30304" w:rsidRDefault="0046211F" w:rsidP="0046211F">
      <w:r w:rsidRPr="00C30304">
        <w:t>维塔利</w:t>
      </w:r>
      <w:r w:rsidRPr="00C30304">
        <w:t>.</w:t>
      </w:r>
      <w:r w:rsidRPr="00C30304">
        <w:t>汉克：我们称这间屋子为</w:t>
      </w:r>
      <w:r w:rsidRPr="00C30304">
        <w:t>“</w:t>
      </w:r>
      <w:r w:rsidRPr="00C30304">
        <w:t>啄木鸟之屋</w:t>
      </w:r>
      <w:r w:rsidRPr="00C30304">
        <w:t>”</w:t>
      </w:r>
      <w:r w:rsidRPr="00C30304">
        <w:t>或者</w:t>
      </w:r>
      <w:r w:rsidRPr="00C30304">
        <w:t>“</w:t>
      </w:r>
      <w:r w:rsidRPr="00C30304">
        <w:t>病毒实验室</w:t>
      </w:r>
      <w:r w:rsidRPr="00C30304">
        <w:t>”</w:t>
      </w:r>
      <w:r w:rsidRPr="00C30304">
        <w:t>。</w:t>
      </w:r>
    </w:p>
    <w:p w:rsidR="0046211F" w:rsidRPr="00C30304" w:rsidRDefault="0046211F" w:rsidP="0046211F"/>
    <w:p w:rsidR="0046211F" w:rsidRPr="00C30304" w:rsidRDefault="0046211F" w:rsidP="0046211F">
      <w:r w:rsidRPr="00C30304">
        <w:t>125</w:t>
      </w:r>
    </w:p>
    <w:p w:rsidR="0046211F" w:rsidRPr="00C30304" w:rsidRDefault="0046211F" w:rsidP="0046211F">
      <w:r w:rsidRPr="00C30304">
        <w:t>00:08:38,618 --&gt; 00:08:40,552</w:t>
      </w:r>
    </w:p>
    <w:p w:rsidR="0046211F" w:rsidRPr="00C30304" w:rsidRDefault="0046211F" w:rsidP="0046211F">
      <w:r w:rsidRPr="00C30304">
        <w:t>and this is where</w:t>
      </w:r>
    </w:p>
    <w:p w:rsidR="0046211F" w:rsidRPr="00C30304" w:rsidRDefault="0046211F" w:rsidP="0046211F">
      <w:r w:rsidRPr="00C30304">
        <w:t>&lt;i&gt; virus analysts sit.&lt;/i&gt;</w:t>
      </w:r>
    </w:p>
    <w:p w:rsidR="0046211F" w:rsidRPr="00C30304" w:rsidRDefault="0046211F" w:rsidP="0046211F">
      <w:r w:rsidRPr="00C30304">
        <w:t>这也是病毒分析师们所在的地方。</w:t>
      </w:r>
    </w:p>
    <w:p w:rsidR="0046211F" w:rsidRPr="00C30304" w:rsidRDefault="0046211F" w:rsidP="0046211F"/>
    <w:p w:rsidR="0046211F" w:rsidRPr="00C30304" w:rsidRDefault="0046211F" w:rsidP="0046211F">
      <w:r w:rsidRPr="00C30304">
        <w:t>126</w:t>
      </w:r>
    </w:p>
    <w:p w:rsidR="0046211F" w:rsidRPr="00C30304" w:rsidRDefault="0046211F" w:rsidP="0046211F">
      <w:r w:rsidRPr="00C30304">
        <w:t>00:08:40,554 --&gt; 00:08:42,521</w:t>
      </w:r>
    </w:p>
    <w:p w:rsidR="0046211F" w:rsidRPr="00C30304" w:rsidRDefault="0046211F" w:rsidP="0046211F">
      <w:r w:rsidRPr="00C30304">
        <w:t>&lt;i&gt; We call them woodpeckers&lt;/i&gt;</w:t>
      </w:r>
    </w:p>
    <w:p w:rsidR="0046211F" w:rsidRPr="00C30304" w:rsidRDefault="0046211F" w:rsidP="0046211F">
      <w:r w:rsidRPr="00C30304">
        <w:t>&lt;i&gt; because they are&lt;/i&gt;</w:t>
      </w:r>
    </w:p>
    <w:p w:rsidR="0046211F" w:rsidRPr="00C30304" w:rsidRDefault="0046211F" w:rsidP="0046211F"/>
    <w:p w:rsidR="0046211F" w:rsidRPr="00C30304" w:rsidRDefault="0046211F" w:rsidP="0046211F">
      <w:r w:rsidRPr="00C30304">
        <w:t>127</w:t>
      </w:r>
    </w:p>
    <w:p w:rsidR="0046211F" w:rsidRPr="00C30304" w:rsidRDefault="0046211F" w:rsidP="0046211F">
      <w:r w:rsidRPr="00C30304">
        <w:t>00:08:42,523 --&gt; 00:08:45,023</w:t>
      </w:r>
    </w:p>
    <w:p w:rsidR="0046211F" w:rsidRPr="00C30304" w:rsidRDefault="0046211F" w:rsidP="0046211F">
      <w:r w:rsidRPr="00C30304">
        <w:t>&lt;i&gt; pecking the worms,&lt;/i&gt;</w:t>
      </w:r>
    </w:p>
    <w:p w:rsidR="0046211F" w:rsidRPr="00C30304" w:rsidRDefault="0046211F" w:rsidP="0046211F">
      <w:r w:rsidRPr="00C30304">
        <w:t>&lt;i&gt; network worms, and viruses.&lt;/i&gt;</w:t>
      </w:r>
    </w:p>
    <w:p w:rsidR="0046211F" w:rsidRPr="00C30304" w:rsidRDefault="0046211F" w:rsidP="0046211F">
      <w:r w:rsidRPr="00C30304">
        <w:t>我们之所以称他们为</w:t>
      </w:r>
      <w:r w:rsidRPr="00C30304">
        <w:t>“</w:t>
      </w:r>
      <w:r w:rsidRPr="00C30304">
        <w:t>啄木鸟</w:t>
      </w:r>
      <w:r w:rsidRPr="00C30304">
        <w:t>”</w:t>
      </w:r>
      <w:r w:rsidRPr="00C30304">
        <w:t>是因为他们</w:t>
      </w:r>
      <w:r w:rsidRPr="00C30304">
        <w:t>“</w:t>
      </w:r>
      <w:r w:rsidRPr="00C30304">
        <w:t>啄食</w:t>
      </w:r>
      <w:r w:rsidRPr="00C30304">
        <w:t>”</w:t>
      </w:r>
      <w:r w:rsidRPr="00C30304">
        <w:t>虫子</w:t>
      </w:r>
      <w:r w:rsidRPr="00C30304">
        <w:t>——</w:t>
      </w:r>
      <w:r w:rsidRPr="00C30304">
        <w:t>蠕虫和病毒。</w:t>
      </w:r>
    </w:p>
    <w:p w:rsidR="0046211F" w:rsidRPr="00C30304" w:rsidRDefault="0046211F" w:rsidP="0046211F"/>
    <w:p w:rsidR="0046211F" w:rsidRPr="00C30304" w:rsidRDefault="0046211F" w:rsidP="0046211F">
      <w:r w:rsidRPr="00C30304">
        <w:t>128</w:t>
      </w:r>
    </w:p>
    <w:p w:rsidR="0046211F" w:rsidRPr="00C30304" w:rsidRDefault="0046211F" w:rsidP="0046211F">
      <w:r w:rsidRPr="00C30304">
        <w:t>00:08:45,892 --&gt; 00:08:49,127</w:t>
      </w:r>
    </w:p>
    <w:p w:rsidR="0046211F" w:rsidRPr="00C30304" w:rsidRDefault="0046211F" w:rsidP="0046211F">
      <w:r w:rsidRPr="00C30304">
        <w:t>&lt;i&gt; And we see, like, three&lt;/i&gt;</w:t>
      </w:r>
    </w:p>
    <w:p w:rsidR="0046211F" w:rsidRPr="00C30304" w:rsidRDefault="0046211F" w:rsidP="0046211F">
      <w:r w:rsidRPr="00C30304">
        <w:t>&lt;i&gt; different groups of hackers&lt;/i&gt;</w:t>
      </w:r>
    </w:p>
    <w:p w:rsidR="0046211F" w:rsidRPr="00C30304" w:rsidRDefault="0046211F" w:rsidP="0046211F"/>
    <w:p w:rsidR="0046211F" w:rsidRPr="00C30304" w:rsidRDefault="0046211F" w:rsidP="0046211F">
      <w:r w:rsidRPr="00C30304">
        <w:t>129</w:t>
      </w:r>
    </w:p>
    <w:p w:rsidR="0046211F" w:rsidRPr="00C30304" w:rsidRDefault="0046211F" w:rsidP="0046211F">
      <w:r w:rsidRPr="00C30304">
        <w:t>00:08:49,129 --&gt; 00:08:50,695</w:t>
      </w:r>
    </w:p>
    <w:p w:rsidR="0046211F" w:rsidRPr="00C30304" w:rsidRDefault="0046211F" w:rsidP="0046211F">
      <w:r w:rsidRPr="00C30304">
        <w:t>behind cyber-attacks.</w:t>
      </w:r>
    </w:p>
    <w:p w:rsidR="0046211F" w:rsidRPr="00C30304" w:rsidRDefault="0046211F" w:rsidP="0046211F">
      <w:r w:rsidRPr="00C30304">
        <w:t>而现在正如我们所见，网络攻击的背后存在三个不同的黑客群体。</w:t>
      </w:r>
    </w:p>
    <w:p w:rsidR="0046211F" w:rsidRPr="00C30304" w:rsidRDefault="0046211F" w:rsidP="0046211F"/>
    <w:p w:rsidR="0046211F" w:rsidRPr="00C30304" w:rsidRDefault="0046211F" w:rsidP="0046211F">
      <w:r w:rsidRPr="00C30304">
        <w:t>130</w:t>
      </w:r>
    </w:p>
    <w:p w:rsidR="0046211F" w:rsidRPr="00C30304" w:rsidRDefault="0046211F" w:rsidP="0046211F">
      <w:r w:rsidRPr="00C30304">
        <w:t>00:08:51,464 --&gt; 00:08:53,231</w:t>
      </w:r>
    </w:p>
    <w:p w:rsidR="0046211F" w:rsidRPr="00C30304" w:rsidRDefault="0046211F" w:rsidP="0046211F">
      <w:r w:rsidRPr="00C30304">
        <w:t>They are traditional</w:t>
      </w:r>
    </w:p>
    <w:p w:rsidR="0046211F" w:rsidRPr="00C30304" w:rsidRDefault="0046211F" w:rsidP="0046211F">
      <w:r w:rsidRPr="00C30304">
        <w:t>cyber criminals.</w:t>
      </w:r>
    </w:p>
    <w:p w:rsidR="0046211F" w:rsidRPr="00C30304" w:rsidRDefault="0046211F" w:rsidP="0046211F">
      <w:r w:rsidRPr="00C30304">
        <w:t>他们是传统的网络犯罪者。</w:t>
      </w:r>
    </w:p>
    <w:p w:rsidR="0046211F" w:rsidRPr="00C30304" w:rsidRDefault="0046211F" w:rsidP="0046211F"/>
    <w:p w:rsidR="0046211F" w:rsidRPr="00C30304" w:rsidRDefault="0046211F" w:rsidP="0046211F">
      <w:r w:rsidRPr="00C30304">
        <w:t>131</w:t>
      </w:r>
    </w:p>
    <w:p w:rsidR="0046211F" w:rsidRPr="00C30304" w:rsidRDefault="0046211F" w:rsidP="0046211F">
      <w:r w:rsidRPr="00C30304">
        <w:t>00:08:53,399 --&gt; 00:08:57,235</w:t>
      </w:r>
    </w:p>
    <w:p w:rsidR="0046211F" w:rsidRPr="00C30304" w:rsidRDefault="0046211F" w:rsidP="0046211F">
      <w:r w:rsidRPr="00C30304">
        <w:lastRenderedPageBreak/>
        <w:t>Those guys are interested</w:t>
      </w:r>
    </w:p>
    <w:p w:rsidR="0046211F" w:rsidRPr="00C30304" w:rsidRDefault="0046211F" w:rsidP="0046211F">
      <w:r w:rsidRPr="00C30304">
        <w:t>only in illegal profit.</w:t>
      </w:r>
    </w:p>
    <w:p w:rsidR="0046211F" w:rsidRPr="00C30304" w:rsidRDefault="0046211F" w:rsidP="0046211F"/>
    <w:p w:rsidR="0046211F" w:rsidRPr="00C30304" w:rsidRDefault="0046211F" w:rsidP="0046211F">
      <w:r w:rsidRPr="00C30304">
        <w:t>132</w:t>
      </w:r>
    </w:p>
    <w:p w:rsidR="0046211F" w:rsidRPr="00C30304" w:rsidRDefault="0046211F" w:rsidP="0046211F">
      <w:r w:rsidRPr="00C30304">
        <w:t>00:08:57,237 --&gt; 00:08:58,637</w:t>
      </w:r>
    </w:p>
    <w:p w:rsidR="0046211F" w:rsidRPr="00C30304" w:rsidRDefault="0046211F" w:rsidP="0046211F">
      <w:r w:rsidRPr="00C30304">
        <w:t>And quick and dirty money.</w:t>
      </w:r>
    </w:p>
    <w:p w:rsidR="0046211F" w:rsidRPr="00C30304" w:rsidRDefault="0046211F" w:rsidP="0046211F">
      <w:r w:rsidRPr="00C30304">
        <w:t>那些家伙只关心非法牟利、以及如何能快速得到那些肮脏的钱。</w:t>
      </w:r>
    </w:p>
    <w:p w:rsidR="0046211F" w:rsidRPr="00C30304" w:rsidRDefault="0046211F" w:rsidP="0046211F"/>
    <w:p w:rsidR="0046211F" w:rsidRPr="00C30304" w:rsidRDefault="0046211F" w:rsidP="0046211F">
      <w:r w:rsidRPr="00C30304">
        <w:t>133</w:t>
      </w:r>
    </w:p>
    <w:p w:rsidR="0046211F" w:rsidRPr="00C30304" w:rsidRDefault="0046211F" w:rsidP="0046211F">
      <w:r w:rsidRPr="00C30304">
        <w:t>00:08:58,639 --&gt; 00:09:00,805</w:t>
      </w:r>
    </w:p>
    <w:p w:rsidR="0046211F" w:rsidRPr="00C30304" w:rsidRDefault="0046211F" w:rsidP="0046211F">
      <w:r w:rsidRPr="00C30304">
        <w:t>&lt;i&gt; Activists, or hacktivists,&lt;/i&gt;</w:t>
      </w:r>
    </w:p>
    <w:p w:rsidR="0046211F" w:rsidRPr="00C30304" w:rsidRDefault="0046211F" w:rsidP="0046211F"/>
    <w:p w:rsidR="0046211F" w:rsidRPr="00C30304" w:rsidRDefault="0046211F" w:rsidP="0046211F">
      <w:r w:rsidRPr="00C30304">
        <w:t>134</w:t>
      </w:r>
    </w:p>
    <w:p w:rsidR="0046211F" w:rsidRPr="00C30304" w:rsidRDefault="0046211F" w:rsidP="0046211F">
      <w:r w:rsidRPr="00C30304">
        <w:t>00:09:00,807 --&gt; 00:09:03,174</w:t>
      </w:r>
    </w:p>
    <w:p w:rsidR="0046211F" w:rsidRPr="00C30304" w:rsidRDefault="0046211F" w:rsidP="0046211F">
      <w:r w:rsidRPr="00C30304">
        <w:t>&lt;i&gt; they are hacking for fun&lt;/i&gt;</w:t>
      </w:r>
    </w:p>
    <w:p w:rsidR="0046211F" w:rsidRPr="00C30304" w:rsidRDefault="0046211F" w:rsidP="0046211F">
      <w:r w:rsidRPr="00C30304">
        <w:t>&lt;i&gt; or hacking to push&lt;/i&gt;</w:t>
      </w:r>
    </w:p>
    <w:p w:rsidR="0046211F" w:rsidRPr="00C30304" w:rsidRDefault="0046211F" w:rsidP="0046211F"/>
    <w:p w:rsidR="0046211F" w:rsidRPr="00C30304" w:rsidRDefault="0046211F" w:rsidP="0046211F">
      <w:r w:rsidRPr="00C30304">
        <w:t>135</w:t>
      </w:r>
    </w:p>
    <w:p w:rsidR="0046211F" w:rsidRPr="00C30304" w:rsidRDefault="0046211F" w:rsidP="0046211F">
      <w:r w:rsidRPr="00C30304">
        <w:t>00:09:03,176 --&gt; 00:09:04,442</w:t>
      </w:r>
    </w:p>
    <w:p w:rsidR="0046211F" w:rsidRPr="00C30304" w:rsidRDefault="0046211F" w:rsidP="0046211F">
      <w:r w:rsidRPr="00C30304">
        <w:t>&lt;i&gt; some political message.&lt;/i&gt;</w:t>
      </w:r>
    </w:p>
    <w:p w:rsidR="0046211F" w:rsidRPr="00C30304" w:rsidRDefault="0046211F" w:rsidP="0046211F">
      <w:r w:rsidRPr="00C30304">
        <w:t>那些活跃分子或者黑客组织，通过黑客行动来寻求刺激或通过黑客行为来散布一些政治信息。</w:t>
      </w:r>
    </w:p>
    <w:p w:rsidR="0046211F" w:rsidRPr="00C30304" w:rsidRDefault="0046211F" w:rsidP="0046211F"/>
    <w:p w:rsidR="0046211F" w:rsidRPr="00C30304" w:rsidRDefault="0046211F" w:rsidP="0046211F">
      <w:r w:rsidRPr="00C30304">
        <w:t>136</w:t>
      </w:r>
    </w:p>
    <w:p w:rsidR="0046211F" w:rsidRPr="00C30304" w:rsidRDefault="0046211F" w:rsidP="0046211F">
      <w:r w:rsidRPr="00C30304">
        <w:t>00:09:04,677 --&gt; 00:09:07,045</w:t>
      </w:r>
    </w:p>
    <w:p w:rsidR="0046211F" w:rsidRPr="00C30304" w:rsidRDefault="0046211F" w:rsidP="0046211F">
      <w:r w:rsidRPr="00C30304">
        <w:t>&lt;i&gt; And the third group&lt;/i&gt;</w:t>
      </w:r>
    </w:p>
    <w:p w:rsidR="0046211F" w:rsidRPr="00C30304" w:rsidRDefault="0046211F" w:rsidP="0046211F">
      <w:r w:rsidRPr="00C30304">
        <w:t>&lt;i&gt; is nation-states.&lt;/i&gt;</w:t>
      </w:r>
    </w:p>
    <w:p w:rsidR="0046211F" w:rsidRPr="00C30304" w:rsidRDefault="0046211F" w:rsidP="0046211F">
      <w:r w:rsidRPr="00C30304">
        <w:t>而第三种黑客群体就是国家组织。</w:t>
      </w:r>
    </w:p>
    <w:p w:rsidR="0046211F" w:rsidRPr="00C30304" w:rsidRDefault="0046211F" w:rsidP="0046211F"/>
    <w:p w:rsidR="0046211F" w:rsidRPr="00C30304" w:rsidRDefault="0046211F" w:rsidP="0046211F">
      <w:r w:rsidRPr="00C30304">
        <w:t>137</w:t>
      </w:r>
    </w:p>
    <w:p w:rsidR="0046211F" w:rsidRPr="00C30304" w:rsidRDefault="0046211F" w:rsidP="0046211F">
      <w:r w:rsidRPr="00C30304">
        <w:t>00:09:07,246 --&gt; 00:09:10,148</w:t>
      </w:r>
    </w:p>
    <w:p w:rsidR="0046211F" w:rsidRPr="00C30304" w:rsidRDefault="0046211F" w:rsidP="0046211F">
      <w:r w:rsidRPr="00C30304">
        <w:t>&lt;i&gt; They're interested in&lt;/i&gt;</w:t>
      </w:r>
    </w:p>
    <w:p w:rsidR="0046211F" w:rsidRPr="00C30304" w:rsidRDefault="0046211F" w:rsidP="0046211F">
      <w:r w:rsidRPr="00C30304">
        <w:t>&lt;i&gt; high-quality intelligence&lt;/i&gt;</w:t>
      </w:r>
    </w:p>
    <w:p w:rsidR="0046211F" w:rsidRPr="00C30304" w:rsidRDefault="0046211F" w:rsidP="0046211F"/>
    <w:p w:rsidR="0046211F" w:rsidRPr="00C30304" w:rsidRDefault="0046211F" w:rsidP="0046211F">
      <w:r w:rsidRPr="00C30304">
        <w:t>138</w:t>
      </w:r>
    </w:p>
    <w:p w:rsidR="0046211F" w:rsidRPr="00C30304" w:rsidRDefault="0046211F" w:rsidP="0046211F">
      <w:r w:rsidRPr="00C30304">
        <w:t>00:09:10,150 --&gt; 00:09:11,583</w:t>
      </w:r>
    </w:p>
    <w:p w:rsidR="0046211F" w:rsidRPr="00C30304" w:rsidRDefault="0046211F" w:rsidP="0046211F">
      <w:r w:rsidRPr="00C30304">
        <w:t>&lt;i&gt; or sabotage activity.&lt;/i&gt;</w:t>
      </w:r>
    </w:p>
    <w:p w:rsidR="0046211F" w:rsidRPr="00C30304" w:rsidRDefault="0046211F" w:rsidP="0046211F">
      <w:r w:rsidRPr="00C30304">
        <w:t>他们对高水准的情报工作或者破坏活动感兴趣。</w:t>
      </w:r>
    </w:p>
    <w:p w:rsidR="0046211F" w:rsidRPr="00C30304" w:rsidRDefault="0046211F" w:rsidP="0046211F"/>
    <w:p w:rsidR="0046211F" w:rsidRPr="00C30304" w:rsidRDefault="0046211F" w:rsidP="0046211F">
      <w:r w:rsidRPr="00C30304">
        <w:t>139</w:t>
      </w:r>
    </w:p>
    <w:p w:rsidR="0046211F" w:rsidRPr="00C30304" w:rsidRDefault="0046211F" w:rsidP="0046211F">
      <w:r w:rsidRPr="00C30304">
        <w:t>00:09:12,852 --&gt; 00:09:15,353</w:t>
      </w:r>
    </w:p>
    <w:p w:rsidR="0046211F" w:rsidRPr="00C30304" w:rsidRDefault="0046211F" w:rsidP="0046211F">
      <w:r w:rsidRPr="00C30304">
        <w:t>Chien:&lt;i&gt; Security companies&lt;/i&gt;</w:t>
      </w:r>
    </w:p>
    <w:p w:rsidR="0046211F" w:rsidRPr="00C30304" w:rsidRDefault="0046211F" w:rsidP="0046211F">
      <w:r w:rsidRPr="00C30304">
        <w:t>&lt;i&gt; not only share information&lt;/i&gt;</w:t>
      </w:r>
    </w:p>
    <w:p w:rsidR="0046211F" w:rsidRPr="00C30304" w:rsidRDefault="0046211F" w:rsidP="0046211F"/>
    <w:p w:rsidR="0046211F" w:rsidRPr="00C30304" w:rsidRDefault="0046211F" w:rsidP="0046211F">
      <w:r w:rsidRPr="00C30304">
        <w:t>140</w:t>
      </w:r>
    </w:p>
    <w:p w:rsidR="0046211F" w:rsidRPr="00C30304" w:rsidRDefault="0046211F" w:rsidP="0046211F">
      <w:r w:rsidRPr="00C30304">
        <w:lastRenderedPageBreak/>
        <w:t>00:09:15,355 --&gt; 00:09:17,088</w:t>
      </w:r>
    </w:p>
    <w:p w:rsidR="0046211F" w:rsidRPr="00C30304" w:rsidRDefault="0046211F" w:rsidP="0046211F">
      <w:r w:rsidRPr="00C30304">
        <w:t>&lt;i&gt; but we also share&lt;/i&gt;</w:t>
      </w:r>
    </w:p>
    <w:p w:rsidR="0046211F" w:rsidRPr="00C30304" w:rsidRDefault="0046211F" w:rsidP="0046211F">
      <w:r w:rsidRPr="00C30304">
        <w:t>&lt;i&gt; binary samples.&lt;/i&gt;</w:t>
      </w:r>
    </w:p>
    <w:p w:rsidR="0046211F" w:rsidRPr="00C30304" w:rsidRDefault="0046211F" w:rsidP="0046211F">
      <w:r w:rsidRPr="00C30304">
        <w:t>简：安全公司之间不仅共享信息，而且也共享二进制样本。</w:t>
      </w:r>
    </w:p>
    <w:p w:rsidR="0046211F" w:rsidRPr="00C30304" w:rsidRDefault="0046211F" w:rsidP="0046211F"/>
    <w:p w:rsidR="0046211F" w:rsidRPr="00C30304" w:rsidRDefault="0046211F" w:rsidP="0046211F">
      <w:r w:rsidRPr="00C30304">
        <w:t>141</w:t>
      </w:r>
    </w:p>
    <w:p w:rsidR="0046211F" w:rsidRPr="00C30304" w:rsidRDefault="0046211F" w:rsidP="0046211F">
      <w:r w:rsidRPr="00C30304">
        <w:t>00:09:17,090 --&gt; 00:09:18,690</w:t>
      </w:r>
    </w:p>
    <w:p w:rsidR="0046211F" w:rsidRPr="00C30304" w:rsidRDefault="0046211F" w:rsidP="0046211F">
      <w:r w:rsidRPr="00C30304">
        <w:t>&lt;i&gt; So when&lt;/i&gt;</w:t>
      </w:r>
    </w:p>
    <w:p w:rsidR="0046211F" w:rsidRPr="00C30304" w:rsidRDefault="0046211F" w:rsidP="0046211F">
      <w:r w:rsidRPr="00C30304">
        <w:t>&lt;i&gt; this threat was found&lt;/i&gt;</w:t>
      </w:r>
    </w:p>
    <w:p w:rsidR="0046211F" w:rsidRPr="00C30304" w:rsidRDefault="0046211F" w:rsidP="0046211F"/>
    <w:p w:rsidR="0046211F" w:rsidRPr="00C30304" w:rsidRDefault="0046211F" w:rsidP="0046211F">
      <w:r w:rsidRPr="00C30304">
        <w:t>142</w:t>
      </w:r>
    </w:p>
    <w:p w:rsidR="0046211F" w:rsidRPr="00C30304" w:rsidRDefault="0046211F" w:rsidP="0046211F">
      <w:r w:rsidRPr="00C30304">
        <w:t>00:09:18,692 --&gt; 00:09:20,525</w:t>
      </w:r>
    </w:p>
    <w:p w:rsidR="0046211F" w:rsidRPr="00C30304" w:rsidRDefault="0046211F" w:rsidP="0046211F">
      <w:r w:rsidRPr="00C30304">
        <w:t>&lt;i&gt; by a Belarusian&lt;/i&gt;</w:t>
      </w:r>
    </w:p>
    <w:p w:rsidR="0046211F" w:rsidRPr="00C30304" w:rsidRDefault="0046211F" w:rsidP="0046211F">
      <w:r w:rsidRPr="00C30304">
        <w:t>&lt;i&gt; security company&lt;/i&gt;</w:t>
      </w:r>
    </w:p>
    <w:p w:rsidR="0046211F" w:rsidRPr="00C30304" w:rsidRDefault="0046211F" w:rsidP="0046211F"/>
    <w:p w:rsidR="0046211F" w:rsidRPr="00C30304" w:rsidRDefault="0046211F" w:rsidP="0046211F">
      <w:r w:rsidRPr="00C30304">
        <w:t>143</w:t>
      </w:r>
    </w:p>
    <w:p w:rsidR="0046211F" w:rsidRPr="00C30304" w:rsidRDefault="0046211F" w:rsidP="0046211F">
      <w:r w:rsidRPr="00C30304">
        <w:t>00:09:20,527 --&gt; 00:09:22,861</w:t>
      </w:r>
    </w:p>
    <w:p w:rsidR="0046211F" w:rsidRPr="00C30304" w:rsidRDefault="0046211F" w:rsidP="0046211F">
      <w:r w:rsidRPr="00C30304">
        <w:t>&lt;i&gt; on one of their customer's&lt;/i&gt;</w:t>
      </w:r>
    </w:p>
    <w:p w:rsidR="0046211F" w:rsidRPr="00C30304" w:rsidRDefault="0046211F" w:rsidP="0046211F">
      <w:r w:rsidRPr="00C30304">
        <w:t>&lt;i&gt; machines in Iran,&lt;/i&gt;</w:t>
      </w:r>
    </w:p>
    <w:p w:rsidR="0046211F" w:rsidRPr="00C30304" w:rsidRDefault="0046211F" w:rsidP="0046211F"/>
    <w:p w:rsidR="0046211F" w:rsidRPr="00C30304" w:rsidRDefault="0046211F" w:rsidP="0046211F">
      <w:r w:rsidRPr="00C30304">
        <w:t>144</w:t>
      </w:r>
    </w:p>
    <w:p w:rsidR="0046211F" w:rsidRPr="00C30304" w:rsidRDefault="0046211F" w:rsidP="0046211F">
      <w:r w:rsidRPr="00C30304">
        <w:t>00:09:22,863 --&gt; 00:09:25,463</w:t>
      </w:r>
    </w:p>
    <w:p w:rsidR="0046211F" w:rsidRPr="00C30304" w:rsidRDefault="0046211F" w:rsidP="0046211F">
      <w:r w:rsidRPr="00C30304">
        <w:t>&lt;i&gt; the sample was shared amongst&lt;/i&gt;</w:t>
      </w:r>
    </w:p>
    <w:p w:rsidR="0046211F" w:rsidRPr="00C30304" w:rsidRDefault="0046211F" w:rsidP="0046211F">
      <w:r w:rsidRPr="00C30304">
        <w:t>&lt;i&gt; the security community.&lt;/i&gt;</w:t>
      </w:r>
    </w:p>
    <w:p w:rsidR="0046211F" w:rsidRPr="00C30304" w:rsidRDefault="0046211F" w:rsidP="0046211F">
      <w:r w:rsidRPr="00C30304">
        <w:t>所以当白俄罗斯这家安全公司在他们的伊朗用户电脑上发现这个威胁时，这个样本就已经在安全圈里被共享了。</w:t>
      </w:r>
    </w:p>
    <w:p w:rsidR="0046211F" w:rsidRPr="00C30304" w:rsidRDefault="0046211F" w:rsidP="0046211F"/>
    <w:p w:rsidR="0046211F" w:rsidRPr="00C30304" w:rsidRDefault="0046211F" w:rsidP="0046211F">
      <w:r w:rsidRPr="00C30304">
        <w:t>145</w:t>
      </w:r>
    </w:p>
    <w:p w:rsidR="0046211F" w:rsidRPr="00C30304" w:rsidRDefault="0046211F" w:rsidP="0046211F">
      <w:r w:rsidRPr="00C30304">
        <w:t>00:09:26,365 --&gt; 00:09:27,933</w:t>
      </w:r>
    </w:p>
    <w:p w:rsidR="0046211F" w:rsidRPr="00C30304" w:rsidRDefault="0046211F" w:rsidP="0046211F">
      <w:r w:rsidRPr="00C30304">
        <w:t>When we try to name threats,</w:t>
      </w:r>
    </w:p>
    <w:p w:rsidR="0046211F" w:rsidRPr="00C30304" w:rsidRDefault="0046211F" w:rsidP="0046211F">
      <w:r w:rsidRPr="00C30304">
        <w:t>we just try to pick</w:t>
      </w:r>
    </w:p>
    <w:p w:rsidR="0046211F" w:rsidRPr="00C30304" w:rsidRDefault="0046211F" w:rsidP="0046211F"/>
    <w:p w:rsidR="0046211F" w:rsidRPr="00C30304" w:rsidRDefault="0046211F" w:rsidP="0046211F">
      <w:r w:rsidRPr="00C30304">
        <w:t>146</w:t>
      </w:r>
    </w:p>
    <w:p w:rsidR="0046211F" w:rsidRPr="00C30304" w:rsidRDefault="0046211F" w:rsidP="0046211F">
      <w:r w:rsidRPr="00C30304">
        <w:t>00:09:27,935 --&gt; 00:09:30,001</w:t>
      </w:r>
    </w:p>
    <w:p w:rsidR="0046211F" w:rsidRPr="00C30304" w:rsidRDefault="0046211F" w:rsidP="0046211F">
      <w:r w:rsidRPr="00C30304">
        <w:t>some sort of string,</w:t>
      </w:r>
    </w:p>
    <w:p w:rsidR="0046211F" w:rsidRPr="00C30304" w:rsidRDefault="0046211F" w:rsidP="0046211F">
      <w:r w:rsidRPr="00C30304">
        <w:t>some sort of words,</w:t>
      </w:r>
    </w:p>
    <w:p w:rsidR="0046211F" w:rsidRPr="00C30304" w:rsidRDefault="0046211F" w:rsidP="0046211F"/>
    <w:p w:rsidR="0046211F" w:rsidRPr="00C30304" w:rsidRDefault="0046211F" w:rsidP="0046211F">
      <w:r w:rsidRPr="00C30304">
        <w:t>147</w:t>
      </w:r>
    </w:p>
    <w:p w:rsidR="0046211F" w:rsidRPr="00C30304" w:rsidRDefault="0046211F" w:rsidP="0046211F">
      <w:r w:rsidRPr="00C30304">
        <w:t>00:09:30,003 --&gt; 00:09:32,571</w:t>
      </w:r>
    </w:p>
    <w:p w:rsidR="0046211F" w:rsidRPr="00C30304" w:rsidRDefault="0046211F" w:rsidP="0046211F">
      <w:r w:rsidRPr="00C30304">
        <w:t>&lt;i&gt; that are inside&lt;/i&gt;</w:t>
      </w:r>
    </w:p>
    <w:p w:rsidR="0046211F" w:rsidRPr="00C30304" w:rsidRDefault="0046211F" w:rsidP="0046211F">
      <w:r w:rsidRPr="00C30304">
        <w:t>&lt;i&gt; of the binary.&lt;/i&gt;</w:t>
      </w:r>
    </w:p>
    <w:p w:rsidR="0046211F" w:rsidRPr="00C30304" w:rsidRDefault="0046211F" w:rsidP="0046211F">
      <w:r w:rsidRPr="00C30304">
        <w:t>当我们试图给这些威胁命名时，我们只是尽量去挑选该二进制中的某些字符串和代码。</w:t>
      </w:r>
    </w:p>
    <w:p w:rsidR="0046211F" w:rsidRPr="00C30304" w:rsidRDefault="0046211F" w:rsidP="0046211F"/>
    <w:p w:rsidR="0046211F" w:rsidRPr="00C30304" w:rsidRDefault="0046211F" w:rsidP="0046211F">
      <w:r w:rsidRPr="00C30304">
        <w:t>148</w:t>
      </w:r>
    </w:p>
    <w:p w:rsidR="0046211F" w:rsidRPr="00C30304" w:rsidRDefault="0046211F" w:rsidP="0046211F">
      <w:r w:rsidRPr="00C30304">
        <w:lastRenderedPageBreak/>
        <w:t>00:09:33,739 --&gt; 00:09:36,107</w:t>
      </w:r>
    </w:p>
    <w:p w:rsidR="0046211F" w:rsidRPr="00C30304" w:rsidRDefault="0046211F" w:rsidP="0046211F">
      <w:r w:rsidRPr="00C30304">
        <w:t>&lt;i&gt; In this case, there was&lt;/i&gt;</w:t>
      </w:r>
    </w:p>
    <w:p w:rsidR="0046211F" w:rsidRPr="00C30304" w:rsidRDefault="0046211F" w:rsidP="0046211F">
      <w:r w:rsidRPr="00C30304">
        <w:t>&lt;i&gt; a couple of words in there&lt;/i&gt;</w:t>
      </w:r>
    </w:p>
    <w:p w:rsidR="0046211F" w:rsidRPr="00C30304" w:rsidRDefault="0046211F" w:rsidP="0046211F"/>
    <w:p w:rsidR="0046211F" w:rsidRPr="00C30304" w:rsidRDefault="0046211F" w:rsidP="0046211F">
      <w:r w:rsidRPr="00C30304">
        <w:t>149</w:t>
      </w:r>
    </w:p>
    <w:p w:rsidR="0046211F" w:rsidRPr="00C30304" w:rsidRDefault="0046211F" w:rsidP="0046211F">
      <w:r w:rsidRPr="00C30304">
        <w:t>00:09:36,109 --&gt; 00:09:39,077</w:t>
      </w:r>
    </w:p>
    <w:p w:rsidR="0046211F" w:rsidRPr="00C30304" w:rsidRDefault="0046211F" w:rsidP="0046211F">
      <w:r w:rsidRPr="00C30304">
        <w:t>&lt;i&gt; and we took pieces of each,&lt;/i&gt;</w:t>
      </w:r>
    </w:p>
    <w:p w:rsidR="0046211F" w:rsidRPr="00C30304" w:rsidRDefault="0046211F" w:rsidP="0046211F">
      <w:r w:rsidRPr="00C30304">
        <w:t>&lt;i&gt; and that formed stuxnet.&lt;/i&gt;</w:t>
      </w:r>
    </w:p>
    <w:p w:rsidR="0046211F" w:rsidRPr="00C30304" w:rsidRDefault="0046211F" w:rsidP="0046211F">
      <w:r w:rsidRPr="00C30304">
        <w:t>正是基于这种原因，每两句代码，我们便提取一个代码，然后再组合形成震网。</w:t>
      </w:r>
    </w:p>
    <w:p w:rsidR="0046211F" w:rsidRPr="00C30304" w:rsidRDefault="0046211F" w:rsidP="0046211F"/>
    <w:p w:rsidR="0046211F" w:rsidRPr="00C30304" w:rsidRDefault="0046211F" w:rsidP="0046211F">
      <w:r w:rsidRPr="00C30304">
        <w:t>150</w:t>
      </w:r>
    </w:p>
    <w:p w:rsidR="0046211F" w:rsidRPr="00C30304" w:rsidRDefault="0046211F" w:rsidP="0046211F">
      <w:r w:rsidRPr="00C30304">
        <w:t>00:09:41,547 --&gt; 00:09:44,749</w:t>
      </w:r>
    </w:p>
    <w:p w:rsidR="0046211F" w:rsidRPr="00C30304" w:rsidRDefault="0046211F" w:rsidP="0046211F">
      <w:r w:rsidRPr="00C30304">
        <w:t>I got the news about stuxnet</w:t>
      </w:r>
    </w:p>
    <w:p w:rsidR="0046211F" w:rsidRPr="00C30304" w:rsidRDefault="0046211F" w:rsidP="0046211F">
      <w:r w:rsidRPr="00C30304">
        <w:t>from one of my engineers.</w:t>
      </w:r>
    </w:p>
    <w:p w:rsidR="0046211F" w:rsidRPr="00C30304" w:rsidRDefault="0046211F" w:rsidP="0046211F">
      <w:r w:rsidRPr="00C30304">
        <w:t>我是从我的一个工程师那里得到的有关震网的消息。</w:t>
      </w:r>
    </w:p>
    <w:p w:rsidR="0046211F" w:rsidRPr="00C30304" w:rsidRDefault="0046211F" w:rsidP="0046211F"/>
    <w:p w:rsidR="0046211F" w:rsidRPr="00C30304" w:rsidRDefault="0046211F" w:rsidP="0046211F">
      <w:r w:rsidRPr="00C30304">
        <w:t>151</w:t>
      </w:r>
    </w:p>
    <w:p w:rsidR="0046211F" w:rsidRPr="00C30304" w:rsidRDefault="0046211F" w:rsidP="0046211F">
      <w:r w:rsidRPr="00C30304">
        <w:t>00:09:44,751 --&gt; 00:09:47,452</w:t>
      </w:r>
    </w:p>
    <w:p w:rsidR="0046211F" w:rsidRPr="00C30304" w:rsidRDefault="0046211F" w:rsidP="0046211F">
      <w:r w:rsidRPr="00C30304">
        <w:t>He came to my office,</w:t>
      </w:r>
    </w:p>
    <w:p w:rsidR="0046211F" w:rsidRPr="00C30304" w:rsidRDefault="0046211F" w:rsidP="0046211F">
      <w:r w:rsidRPr="00C30304">
        <w:t>opened the door,</w:t>
      </w:r>
    </w:p>
    <w:p w:rsidR="0046211F" w:rsidRPr="00C30304" w:rsidRDefault="0046211F" w:rsidP="0046211F"/>
    <w:p w:rsidR="0046211F" w:rsidRPr="00C30304" w:rsidRDefault="0046211F" w:rsidP="0046211F">
      <w:r w:rsidRPr="00C30304">
        <w:t>152</w:t>
      </w:r>
    </w:p>
    <w:p w:rsidR="0046211F" w:rsidRPr="00C30304" w:rsidRDefault="0046211F" w:rsidP="0046211F">
      <w:r w:rsidRPr="00C30304">
        <w:t>00:09:48,020 --&gt; 00:09:51,022</w:t>
      </w:r>
    </w:p>
    <w:p w:rsidR="0046211F" w:rsidRPr="00C30304" w:rsidRDefault="0046211F" w:rsidP="0046211F">
      <w:r w:rsidRPr="00C30304">
        <w:t>and he said, "so, Eugene,</w:t>
      </w:r>
    </w:p>
    <w:p w:rsidR="0046211F" w:rsidRPr="00C30304" w:rsidRDefault="0046211F" w:rsidP="0046211F">
      <w:r w:rsidRPr="00C30304">
        <w:t>of course you know that</w:t>
      </w:r>
    </w:p>
    <w:p w:rsidR="0046211F" w:rsidRPr="00C30304" w:rsidRDefault="0046211F" w:rsidP="0046211F"/>
    <w:p w:rsidR="0046211F" w:rsidRPr="00C30304" w:rsidRDefault="0046211F" w:rsidP="0046211F">
      <w:r w:rsidRPr="00C30304">
        <w:t>153</w:t>
      </w:r>
    </w:p>
    <w:p w:rsidR="0046211F" w:rsidRPr="00C30304" w:rsidRDefault="0046211F" w:rsidP="0046211F">
      <w:r w:rsidRPr="00C30304">
        <w:t>00:09:51,024 --&gt; 00:09:53,625</w:t>
      </w:r>
    </w:p>
    <w:p w:rsidR="0046211F" w:rsidRPr="00C30304" w:rsidRDefault="0046211F" w:rsidP="0046211F">
      <w:r w:rsidRPr="00C30304">
        <w:t>we are waiting</w:t>
      </w:r>
    </w:p>
    <w:p w:rsidR="0046211F" w:rsidRPr="00C30304" w:rsidRDefault="0046211F" w:rsidP="0046211F">
      <w:r w:rsidRPr="00C30304">
        <w:t>for something really bad.</w:t>
      </w:r>
    </w:p>
    <w:p w:rsidR="0046211F" w:rsidRPr="00C30304" w:rsidRDefault="0046211F" w:rsidP="0046211F"/>
    <w:p w:rsidR="0046211F" w:rsidRPr="00C30304" w:rsidRDefault="0046211F" w:rsidP="0046211F">
      <w:r w:rsidRPr="00C30304">
        <w:t>154</w:t>
      </w:r>
    </w:p>
    <w:p w:rsidR="0046211F" w:rsidRPr="00C30304" w:rsidRDefault="0046211F" w:rsidP="0046211F">
      <w:r w:rsidRPr="00C30304">
        <w:t>00:09:53,926 --&gt; 00:09:55,093</w:t>
      </w:r>
    </w:p>
    <w:p w:rsidR="0046211F" w:rsidRPr="00C30304" w:rsidRDefault="0046211F" w:rsidP="0046211F">
      <w:r w:rsidRPr="00C30304">
        <w:t>It happened."</w:t>
      </w:r>
    </w:p>
    <w:p w:rsidR="0046211F" w:rsidRPr="00C30304" w:rsidRDefault="0046211F" w:rsidP="0046211F">
      <w:r w:rsidRPr="00C30304">
        <w:t>他来到我的办公室，然后推开门，他说：</w:t>
      </w:r>
      <w:r w:rsidRPr="00C30304">
        <w:t>“</w:t>
      </w:r>
      <w:r w:rsidRPr="00C30304">
        <w:t>尤金，我想你一定知道，我们接下来面临的情况有多糟糕。它爆发了。</w:t>
      </w:r>
      <w:r w:rsidRPr="00C30304">
        <w:t>”</w:t>
      </w:r>
    </w:p>
    <w:p w:rsidR="0046211F" w:rsidRPr="00C30304" w:rsidRDefault="0046211F" w:rsidP="0046211F">
      <w:r w:rsidRPr="00C30304">
        <w:t>155</w:t>
      </w:r>
    </w:p>
    <w:p w:rsidR="0046211F" w:rsidRPr="00C30304" w:rsidRDefault="0046211F" w:rsidP="0046211F">
      <w:r w:rsidRPr="00C30304">
        <w:t>00:10:01,801 --&gt; 00:10:03,969</w:t>
      </w:r>
    </w:p>
    <w:p w:rsidR="0046211F" w:rsidRPr="00C30304" w:rsidRDefault="0046211F" w:rsidP="0046211F">
      <w:r w:rsidRPr="00C30304">
        <w:t>Gibney:&lt;i&gt; Give me some&lt;/i&gt;</w:t>
      </w:r>
    </w:p>
    <w:p w:rsidR="0046211F" w:rsidRPr="00C30304" w:rsidRDefault="0046211F" w:rsidP="0046211F">
      <w:r w:rsidRPr="00C30304">
        <w:t>&lt;i&gt; sense of what it was like&lt;/i&gt;</w:t>
      </w:r>
    </w:p>
    <w:p w:rsidR="0046211F" w:rsidRPr="00C30304" w:rsidRDefault="0046211F" w:rsidP="0046211F"/>
    <w:p w:rsidR="0046211F" w:rsidRPr="00C30304" w:rsidRDefault="0046211F" w:rsidP="0046211F">
      <w:r w:rsidRPr="00C30304">
        <w:t>156</w:t>
      </w:r>
    </w:p>
    <w:p w:rsidR="0046211F" w:rsidRPr="00C30304" w:rsidRDefault="0046211F" w:rsidP="0046211F">
      <w:r w:rsidRPr="00C30304">
        <w:t>00:10:03,971 --&gt; 00:10:05,370</w:t>
      </w:r>
    </w:p>
    <w:p w:rsidR="0046211F" w:rsidRPr="00C30304" w:rsidRDefault="0046211F" w:rsidP="0046211F">
      <w:r w:rsidRPr="00C30304">
        <w:t>in the lab at that time.</w:t>
      </w:r>
    </w:p>
    <w:p w:rsidR="0046211F" w:rsidRPr="00C30304" w:rsidRDefault="0046211F" w:rsidP="0046211F">
      <w:r w:rsidRPr="00C30304">
        <w:lastRenderedPageBreak/>
        <w:t>吉布尼：告诉我当时你在实验室里是什么感觉。</w:t>
      </w:r>
    </w:p>
    <w:p w:rsidR="0046211F" w:rsidRPr="00C30304" w:rsidRDefault="0046211F" w:rsidP="0046211F"/>
    <w:p w:rsidR="0046211F" w:rsidRPr="00C30304" w:rsidRDefault="0046211F" w:rsidP="0046211F">
      <w:r w:rsidRPr="00C30304">
        <w:t>157</w:t>
      </w:r>
    </w:p>
    <w:p w:rsidR="0046211F" w:rsidRPr="00C30304" w:rsidRDefault="0046211F" w:rsidP="0046211F">
      <w:r w:rsidRPr="00C30304">
        <w:t>00:10:05,372 --&gt; 00:10:06,972</w:t>
      </w:r>
    </w:p>
    <w:p w:rsidR="0046211F" w:rsidRPr="00C30304" w:rsidRDefault="0046211F" w:rsidP="0046211F">
      <w:r w:rsidRPr="00C30304">
        <w:t>Was there a palpable</w:t>
      </w:r>
    </w:p>
    <w:p w:rsidR="0046211F" w:rsidRPr="00C30304" w:rsidRDefault="0046211F" w:rsidP="0046211F">
      <w:r w:rsidRPr="00C30304">
        <w:t>sense of amazement</w:t>
      </w:r>
    </w:p>
    <w:p w:rsidR="0046211F" w:rsidRPr="00C30304" w:rsidRDefault="0046211F" w:rsidP="0046211F"/>
    <w:p w:rsidR="0046211F" w:rsidRPr="00C30304" w:rsidRDefault="0046211F" w:rsidP="0046211F">
      <w:r w:rsidRPr="00C30304">
        <w:t>158</w:t>
      </w:r>
    </w:p>
    <w:p w:rsidR="0046211F" w:rsidRPr="00C30304" w:rsidRDefault="0046211F" w:rsidP="0046211F">
      <w:r w:rsidRPr="00C30304">
        <w:t>00:10:06,974 --&gt; 00:10:08,974</w:t>
      </w:r>
    </w:p>
    <w:p w:rsidR="0046211F" w:rsidRPr="00C30304" w:rsidRDefault="0046211F" w:rsidP="0046211F">
      <w:r w:rsidRPr="00C30304">
        <w:t>that you had something</w:t>
      </w:r>
    </w:p>
    <w:p w:rsidR="0046211F" w:rsidRPr="00C30304" w:rsidRDefault="0046211F" w:rsidP="0046211F">
      <w:r w:rsidRPr="00C30304">
        <w:t>really different there?</w:t>
      </w:r>
    </w:p>
    <w:p w:rsidR="0046211F" w:rsidRPr="00C30304" w:rsidRDefault="0046211F" w:rsidP="0046211F">
      <w:r w:rsidRPr="00C30304">
        <w:t>当你真遇到一些真正与众不同的事情时，你会明显的感觉到诧异么？</w:t>
      </w:r>
    </w:p>
    <w:p w:rsidR="0046211F" w:rsidRPr="00C30304" w:rsidRDefault="0046211F" w:rsidP="0046211F"/>
    <w:p w:rsidR="0046211F" w:rsidRPr="00C30304" w:rsidRDefault="0046211F" w:rsidP="0046211F">
      <w:r w:rsidRPr="00C30304">
        <w:t>159</w:t>
      </w:r>
    </w:p>
    <w:p w:rsidR="0046211F" w:rsidRPr="00C30304" w:rsidRDefault="0046211F" w:rsidP="0046211F">
      <w:r w:rsidRPr="00C30304">
        <w:t>00:10:09,275 --&gt; 00:10:11,276</w:t>
      </w:r>
    </w:p>
    <w:p w:rsidR="0046211F" w:rsidRPr="00C30304" w:rsidRDefault="0046211F" w:rsidP="0046211F">
      <w:r w:rsidRPr="00C30304">
        <w:t>Well, I wouldn't call it</w:t>
      </w:r>
    </w:p>
    <w:p w:rsidR="0046211F" w:rsidRPr="00C30304" w:rsidRDefault="0046211F" w:rsidP="0046211F">
      <w:r w:rsidRPr="00C30304">
        <w:t>amazement.</w:t>
      </w:r>
    </w:p>
    <w:p w:rsidR="0046211F" w:rsidRPr="00C30304" w:rsidRDefault="0046211F" w:rsidP="0046211F">
      <w:r w:rsidRPr="00C30304">
        <w:t>恩，我不会觉得那很诧异。</w:t>
      </w:r>
    </w:p>
    <w:p w:rsidR="0046211F" w:rsidRPr="00C30304" w:rsidRDefault="0046211F" w:rsidP="0046211F"/>
    <w:p w:rsidR="0046211F" w:rsidRPr="00C30304" w:rsidRDefault="0046211F" w:rsidP="0046211F">
      <w:r w:rsidRPr="00C30304">
        <w:t>160</w:t>
      </w:r>
    </w:p>
    <w:p w:rsidR="0046211F" w:rsidRPr="00C30304" w:rsidRDefault="0046211F" w:rsidP="0046211F">
      <w:r w:rsidRPr="00C30304">
        <w:t>00:10:11,278 --&gt; 00:10:13,345</w:t>
      </w:r>
    </w:p>
    <w:p w:rsidR="0046211F" w:rsidRPr="00C30304" w:rsidRDefault="0046211F" w:rsidP="0046211F">
      <w:r w:rsidRPr="00C30304">
        <w:t>It was a kind of a shock.</w:t>
      </w:r>
    </w:p>
    <w:p w:rsidR="0046211F" w:rsidRPr="00C30304" w:rsidRDefault="0046211F" w:rsidP="0046211F">
      <w:r w:rsidRPr="00C30304">
        <w:t>那是一种震惊。</w:t>
      </w:r>
    </w:p>
    <w:p w:rsidR="0046211F" w:rsidRPr="00C30304" w:rsidRDefault="0046211F" w:rsidP="0046211F"/>
    <w:p w:rsidR="0046211F" w:rsidRPr="00C30304" w:rsidRDefault="0046211F" w:rsidP="0046211F">
      <w:r w:rsidRPr="00C30304">
        <w:t>161</w:t>
      </w:r>
    </w:p>
    <w:p w:rsidR="0046211F" w:rsidRPr="00C30304" w:rsidRDefault="0046211F" w:rsidP="0046211F">
      <w:r w:rsidRPr="00C30304">
        <w:t>00:10:13,746 --&gt; 00:10:16,881</w:t>
      </w:r>
    </w:p>
    <w:p w:rsidR="0046211F" w:rsidRPr="00C30304" w:rsidRDefault="0046211F" w:rsidP="0046211F">
      <w:r w:rsidRPr="00C30304">
        <w:t>It went beyond our worst fears,</w:t>
      </w:r>
    </w:p>
    <w:p w:rsidR="0046211F" w:rsidRPr="00C30304" w:rsidRDefault="0046211F" w:rsidP="0046211F">
      <w:r w:rsidRPr="00C30304">
        <w:t>our worst nightmares,</w:t>
      </w:r>
    </w:p>
    <w:p w:rsidR="0046211F" w:rsidRPr="00C30304" w:rsidRDefault="0046211F" w:rsidP="0046211F"/>
    <w:p w:rsidR="0046211F" w:rsidRPr="00C30304" w:rsidRDefault="0046211F" w:rsidP="0046211F">
      <w:r w:rsidRPr="00C30304">
        <w:t>162</w:t>
      </w:r>
    </w:p>
    <w:p w:rsidR="0046211F" w:rsidRPr="00C30304" w:rsidRDefault="0046211F" w:rsidP="0046211F">
      <w:r w:rsidRPr="00C30304">
        <w:t>00:10:17,249 --&gt; 00:10:20,251</w:t>
      </w:r>
    </w:p>
    <w:p w:rsidR="0046211F" w:rsidRPr="00C30304" w:rsidRDefault="0046211F" w:rsidP="0046211F">
      <w:r w:rsidRPr="00C30304">
        <w:t>and this continued</w:t>
      </w:r>
    </w:p>
    <w:p w:rsidR="0046211F" w:rsidRPr="00C30304" w:rsidRDefault="0046211F" w:rsidP="0046211F">
      <w:r w:rsidRPr="00C30304">
        <w:t>the more we analyzed.</w:t>
      </w:r>
    </w:p>
    <w:p w:rsidR="0046211F" w:rsidRPr="00C30304" w:rsidRDefault="0046211F" w:rsidP="0046211F">
      <w:r w:rsidRPr="00C30304">
        <w:t>这已经超出了我们的心理承受能力，对于我们来说这是最糟糕的噩梦。据我们分析，这一噩梦还将持续更久。</w:t>
      </w:r>
    </w:p>
    <w:p w:rsidR="0046211F" w:rsidRPr="00C30304" w:rsidRDefault="0046211F" w:rsidP="0046211F"/>
    <w:p w:rsidR="0046211F" w:rsidRPr="00C30304" w:rsidRDefault="0046211F" w:rsidP="0046211F">
      <w:r w:rsidRPr="00C30304">
        <w:t>163</w:t>
      </w:r>
    </w:p>
    <w:p w:rsidR="0046211F" w:rsidRPr="00C30304" w:rsidRDefault="0046211F" w:rsidP="0046211F">
      <w:r w:rsidRPr="00C30304">
        <w:t>00:10:20,253 --&gt; 00:10:22,220</w:t>
      </w:r>
    </w:p>
    <w:p w:rsidR="0046211F" w:rsidRPr="00C30304" w:rsidRDefault="0046211F" w:rsidP="0046211F">
      <w:r w:rsidRPr="00C30304">
        <w:t>The more we researched,</w:t>
      </w:r>
    </w:p>
    <w:p w:rsidR="0046211F" w:rsidRPr="00C30304" w:rsidRDefault="0046211F" w:rsidP="0046211F"/>
    <w:p w:rsidR="0046211F" w:rsidRPr="00C30304" w:rsidRDefault="0046211F" w:rsidP="0046211F">
      <w:r w:rsidRPr="00C30304">
        <w:t>164</w:t>
      </w:r>
    </w:p>
    <w:p w:rsidR="0046211F" w:rsidRPr="00C30304" w:rsidRDefault="0046211F" w:rsidP="0046211F">
      <w:r w:rsidRPr="00C30304">
        <w:t>00:10:22,222 --&gt; 00:10:25,223</w:t>
      </w:r>
    </w:p>
    <w:p w:rsidR="0046211F" w:rsidRPr="00C30304" w:rsidRDefault="0046211F" w:rsidP="0046211F">
      <w:r w:rsidRPr="00C30304">
        <w:t>the more bizarre</w:t>
      </w:r>
    </w:p>
    <w:p w:rsidR="0046211F" w:rsidRPr="00C30304" w:rsidRDefault="0046211F" w:rsidP="0046211F">
      <w:r w:rsidRPr="00C30304">
        <w:t>the whole story got.</w:t>
      </w:r>
    </w:p>
    <w:p w:rsidR="0046211F" w:rsidRPr="00C30304" w:rsidRDefault="0046211F" w:rsidP="0046211F">
      <w:r w:rsidRPr="00C30304">
        <w:lastRenderedPageBreak/>
        <w:t>随着我们研究的深入，我们发现整件事情存在越来越多匪夷所思的地方。</w:t>
      </w:r>
    </w:p>
    <w:p w:rsidR="0046211F" w:rsidRPr="00C30304" w:rsidRDefault="0046211F" w:rsidP="0046211F"/>
    <w:p w:rsidR="0046211F" w:rsidRPr="00C30304" w:rsidRDefault="0046211F" w:rsidP="0046211F">
      <w:r w:rsidRPr="00C30304">
        <w:t>165</w:t>
      </w:r>
    </w:p>
    <w:p w:rsidR="0046211F" w:rsidRPr="00C30304" w:rsidRDefault="0046211F" w:rsidP="0046211F">
      <w:r w:rsidRPr="00C30304">
        <w:t>00:10:25,558 --&gt; 00:10:27,225</w:t>
      </w:r>
    </w:p>
    <w:p w:rsidR="0046211F" w:rsidRPr="00C30304" w:rsidRDefault="0046211F" w:rsidP="0046211F">
      <w:r w:rsidRPr="00C30304">
        <w:t>We look at so much malware</w:t>
      </w:r>
    </w:p>
    <w:p w:rsidR="0046211F" w:rsidRPr="00C30304" w:rsidRDefault="0046211F" w:rsidP="0046211F">
      <w:r w:rsidRPr="00C30304">
        <w:t>every day that</w:t>
      </w:r>
    </w:p>
    <w:p w:rsidR="0046211F" w:rsidRPr="00C30304" w:rsidRDefault="0046211F" w:rsidP="0046211F"/>
    <w:p w:rsidR="0046211F" w:rsidRPr="00C30304" w:rsidRDefault="0046211F" w:rsidP="0046211F">
      <w:r w:rsidRPr="00C30304">
        <w:t>166</w:t>
      </w:r>
    </w:p>
    <w:p w:rsidR="0046211F" w:rsidRPr="00C30304" w:rsidRDefault="0046211F" w:rsidP="0046211F">
      <w:r w:rsidRPr="00C30304">
        <w:t>00:10:27,227 --&gt; 00:10:29,160</w:t>
      </w:r>
    </w:p>
    <w:p w:rsidR="0046211F" w:rsidRPr="00C30304" w:rsidRDefault="0046211F" w:rsidP="0046211F">
      <w:r w:rsidRPr="00C30304">
        <w:t>we can just look at the code</w:t>
      </w:r>
    </w:p>
    <w:p w:rsidR="0046211F" w:rsidRPr="00C30304" w:rsidRDefault="0046211F" w:rsidP="0046211F">
      <w:r w:rsidRPr="00C30304">
        <w:t>and straightaway we can say,</w:t>
      </w:r>
    </w:p>
    <w:p w:rsidR="0046211F" w:rsidRPr="00C30304" w:rsidRDefault="0046211F" w:rsidP="0046211F">
      <w:r w:rsidRPr="00C30304">
        <w:t>我们每天看到那么多的恶意软件，以至于我们看一下代码就会脱口而出：</w:t>
      </w:r>
    </w:p>
    <w:p w:rsidR="0046211F" w:rsidRPr="00C30304" w:rsidRDefault="0046211F" w:rsidP="0046211F"/>
    <w:p w:rsidR="0046211F" w:rsidRPr="00C30304" w:rsidRDefault="0046211F" w:rsidP="0046211F">
      <w:r w:rsidRPr="00C30304">
        <w:t>167</w:t>
      </w:r>
    </w:p>
    <w:p w:rsidR="0046211F" w:rsidRPr="00C30304" w:rsidRDefault="0046211F" w:rsidP="0046211F">
      <w:r w:rsidRPr="00C30304">
        <w:t>00:10:29,162 --&gt; 00:10:30,762</w:t>
      </w:r>
    </w:p>
    <w:p w:rsidR="0046211F" w:rsidRPr="00C30304" w:rsidRDefault="0046211F" w:rsidP="0046211F">
      <w:r w:rsidRPr="00C30304">
        <w:t>"okay, there's something bad</w:t>
      </w:r>
    </w:p>
    <w:p w:rsidR="0046211F" w:rsidRPr="00C30304" w:rsidRDefault="0046211F" w:rsidP="0046211F">
      <w:r w:rsidRPr="00C30304">
        <w:t>going on here,</w:t>
      </w:r>
    </w:p>
    <w:p w:rsidR="0046211F" w:rsidRPr="00C30304" w:rsidRDefault="0046211F" w:rsidP="0046211F"/>
    <w:p w:rsidR="0046211F" w:rsidRPr="00C30304" w:rsidRDefault="0046211F" w:rsidP="0046211F">
      <w:r w:rsidRPr="00C30304">
        <w:t>168</w:t>
      </w:r>
    </w:p>
    <w:p w:rsidR="0046211F" w:rsidRPr="00C30304" w:rsidRDefault="0046211F" w:rsidP="0046211F">
      <w:r w:rsidRPr="00C30304">
        <w:t>00:10:30,764 --&gt; 00:10:32,230</w:t>
      </w:r>
    </w:p>
    <w:p w:rsidR="0046211F" w:rsidRPr="00C30304" w:rsidRDefault="0046211F" w:rsidP="0046211F">
      <w:r w:rsidRPr="00C30304">
        <w:t>and I need to</w:t>
      </w:r>
    </w:p>
    <w:p w:rsidR="0046211F" w:rsidRPr="00C30304" w:rsidRDefault="0046211F" w:rsidP="0046211F">
      <w:r w:rsidRPr="00C30304">
        <w:t>investigate that."</w:t>
      </w:r>
    </w:p>
    <w:p w:rsidR="0046211F" w:rsidRPr="00C30304" w:rsidRDefault="0046211F" w:rsidP="0046211F">
      <w:r w:rsidRPr="00C30304">
        <w:t>“</w:t>
      </w:r>
      <w:r w:rsidRPr="00C30304">
        <w:t>好吧，有一些糟糕的情况出现了，我需要进行调查</w:t>
      </w:r>
      <w:r w:rsidRPr="00C30304">
        <w:t>”</w:t>
      </w:r>
      <w:r w:rsidRPr="00C30304">
        <w:t>。</w:t>
      </w:r>
    </w:p>
    <w:p w:rsidR="0046211F" w:rsidRPr="00C30304" w:rsidRDefault="0046211F" w:rsidP="0046211F"/>
    <w:p w:rsidR="0046211F" w:rsidRPr="00C30304" w:rsidRDefault="0046211F" w:rsidP="0046211F">
      <w:r w:rsidRPr="00C30304">
        <w:t>169</w:t>
      </w:r>
    </w:p>
    <w:p w:rsidR="0046211F" w:rsidRPr="00C30304" w:rsidRDefault="0046211F" w:rsidP="0046211F">
      <w:r w:rsidRPr="00C30304">
        <w:t>00:10:32,232 --&gt; 00:10:33,298</w:t>
      </w:r>
    </w:p>
    <w:p w:rsidR="0046211F" w:rsidRPr="00C30304" w:rsidRDefault="0046211F" w:rsidP="0046211F">
      <w:r w:rsidRPr="00C30304">
        <w:t>And that's the way it was</w:t>
      </w:r>
    </w:p>
    <w:p w:rsidR="0046211F" w:rsidRPr="00C30304" w:rsidRDefault="0046211F" w:rsidP="0046211F"/>
    <w:p w:rsidR="0046211F" w:rsidRPr="00C30304" w:rsidRDefault="0046211F" w:rsidP="0046211F">
      <w:r w:rsidRPr="00C30304">
        <w:t>170</w:t>
      </w:r>
    </w:p>
    <w:p w:rsidR="0046211F" w:rsidRPr="00C30304" w:rsidRDefault="0046211F" w:rsidP="0046211F">
      <w:r w:rsidRPr="00C30304">
        <w:t>00:10:33,499 --&gt; 00:10:35,433</w:t>
      </w:r>
    </w:p>
    <w:p w:rsidR="0046211F" w:rsidRPr="00C30304" w:rsidRDefault="0046211F" w:rsidP="0046211F">
      <w:r w:rsidRPr="00C30304">
        <w:t>when we looked at stuxnet</w:t>
      </w:r>
    </w:p>
    <w:p w:rsidR="0046211F" w:rsidRPr="00C30304" w:rsidRDefault="0046211F" w:rsidP="0046211F">
      <w:r w:rsidRPr="00C30304">
        <w:t>for the first time.</w:t>
      </w:r>
    </w:p>
    <w:p w:rsidR="0046211F" w:rsidRPr="00C30304" w:rsidRDefault="0046211F" w:rsidP="0046211F">
      <w:r w:rsidRPr="00C30304">
        <w:t>我们就是用这样的方式首次发现的震网。</w:t>
      </w:r>
    </w:p>
    <w:p w:rsidR="0046211F" w:rsidRPr="00C30304" w:rsidRDefault="0046211F" w:rsidP="0046211F"/>
    <w:p w:rsidR="0046211F" w:rsidRPr="00C30304" w:rsidRDefault="0046211F" w:rsidP="0046211F">
      <w:r w:rsidRPr="00C30304">
        <w:t>171</w:t>
      </w:r>
    </w:p>
    <w:p w:rsidR="0046211F" w:rsidRPr="00C30304" w:rsidRDefault="0046211F" w:rsidP="0046211F">
      <w:r w:rsidRPr="00C30304">
        <w:t>00:10:35,435 --&gt; 00:10:37,936</w:t>
      </w:r>
    </w:p>
    <w:p w:rsidR="0046211F" w:rsidRPr="00C30304" w:rsidRDefault="0046211F" w:rsidP="0046211F">
      <w:r w:rsidRPr="00C30304">
        <w:t>We opened it up and there was</w:t>
      </w:r>
    </w:p>
    <w:p w:rsidR="0046211F" w:rsidRPr="00C30304" w:rsidRDefault="0046211F" w:rsidP="0046211F">
      <w:r w:rsidRPr="00C30304">
        <w:t>just bad things everywhere.</w:t>
      </w:r>
    </w:p>
    <w:p w:rsidR="0046211F" w:rsidRPr="00C30304" w:rsidRDefault="0046211F" w:rsidP="0046211F">
      <w:r w:rsidRPr="00C30304">
        <w:t>我们打开了潘多拉盒子，发现糟糕的情况到处都是。</w:t>
      </w:r>
    </w:p>
    <w:p w:rsidR="0046211F" w:rsidRPr="00C30304" w:rsidRDefault="0046211F" w:rsidP="0046211F"/>
    <w:p w:rsidR="0046211F" w:rsidRPr="00C30304" w:rsidRDefault="0046211F" w:rsidP="0046211F">
      <w:r w:rsidRPr="00C30304">
        <w:t>172</w:t>
      </w:r>
    </w:p>
    <w:p w:rsidR="0046211F" w:rsidRPr="00C30304" w:rsidRDefault="0046211F" w:rsidP="0046211F">
      <w:r w:rsidRPr="00C30304">
        <w:t>00:10:37,938 --&gt; 00:10:40,405</w:t>
      </w:r>
    </w:p>
    <w:p w:rsidR="0046211F" w:rsidRPr="00C30304" w:rsidRDefault="0046211F" w:rsidP="0046211F">
      <w:r w:rsidRPr="00C30304">
        <w:t>Just like, okay, this is bad</w:t>
      </w:r>
    </w:p>
    <w:p w:rsidR="0046211F" w:rsidRPr="00C30304" w:rsidRDefault="0046211F" w:rsidP="0046211F">
      <w:r w:rsidRPr="00C30304">
        <w:t>and that's bad,</w:t>
      </w:r>
    </w:p>
    <w:p w:rsidR="0046211F" w:rsidRPr="00C30304" w:rsidRDefault="0046211F" w:rsidP="0046211F">
      <w:r w:rsidRPr="00C30304">
        <w:lastRenderedPageBreak/>
        <w:t>就像这样，好的，这是糟糕的，这也是糟糕的。</w:t>
      </w:r>
    </w:p>
    <w:p w:rsidR="0046211F" w:rsidRPr="00C30304" w:rsidRDefault="0046211F" w:rsidP="0046211F"/>
    <w:p w:rsidR="0046211F" w:rsidRPr="00C30304" w:rsidRDefault="0046211F" w:rsidP="0046211F">
      <w:r w:rsidRPr="00C30304">
        <w:t>173</w:t>
      </w:r>
    </w:p>
    <w:p w:rsidR="0046211F" w:rsidRPr="00C30304" w:rsidRDefault="0046211F" w:rsidP="0046211F">
      <w:r w:rsidRPr="00C30304">
        <w:t>00:10:40,407 --&gt; 00:10:41,940</w:t>
      </w:r>
    </w:p>
    <w:p w:rsidR="0046211F" w:rsidRPr="00C30304" w:rsidRDefault="0046211F" w:rsidP="0046211F">
      <w:r w:rsidRPr="00C30304">
        <w:t>and, you know,</w:t>
      </w:r>
    </w:p>
    <w:p w:rsidR="0046211F" w:rsidRPr="00C30304" w:rsidRDefault="0046211F" w:rsidP="0046211F">
      <w:r w:rsidRPr="00C30304">
        <w:t>we need to investigate this.</w:t>
      </w:r>
    </w:p>
    <w:p w:rsidR="0046211F" w:rsidRPr="00C30304" w:rsidRDefault="0046211F" w:rsidP="0046211F">
      <w:r w:rsidRPr="00C30304">
        <w:t>正如你所知道的那样，我们需要进行调查。</w:t>
      </w:r>
    </w:p>
    <w:p w:rsidR="0046211F" w:rsidRPr="00C30304" w:rsidRDefault="0046211F" w:rsidP="0046211F"/>
    <w:p w:rsidR="0046211F" w:rsidRPr="00C30304" w:rsidRDefault="0046211F" w:rsidP="0046211F">
      <w:r w:rsidRPr="00C30304">
        <w:t>174</w:t>
      </w:r>
    </w:p>
    <w:p w:rsidR="0046211F" w:rsidRPr="00C30304" w:rsidRDefault="0046211F" w:rsidP="0046211F">
      <w:r w:rsidRPr="00C30304">
        <w:t>00:10:41,942 --&gt; 00:10:43,408</w:t>
      </w:r>
    </w:p>
    <w:p w:rsidR="0046211F" w:rsidRPr="00C30304" w:rsidRDefault="0046211F" w:rsidP="0046211F">
      <w:r w:rsidRPr="00C30304">
        <w:t>And just suddenly</w:t>
      </w:r>
    </w:p>
    <w:p w:rsidR="0046211F" w:rsidRPr="00C30304" w:rsidRDefault="0046211F" w:rsidP="0046211F">
      <w:r w:rsidRPr="00C30304">
        <w:t>we had, like,</w:t>
      </w:r>
    </w:p>
    <w:p w:rsidR="0046211F" w:rsidRPr="00C30304" w:rsidRDefault="0046211F" w:rsidP="0046211F"/>
    <w:p w:rsidR="0046211F" w:rsidRPr="00C30304" w:rsidRDefault="0046211F" w:rsidP="0046211F">
      <w:r w:rsidRPr="00C30304">
        <w:t>175</w:t>
      </w:r>
    </w:p>
    <w:p w:rsidR="0046211F" w:rsidRPr="00C30304" w:rsidRDefault="0046211F" w:rsidP="0046211F">
      <w:r w:rsidRPr="00C30304">
        <w:t>00:10:43,410 --&gt; 00:10:44,876</w:t>
      </w:r>
    </w:p>
    <w:p w:rsidR="0046211F" w:rsidRPr="00C30304" w:rsidRDefault="0046211F" w:rsidP="0046211F">
      <w:r w:rsidRPr="00C30304">
        <w:t>a hundred questions</w:t>
      </w:r>
    </w:p>
    <w:p w:rsidR="0046211F" w:rsidRPr="00C30304" w:rsidRDefault="0046211F" w:rsidP="0046211F">
      <w:r w:rsidRPr="00C30304">
        <w:t>straightaway.</w:t>
      </w:r>
    </w:p>
    <w:p w:rsidR="0046211F" w:rsidRPr="00C30304" w:rsidRDefault="0046211F" w:rsidP="0046211F">
      <w:r w:rsidRPr="00C30304">
        <w:t>就在那时，突然间我们就遇到了数百个显而易见的问题。</w:t>
      </w:r>
    </w:p>
    <w:p w:rsidR="0046211F" w:rsidRPr="00C30304" w:rsidRDefault="0046211F" w:rsidP="0046211F"/>
    <w:p w:rsidR="0046211F" w:rsidRPr="00C30304" w:rsidRDefault="0046211F" w:rsidP="0046211F">
      <w:r w:rsidRPr="00C30304">
        <w:t>176</w:t>
      </w:r>
    </w:p>
    <w:p w:rsidR="0046211F" w:rsidRPr="00C30304" w:rsidRDefault="0046211F" w:rsidP="0046211F">
      <w:r w:rsidRPr="00C30304">
        <w:t>00:10:46,912 --&gt; 00:10:49,347</w:t>
      </w:r>
    </w:p>
    <w:p w:rsidR="0046211F" w:rsidRPr="00C30304" w:rsidRDefault="0046211F" w:rsidP="0046211F">
      <w:r w:rsidRPr="00C30304">
        <w:t>&lt;i&gt; The most interesting thing&lt;/i&gt;</w:t>
      </w:r>
    </w:p>
    <w:p w:rsidR="0046211F" w:rsidRPr="00C30304" w:rsidRDefault="0046211F" w:rsidP="0046211F">
      <w:r w:rsidRPr="00C30304">
        <w:t>&lt;i&gt; that we do is detective work&lt;/i&gt;</w:t>
      </w:r>
    </w:p>
    <w:p w:rsidR="0046211F" w:rsidRPr="00C30304" w:rsidRDefault="0046211F" w:rsidP="0046211F"/>
    <w:p w:rsidR="0046211F" w:rsidRPr="00C30304" w:rsidRDefault="0046211F" w:rsidP="0046211F">
      <w:r w:rsidRPr="00C30304">
        <w:t>177</w:t>
      </w:r>
    </w:p>
    <w:p w:rsidR="0046211F" w:rsidRPr="00C30304" w:rsidRDefault="0046211F" w:rsidP="0046211F">
      <w:r w:rsidRPr="00C30304">
        <w:t>00:10:49,349 --&gt; 00:10:52,017</w:t>
      </w:r>
    </w:p>
    <w:p w:rsidR="0046211F" w:rsidRPr="00C30304" w:rsidRDefault="0046211F" w:rsidP="0046211F">
      <w:r w:rsidRPr="00C30304">
        <w:t>&lt;i&gt; where we try to track down&lt;/i&gt;</w:t>
      </w:r>
    </w:p>
    <w:p w:rsidR="0046211F" w:rsidRPr="00C30304" w:rsidRDefault="0046211F" w:rsidP="0046211F">
      <w:r w:rsidRPr="00C30304">
        <w:t>&lt;i&gt; who's behind a threat,&lt;/i&gt;</w:t>
      </w:r>
    </w:p>
    <w:p w:rsidR="0046211F" w:rsidRPr="00C30304" w:rsidRDefault="0046211F" w:rsidP="0046211F"/>
    <w:p w:rsidR="0046211F" w:rsidRPr="00C30304" w:rsidRDefault="0046211F" w:rsidP="0046211F">
      <w:r w:rsidRPr="00C30304">
        <w:t>178</w:t>
      </w:r>
    </w:p>
    <w:p w:rsidR="0046211F" w:rsidRPr="00C30304" w:rsidRDefault="0046211F" w:rsidP="0046211F">
      <w:r w:rsidRPr="00C30304">
        <w:t>00:10:52,019 --&gt; 00:10:53,585</w:t>
      </w:r>
    </w:p>
    <w:p w:rsidR="0046211F" w:rsidRPr="00C30304" w:rsidRDefault="0046211F" w:rsidP="0046211F">
      <w:r w:rsidRPr="00C30304">
        <w:t>&lt;i&gt; what are they doing,&lt;/i&gt;</w:t>
      </w:r>
    </w:p>
    <w:p w:rsidR="0046211F" w:rsidRPr="00C30304" w:rsidRDefault="0046211F" w:rsidP="0046211F">
      <w:r w:rsidRPr="00C30304">
        <w:t>&lt;i&gt; what's their motivation,&lt;/i&gt;</w:t>
      </w:r>
    </w:p>
    <w:p w:rsidR="0046211F" w:rsidRPr="00C30304" w:rsidRDefault="0046211F" w:rsidP="0046211F"/>
    <w:p w:rsidR="0046211F" w:rsidRPr="00C30304" w:rsidRDefault="0046211F" w:rsidP="0046211F">
      <w:r w:rsidRPr="00C30304">
        <w:t>179</w:t>
      </w:r>
    </w:p>
    <w:p w:rsidR="0046211F" w:rsidRPr="00C30304" w:rsidRDefault="0046211F" w:rsidP="0046211F">
      <w:r w:rsidRPr="00C30304">
        <w:t>00:10:53,587 --&gt; 00:10:55,320</w:t>
      </w:r>
    </w:p>
    <w:p w:rsidR="0046211F" w:rsidRPr="00C30304" w:rsidRDefault="0046211F" w:rsidP="0046211F">
      <w:r w:rsidRPr="00C30304">
        <w:t>&lt;i&gt; and try to really stop it&lt;/i&gt;</w:t>
      </w:r>
    </w:p>
    <w:p w:rsidR="0046211F" w:rsidRPr="00C30304" w:rsidRDefault="0046211F" w:rsidP="0046211F">
      <w:r w:rsidRPr="00C30304">
        <w:t>&lt;i&gt; at the root.&lt;/i&gt;</w:t>
      </w:r>
    </w:p>
    <w:p w:rsidR="0046211F" w:rsidRPr="00C30304" w:rsidRDefault="0046211F" w:rsidP="0046211F">
      <w:r w:rsidRPr="00C30304">
        <w:t>我们所做的最有趣的事情就是侦探工作，去追捕威胁的幕后黑手，去探寻他们在做什么，去知晓他们的动机是什么，进而在根本上中止它。</w:t>
      </w:r>
    </w:p>
    <w:p w:rsidR="0046211F" w:rsidRPr="00C30304" w:rsidRDefault="0046211F" w:rsidP="0046211F"/>
    <w:p w:rsidR="0046211F" w:rsidRPr="00C30304" w:rsidRDefault="0046211F" w:rsidP="0046211F">
      <w:r w:rsidRPr="00C30304">
        <w:t>180</w:t>
      </w:r>
    </w:p>
    <w:p w:rsidR="0046211F" w:rsidRPr="00C30304" w:rsidRDefault="0046211F" w:rsidP="0046211F">
      <w:r w:rsidRPr="00C30304">
        <w:t>00:10:55,322 --&gt; 00:10:57,689</w:t>
      </w:r>
    </w:p>
    <w:p w:rsidR="0046211F" w:rsidRPr="00C30304" w:rsidRDefault="0046211F" w:rsidP="0046211F">
      <w:r w:rsidRPr="00C30304">
        <w:t>&lt;i&gt; And it is kind of&lt;/i&gt;</w:t>
      </w:r>
    </w:p>
    <w:p w:rsidR="0046211F" w:rsidRPr="00C30304" w:rsidRDefault="0046211F" w:rsidP="0046211F">
      <w:r w:rsidRPr="00C30304">
        <w:lastRenderedPageBreak/>
        <w:t>&lt;i&gt; all-consuming.&lt;/i&gt;</w:t>
      </w:r>
    </w:p>
    <w:p w:rsidR="0046211F" w:rsidRPr="00C30304" w:rsidRDefault="0046211F" w:rsidP="0046211F">
      <w:r w:rsidRPr="00C30304">
        <w:t>这是一种想要吞噬一切的东西。</w:t>
      </w:r>
    </w:p>
    <w:p w:rsidR="0046211F" w:rsidRPr="00C30304" w:rsidRDefault="0046211F" w:rsidP="0046211F"/>
    <w:p w:rsidR="0046211F" w:rsidRPr="00C30304" w:rsidRDefault="0046211F" w:rsidP="0046211F">
      <w:r w:rsidRPr="00C30304">
        <w:t>181</w:t>
      </w:r>
    </w:p>
    <w:p w:rsidR="0046211F" w:rsidRPr="00C30304" w:rsidRDefault="0046211F" w:rsidP="0046211F">
      <w:r w:rsidRPr="00C30304">
        <w:t>00:10:57,691 --&gt; 00:10:59,324</w:t>
      </w:r>
    </w:p>
    <w:p w:rsidR="0046211F" w:rsidRPr="00C30304" w:rsidRDefault="0046211F" w:rsidP="0046211F">
      <w:r w:rsidRPr="00C30304">
        <w:t>&lt;i&gt; You get this new puzzle&lt;/i&gt;</w:t>
      </w:r>
    </w:p>
    <w:p w:rsidR="0046211F" w:rsidRPr="00C30304" w:rsidRDefault="0046211F" w:rsidP="0046211F"/>
    <w:p w:rsidR="0046211F" w:rsidRPr="00C30304" w:rsidRDefault="0046211F" w:rsidP="0046211F">
      <w:r w:rsidRPr="00C30304">
        <w:t>182</w:t>
      </w:r>
    </w:p>
    <w:p w:rsidR="0046211F" w:rsidRPr="00C30304" w:rsidRDefault="0046211F" w:rsidP="0046211F">
      <w:r w:rsidRPr="00C30304">
        <w:t>00:10:59,326 --&gt; 00:11:01,026</w:t>
      </w:r>
    </w:p>
    <w:p w:rsidR="0046211F" w:rsidRPr="00C30304" w:rsidRDefault="0046211F" w:rsidP="0046211F">
      <w:r w:rsidRPr="00C30304">
        <w:t>&lt;i&gt; and it's very &lt;/i&gt;</w:t>
      </w:r>
    </w:p>
    <w:p w:rsidR="0046211F" w:rsidRPr="00C30304" w:rsidRDefault="0046211F" w:rsidP="0046211F">
      <w:r w:rsidRPr="00C30304">
        <w:t>&lt;i&gt; to put it down,&lt;/i&gt;</w:t>
      </w:r>
    </w:p>
    <w:p w:rsidR="0046211F" w:rsidRPr="00C30304" w:rsidRDefault="0046211F" w:rsidP="0046211F"/>
    <w:p w:rsidR="0046211F" w:rsidRPr="00C30304" w:rsidRDefault="0046211F" w:rsidP="0046211F">
      <w:r w:rsidRPr="00C30304">
        <w:t>183</w:t>
      </w:r>
    </w:p>
    <w:p w:rsidR="0046211F" w:rsidRPr="00C30304" w:rsidRDefault="0046211F" w:rsidP="0046211F">
      <w:r w:rsidRPr="00C30304">
        <w:t>00:11:01,028 --&gt; 00:11:03,461</w:t>
      </w:r>
    </w:p>
    <w:p w:rsidR="0046211F" w:rsidRPr="00C30304" w:rsidRDefault="0046211F" w:rsidP="0046211F">
      <w:r w:rsidRPr="00C30304">
        <w:t>&lt;i&gt; you know, work until, like,&lt;/i&gt;</w:t>
      </w:r>
    </w:p>
    <w:p w:rsidR="0046211F" w:rsidRPr="00C30304" w:rsidRDefault="0046211F" w:rsidP="0046211F">
      <w:r w:rsidRPr="00C30304">
        <w:t>&lt;i&gt; 4:00 am in the morning&lt;/i&gt;</w:t>
      </w:r>
    </w:p>
    <w:p w:rsidR="0046211F" w:rsidRPr="00C30304" w:rsidRDefault="0046211F" w:rsidP="0046211F"/>
    <w:p w:rsidR="0046211F" w:rsidRPr="00C30304" w:rsidRDefault="0046211F" w:rsidP="0046211F">
      <w:r w:rsidRPr="00C30304">
        <w:t>184</w:t>
      </w:r>
    </w:p>
    <w:p w:rsidR="0046211F" w:rsidRPr="00C30304" w:rsidRDefault="0046211F" w:rsidP="0046211F">
      <w:r w:rsidRPr="00C30304">
        <w:t>00:11:03,463 --&gt; 00:11:04,663</w:t>
      </w:r>
    </w:p>
    <w:p w:rsidR="0046211F" w:rsidRPr="00C30304" w:rsidRDefault="0046211F" w:rsidP="0046211F">
      <w:r w:rsidRPr="00C30304">
        <w:t>&lt;i&gt; and figure these things out.&lt;/i&gt;</w:t>
      </w:r>
    </w:p>
    <w:p w:rsidR="0046211F" w:rsidRPr="00C30304" w:rsidRDefault="0046211F" w:rsidP="0046211F">
      <w:r w:rsidRPr="00C30304">
        <w:t>你所遇到的这个新难题真的很难，想要解决它真的的确非常困难，你看，直到早上</w:t>
      </w:r>
      <w:r w:rsidRPr="00C30304">
        <w:t>4</w:t>
      </w:r>
      <w:r w:rsidRPr="00C30304">
        <w:t>点，还在努力解决这些事而工作。</w:t>
      </w:r>
    </w:p>
    <w:p w:rsidR="0046211F" w:rsidRPr="00C30304" w:rsidRDefault="0046211F" w:rsidP="0046211F"/>
    <w:p w:rsidR="0046211F" w:rsidRPr="00C30304" w:rsidRDefault="0046211F" w:rsidP="0046211F">
      <w:r w:rsidRPr="00C30304">
        <w:t>185</w:t>
      </w:r>
    </w:p>
    <w:p w:rsidR="0046211F" w:rsidRPr="00C30304" w:rsidRDefault="0046211F" w:rsidP="0046211F">
      <w:r w:rsidRPr="00C30304">
        <w:t>00:11:04,665 --&gt; 00:11:07,465</w:t>
      </w:r>
    </w:p>
    <w:p w:rsidR="0046211F" w:rsidRPr="00C30304" w:rsidRDefault="0046211F" w:rsidP="0046211F">
      <w:r w:rsidRPr="00C30304">
        <w:t>&lt;i&gt; And I was in that zone where&lt;/i&gt;</w:t>
      </w:r>
    </w:p>
    <w:p w:rsidR="0046211F" w:rsidRPr="00C30304" w:rsidRDefault="0046211F" w:rsidP="0046211F">
      <w:r w:rsidRPr="00C30304">
        <w:t>&lt;i&gt; I was very consumed by this,&lt;/i&gt;</w:t>
      </w:r>
    </w:p>
    <w:p w:rsidR="0046211F" w:rsidRPr="00C30304" w:rsidRDefault="0046211F" w:rsidP="0046211F"/>
    <w:p w:rsidR="0046211F" w:rsidRPr="00C30304" w:rsidRDefault="0046211F" w:rsidP="0046211F">
      <w:r w:rsidRPr="00C30304">
        <w:t>186</w:t>
      </w:r>
    </w:p>
    <w:p w:rsidR="0046211F" w:rsidRPr="00C30304" w:rsidRDefault="0046211F" w:rsidP="0046211F">
      <w:r w:rsidRPr="00C30304">
        <w:t>00:11:07,467 --&gt; 00:11:09,601</w:t>
      </w:r>
    </w:p>
    <w:p w:rsidR="0046211F" w:rsidRPr="00C30304" w:rsidRDefault="0046211F" w:rsidP="0046211F">
      <w:r w:rsidRPr="00C30304">
        <w:t>&lt;i&gt; very excited about it,&lt;/i&gt;</w:t>
      </w:r>
    </w:p>
    <w:p w:rsidR="0046211F" w:rsidRPr="00C30304" w:rsidRDefault="0046211F" w:rsidP="0046211F">
      <w:r w:rsidRPr="00C30304">
        <w:t>&lt;i&gt; very interested to know&lt;/i&gt;</w:t>
      </w:r>
    </w:p>
    <w:p w:rsidR="0046211F" w:rsidRPr="00C30304" w:rsidRDefault="0046211F" w:rsidP="0046211F"/>
    <w:p w:rsidR="0046211F" w:rsidRPr="00C30304" w:rsidRDefault="0046211F" w:rsidP="0046211F">
      <w:r w:rsidRPr="00C30304">
        <w:t>187</w:t>
      </w:r>
    </w:p>
    <w:p w:rsidR="0046211F" w:rsidRPr="00C30304" w:rsidRDefault="0046211F" w:rsidP="0046211F">
      <w:r w:rsidRPr="00C30304">
        <w:t>00:11:09,603 --&gt; 00:11:10,869</w:t>
      </w:r>
    </w:p>
    <w:p w:rsidR="0046211F" w:rsidRPr="00C30304" w:rsidRDefault="0046211F" w:rsidP="0046211F">
      <w:r w:rsidRPr="00C30304">
        <w:t>&lt;i&gt; what was happening.&lt;/i&gt;</w:t>
      </w:r>
    </w:p>
    <w:p w:rsidR="0046211F" w:rsidRPr="00C30304" w:rsidRDefault="0046211F" w:rsidP="0046211F">
      <w:r w:rsidRPr="00C30304">
        <w:t>我非常痴迷于我所处的领域，并且非常兴奋的想知道到底发生了什么。</w:t>
      </w:r>
    </w:p>
    <w:p w:rsidR="0046211F" w:rsidRPr="00C30304" w:rsidRDefault="0046211F" w:rsidP="0046211F"/>
    <w:p w:rsidR="0046211F" w:rsidRPr="00C30304" w:rsidRDefault="0046211F" w:rsidP="0046211F">
      <w:r w:rsidRPr="00C30304">
        <w:t>188</w:t>
      </w:r>
    </w:p>
    <w:p w:rsidR="0046211F" w:rsidRPr="00C30304" w:rsidRDefault="0046211F" w:rsidP="0046211F">
      <w:r w:rsidRPr="00C30304">
        <w:t>00:11:10,871 --&gt; 00:11:14,005</w:t>
      </w:r>
    </w:p>
    <w:p w:rsidR="0046211F" w:rsidRPr="00C30304" w:rsidRDefault="0046211F" w:rsidP="0046211F">
      <w:r w:rsidRPr="00C30304">
        <w:t>&lt;i&gt; And Eric was also&lt;/i&gt;</w:t>
      </w:r>
    </w:p>
    <w:p w:rsidR="0046211F" w:rsidRPr="00C30304" w:rsidRDefault="0046211F" w:rsidP="0046211F">
      <w:r w:rsidRPr="00C30304">
        <w:t>&lt;i&gt; in that same sort of zone.&lt;/i&gt;</w:t>
      </w:r>
    </w:p>
    <w:p w:rsidR="0046211F" w:rsidRPr="00C30304" w:rsidRDefault="0046211F" w:rsidP="0046211F">
      <w:r w:rsidRPr="00C30304">
        <w:t>而且处于同一领域的埃里克也与我一样。</w:t>
      </w:r>
    </w:p>
    <w:p w:rsidR="0046211F" w:rsidRPr="00C30304" w:rsidRDefault="0046211F" w:rsidP="0046211F"/>
    <w:p w:rsidR="0046211F" w:rsidRPr="00C30304" w:rsidRDefault="0046211F" w:rsidP="0046211F">
      <w:r w:rsidRPr="00C30304">
        <w:lastRenderedPageBreak/>
        <w:t>189</w:t>
      </w:r>
    </w:p>
    <w:p w:rsidR="0046211F" w:rsidRPr="00C30304" w:rsidRDefault="0046211F" w:rsidP="0046211F">
      <w:r w:rsidRPr="00C30304">
        <w:t>00:11:14,007 --&gt; 00:11:16,708</w:t>
      </w:r>
    </w:p>
    <w:p w:rsidR="0046211F" w:rsidRPr="00C30304" w:rsidRDefault="0046211F" w:rsidP="0046211F">
      <w:r w:rsidRPr="00C30304">
        <w:t>&lt;i&gt; So the two of us were, like,&lt;/i&gt;</w:t>
      </w:r>
    </w:p>
    <w:p w:rsidR="0046211F" w:rsidRPr="00C30304" w:rsidRDefault="0046211F" w:rsidP="0046211F">
      <w:r w:rsidRPr="00C30304">
        <w:t>&lt;i&gt; back and forth all the time.&lt;/i&gt;</w:t>
      </w:r>
    </w:p>
    <w:p w:rsidR="0046211F" w:rsidRPr="00C30304" w:rsidRDefault="0046211F" w:rsidP="0046211F">
      <w:r w:rsidRPr="00C30304">
        <w:t>所以我们两个总是这样你来我往。</w:t>
      </w:r>
    </w:p>
    <w:p w:rsidR="0046211F" w:rsidRPr="00C30304" w:rsidRDefault="0046211F" w:rsidP="0046211F"/>
    <w:p w:rsidR="0046211F" w:rsidRPr="00C30304" w:rsidRDefault="0046211F" w:rsidP="0046211F">
      <w:r w:rsidRPr="00C30304">
        <w:t>190</w:t>
      </w:r>
    </w:p>
    <w:p w:rsidR="0046211F" w:rsidRPr="00C30304" w:rsidRDefault="0046211F" w:rsidP="0046211F">
      <w:r w:rsidRPr="00C30304">
        <w:t>00:11:16,710 --&gt; 00:11:19,444</w:t>
      </w:r>
    </w:p>
    <w:p w:rsidR="0046211F" w:rsidRPr="00C30304" w:rsidRDefault="0046211F" w:rsidP="0046211F">
      <w:r w:rsidRPr="00C30304">
        <w:t>Chien:&lt;i&gt; Liam and I continued&lt;/i&gt;</w:t>
      </w:r>
    </w:p>
    <w:p w:rsidR="0046211F" w:rsidRPr="00C30304" w:rsidRDefault="0046211F" w:rsidP="0046211F">
      <w:r w:rsidRPr="00C30304">
        <w:t>&lt;i&gt; to grind at the code,&lt;/i&gt;</w:t>
      </w:r>
    </w:p>
    <w:p w:rsidR="0046211F" w:rsidRPr="00C30304" w:rsidRDefault="0046211F" w:rsidP="0046211F"/>
    <w:p w:rsidR="0046211F" w:rsidRPr="00C30304" w:rsidRDefault="0046211F" w:rsidP="0046211F">
      <w:r w:rsidRPr="00C30304">
        <w:t>191</w:t>
      </w:r>
    </w:p>
    <w:p w:rsidR="0046211F" w:rsidRPr="00C30304" w:rsidRDefault="0046211F" w:rsidP="0046211F">
      <w:r w:rsidRPr="00C30304">
        <w:t>00:11:19,446 --&gt; 00:11:21,546</w:t>
      </w:r>
    </w:p>
    <w:p w:rsidR="0046211F" w:rsidRPr="00C30304" w:rsidRDefault="0046211F" w:rsidP="0046211F">
      <w:r w:rsidRPr="00C30304">
        <w:t>&lt;i&gt; sharing pieces,&lt;/i&gt;</w:t>
      </w:r>
    </w:p>
    <w:p w:rsidR="0046211F" w:rsidRPr="00C30304" w:rsidRDefault="0046211F" w:rsidP="0046211F">
      <w:r w:rsidRPr="00C30304">
        <w:t>&lt;i&gt; comparing notes,&lt;/i&gt;</w:t>
      </w:r>
    </w:p>
    <w:p w:rsidR="0046211F" w:rsidRPr="00C30304" w:rsidRDefault="0046211F" w:rsidP="0046211F"/>
    <w:p w:rsidR="0046211F" w:rsidRPr="00C30304" w:rsidRDefault="0046211F" w:rsidP="0046211F">
      <w:r w:rsidRPr="00C30304">
        <w:t>192</w:t>
      </w:r>
    </w:p>
    <w:p w:rsidR="0046211F" w:rsidRPr="00C30304" w:rsidRDefault="0046211F" w:rsidP="0046211F">
      <w:r w:rsidRPr="00C30304">
        <w:t>00:11:21,548 --&gt; 00:11:23,381</w:t>
      </w:r>
    </w:p>
    <w:p w:rsidR="0046211F" w:rsidRPr="00C30304" w:rsidRDefault="0046211F" w:rsidP="0046211F">
      <w:r w:rsidRPr="00C30304">
        <w:t>&lt;i&gt; bouncing ideas&lt;/i&gt;</w:t>
      </w:r>
    </w:p>
    <w:p w:rsidR="0046211F" w:rsidRPr="00C30304" w:rsidRDefault="0046211F" w:rsidP="0046211F">
      <w:r w:rsidRPr="00C30304">
        <w:t>&lt;i&gt; off of each other.&lt;/i&gt;</w:t>
      </w:r>
    </w:p>
    <w:p w:rsidR="0046211F" w:rsidRPr="00C30304" w:rsidRDefault="0046211F" w:rsidP="0046211F">
      <w:r w:rsidRPr="00C30304">
        <w:t>简：利亚姆则和我继续钻研代码、分享成果、交换意见，彼此思维交相呼应。</w:t>
      </w:r>
    </w:p>
    <w:p w:rsidR="0046211F" w:rsidRPr="00C30304" w:rsidRDefault="0046211F" w:rsidP="0046211F"/>
    <w:p w:rsidR="0046211F" w:rsidRPr="00C30304" w:rsidRDefault="0046211F" w:rsidP="0046211F">
      <w:r w:rsidRPr="00C30304">
        <w:t>193</w:t>
      </w:r>
    </w:p>
    <w:p w:rsidR="0046211F" w:rsidRPr="00C30304" w:rsidRDefault="0046211F" w:rsidP="0046211F">
      <w:r w:rsidRPr="00C30304">
        <w:t>00:11:23,816 --&gt; 00:11:25,283</w:t>
      </w:r>
    </w:p>
    <w:p w:rsidR="0046211F" w:rsidRPr="00C30304" w:rsidRDefault="0046211F" w:rsidP="0046211F">
      <w:r w:rsidRPr="00C30304">
        <w:t>&lt;i&gt; We realized that&lt;/i&gt;</w:t>
      </w:r>
    </w:p>
    <w:p w:rsidR="0046211F" w:rsidRPr="00C30304" w:rsidRDefault="0046211F" w:rsidP="0046211F">
      <w:r w:rsidRPr="00C30304">
        <w:t>&lt;i&gt; we needed to do&lt;/i&gt;</w:t>
      </w:r>
    </w:p>
    <w:p w:rsidR="0046211F" w:rsidRPr="00C30304" w:rsidRDefault="0046211F" w:rsidP="0046211F"/>
    <w:p w:rsidR="0046211F" w:rsidRPr="00C30304" w:rsidRDefault="0046211F" w:rsidP="0046211F">
      <w:r w:rsidRPr="00C30304">
        <w:t>194</w:t>
      </w:r>
    </w:p>
    <w:p w:rsidR="0046211F" w:rsidRPr="00C30304" w:rsidRDefault="0046211F" w:rsidP="0046211F">
      <w:r w:rsidRPr="00C30304">
        <w:t>00:11:25,285 --&gt; 00:11:28,353</w:t>
      </w:r>
    </w:p>
    <w:p w:rsidR="0046211F" w:rsidRPr="00C30304" w:rsidRDefault="0046211F" w:rsidP="0046211F">
      <w:r w:rsidRPr="00C30304">
        <w:t>&lt;i&gt; what we called deep analysis,&lt;/i&gt;</w:t>
      </w:r>
    </w:p>
    <w:p w:rsidR="0046211F" w:rsidRPr="00C30304" w:rsidRDefault="0046211F" w:rsidP="0046211F">
      <w:r w:rsidRPr="00C30304">
        <w:t>&lt;i&gt; pick apart the threat,&lt;/i&gt;</w:t>
      </w:r>
    </w:p>
    <w:p w:rsidR="0046211F" w:rsidRPr="00C30304" w:rsidRDefault="0046211F" w:rsidP="0046211F"/>
    <w:p w:rsidR="0046211F" w:rsidRPr="00C30304" w:rsidRDefault="0046211F" w:rsidP="0046211F">
      <w:r w:rsidRPr="00C30304">
        <w:t>195</w:t>
      </w:r>
    </w:p>
    <w:p w:rsidR="0046211F" w:rsidRPr="00C30304" w:rsidRDefault="0046211F" w:rsidP="0046211F">
      <w:r w:rsidRPr="00C30304">
        <w:t>00:11:28,355 --&gt; 00:11:31,189</w:t>
      </w:r>
    </w:p>
    <w:p w:rsidR="0046211F" w:rsidRPr="00C30304" w:rsidRDefault="0046211F" w:rsidP="0046211F">
      <w:r w:rsidRPr="00C30304">
        <w:t>&lt;i&gt; every single byte,&lt;/i&gt;</w:t>
      </w:r>
    </w:p>
    <w:p w:rsidR="0046211F" w:rsidRPr="00C30304" w:rsidRDefault="0046211F" w:rsidP="0046211F">
      <w:r w:rsidRPr="00C30304">
        <w:t>&lt;i&gt; every single zero, one,&lt;/i&gt;</w:t>
      </w:r>
    </w:p>
    <w:p w:rsidR="0046211F" w:rsidRPr="00C30304" w:rsidRDefault="0046211F" w:rsidP="0046211F"/>
    <w:p w:rsidR="0046211F" w:rsidRPr="00C30304" w:rsidRDefault="0046211F" w:rsidP="0046211F">
      <w:r w:rsidRPr="00C30304">
        <w:t>196</w:t>
      </w:r>
    </w:p>
    <w:p w:rsidR="0046211F" w:rsidRPr="00C30304" w:rsidRDefault="0046211F" w:rsidP="0046211F">
      <w:r w:rsidRPr="00C30304">
        <w:t>00:11:31,191 --&gt; 00:11:33,291</w:t>
      </w:r>
    </w:p>
    <w:p w:rsidR="0046211F" w:rsidRPr="00C30304" w:rsidRDefault="0046211F" w:rsidP="0046211F">
      <w:r w:rsidRPr="00C30304">
        <w:t>&lt;i&gt; and understand everything&lt;/i&gt;</w:t>
      </w:r>
    </w:p>
    <w:p w:rsidR="0046211F" w:rsidRPr="00C30304" w:rsidRDefault="0046211F" w:rsidP="0046211F">
      <w:r w:rsidRPr="00C30304">
        <w:t>&lt;i&gt; that was inside of it.&lt;/i&gt;</w:t>
      </w:r>
    </w:p>
    <w:p w:rsidR="0046211F" w:rsidRPr="00C30304" w:rsidRDefault="0046211F" w:rsidP="0046211F">
      <w:r w:rsidRPr="00C30304">
        <w:t>我们意识到我们所需要做的是深度分析，即把该威胁分解成单独的字节，单独的</w:t>
      </w:r>
      <w:r w:rsidRPr="00C30304">
        <w:t>0</w:t>
      </w:r>
      <w:r w:rsidRPr="00C30304">
        <w:t>和</w:t>
      </w:r>
      <w:r w:rsidRPr="00C30304">
        <w:t>1</w:t>
      </w:r>
      <w:r w:rsidRPr="00C30304">
        <w:t>，进而获悉隐藏在其中的每一个细节。</w:t>
      </w:r>
    </w:p>
    <w:p w:rsidR="0046211F" w:rsidRPr="00C30304" w:rsidRDefault="0046211F" w:rsidP="0046211F"/>
    <w:p w:rsidR="0046211F" w:rsidRPr="00C30304" w:rsidRDefault="0046211F" w:rsidP="0046211F">
      <w:r w:rsidRPr="00C30304">
        <w:lastRenderedPageBreak/>
        <w:t>197</w:t>
      </w:r>
    </w:p>
    <w:p w:rsidR="0046211F" w:rsidRPr="00C30304" w:rsidRDefault="0046211F" w:rsidP="0046211F">
      <w:r w:rsidRPr="00C30304">
        <w:t>00:11:33,826 --&gt; 00:11:35,627</w:t>
      </w:r>
    </w:p>
    <w:p w:rsidR="0046211F" w:rsidRPr="00C30304" w:rsidRDefault="0046211F" w:rsidP="0046211F">
      <w:r w:rsidRPr="00C30304">
        <w:t>&lt;i&gt; And just to give you&lt;/i&gt;</w:t>
      </w:r>
    </w:p>
    <w:p w:rsidR="0046211F" w:rsidRPr="00C30304" w:rsidRDefault="0046211F" w:rsidP="0046211F">
      <w:r w:rsidRPr="00C30304">
        <w:t>&lt;i&gt; some context,&lt;/i&gt;</w:t>
      </w:r>
    </w:p>
    <w:p w:rsidR="0046211F" w:rsidRPr="00C30304" w:rsidRDefault="0046211F" w:rsidP="0046211F"/>
    <w:p w:rsidR="0046211F" w:rsidRPr="00C30304" w:rsidRDefault="0046211F" w:rsidP="0046211F">
      <w:r w:rsidRPr="00C30304">
        <w:t>198</w:t>
      </w:r>
    </w:p>
    <w:p w:rsidR="0046211F" w:rsidRPr="00C30304" w:rsidRDefault="0046211F" w:rsidP="0046211F">
      <w:r w:rsidRPr="00C30304">
        <w:t>00:11:35,629 --&gt; 00:11:37,662</w:t>
      </w:r>
    </w:p>
    <w:p w:rsidR="0046211F" w:rsidRPr="00C30304" w:rsidRDefault="0046211F" w:rsidP="0046211F">
      <w:r w:rsidRPr="00C30304">
        <w:t>we can go through and understand</w:t>
      </w:r>
    </w:p>
    <w:p w:rsidR="0046211F" w:rsidRPr="00C30304" w:rsidRDefault="0046211F" w:rsidP="0046211F">
      <w:r w:rsidRPr="00C30304">
        <w:t>every line of code</w:t>
      </w:r>
    </w:p>
    <w:p w:rsidR="0046211F" w:rsidRPr="00C30304" w:rsidRDefault="0046211F" w:rsidP="0046211F"/>
    <w:p w:rsidR="0046211F" w:rsidRPr="00C30304" w:rsidRDefault="0046211F" w:rsidP="0046211F">
      <w:r w:rsidRPr="00C30304">
        <w:t>199</w:t>
      </w:r>
    </w:p>
    <w:p w:rsidR="0046211F" w:rsidRPr="00C30304" w:rsidRDefault="0046211F" w:rsidP="0046211F">
      <w:r w:rsidRPr="00C30304">
        <w:t>00:11:37,664 --&gt; 00:11:39,464</w:t>
      </w:r>
    </w:p>
    <w:p w:rsidR="0046211F" w:rsidRPr="00C30304" w:rsidRDefault="0046211F" w:rsidP="0046211F">
      <w:r w:rsidRPr="00C30304">
        <w:t>for the average threat</w:t>
      </w:r>
    </w:p>
    <w:p w:rsidR="0046211F" w:rsidRPr="00C30304" w:rsidRDefault="0046211F" w:rsidP="0046211F">
      <w:r w:rsidRPr="00C30304">
        <w:t>in minutes.</w:t>
      </w:r>
    </w:p>
    <w:p w:rsidR="0046211F" w:rsidRPr="00C30304" w:rsidRDefault="0046211F" w:rsidP="0046211F">
      <w:r w:rsidRPr="00C30304">
        <w:t>给你一些建议，对于普通的威胁，我们能够在几分钟内对每行代码进行验证和获悉。</w:t>
      </w:r>
    </w:p>
    <w:p w:rsidR="0046211F" w:rsidRPr="00C30304" w:rsidRDefault="0046211F" w:rsidP="0046211F"/>
    <w:p w:rsidR="0046211F" w:rsidRPr="00C30304" w:rsidRDefault="0046211F" w:rsidP="0046211F">
      <w:r w:rsidRPr="00C30304">
        <w:t>200</w:t>
      </w:r>
    </w:p>
    <w:p w:rsidR="0046211F" w:rsidRPr="00C30304" w:rsidRDefault="0046211F" w:rsidP="0046211F">
      <w:r w:rsidRPr="00C30304">
        <w:t>00:11:40,066 --&gt; 00:11:41,866</w:t>
      </w:r>
    </w:p>
    <w:p w:rsidR="0046211F" w:rsidRPr="00C30304" w:rsidRDefault="0046211F" w:rsidP="0046211F">
      <w:r w:rsidRPr="00C30304">
        <w:t>And here we are</w:t>
      </w:r>
    </w:p>
    <w:p w:rsidR="0046211F" w:rsidRPr="00C30304" w:rsidRDefault="0046211F" w:rsidP="0046211F">
      <w:r w:rsidRPr="00C30304">
        <w:t>one month into this threat</w:t>
      </w:r>
    </w:p>
    <w:p w:rsidR="0046211F" w:rsidRPr="00C30304" w:rsidRDefault="0046211F" w:rsidP="0046211F"/>
    <w:p w:rsidR="0046211F" w:rsidRPr="00C30304" w:rsidRDefault="0046211F" w:rsidP="0046211F">
      <w:r w:rsidRPr="00C30304">
        <w:t>201</w:t>
      </w:r>
    </w:p>
    <w:p w:rsidR="0046211F" w:rsidRPr="00C30304" w:rsidRDefault="0046211F" w:rsidP="0046211F">
      <w:r w:rsidRPr="00C30304">
        <w:t>00:11:41,868 --&gt; 00:11:43,802</w:t>
      </w:r>
    </w:p>
    <w:p w:rsidR="0046211F" w:rsidRPr="00C30304" w:rsidRDefault="0046211F" w:rsidP="0046211F">
      <w:r w:rsidRPr="00C30304">
        <w:t>and we were just starting</w:t>
      </w:r>
    </w:p>
    <w:p w:rsidR="0046211F" w:rsidRPr="00C30304" w:rsidRDefault="0046211F" w:rsidP="0046211F">
      <w:r w:rsidRPr="00C30304">
        <w:t>to discover what we call</w:t>
      </w:r>
    </w:p>
    <w:p w:rsidR="0046211F" w:rsidRPr="00C30304" w:rsidRDefault="0046211F" w:rsidP="0046211F"/>
    <w:p w:rsidR="0046211F" w:rsidRPr="00C30304" w:rsidRDefault="0046211F" w:rsidP="0046211F">
      <w:r w:rsidRPr="00C30304">
        <w:t>202</w:t>
      </w:r>
    </w:p>
    <w:p w:rsidR="0046211F" w:rsidRPr="00C30304" w:rsidRDefault="0046211F" w:rsidP="0046211F">
      <w:r w:rsidRPr="00C30304">
        <w:t>00:11:43,804 --&gt; 00:11:45,704</w:t>
      </w:r>
    </w:p>
    <w:p w:rsidR="0046211F" w:rsidRPr="00C30304" w:rsidRDefault="0046211F" w:rsidP="0046211F">
      <w:r w:rsidRPr="00C30304">
        <w:t>the payload</w:t>
      </w:r>
    </w:p>
    <w:p w:rsidR="0046211F" w:rsidRPr="00C30304" w:rsidRDefault="0046211F" w:rsidP="0046211F">
      <w:r w:rsidRPr="00C30304">
        <w:t>or its whole purpose.</w:t>
      </w:r>
    </w:p>
    <w:p w:rsidR="0046211F" w:rsidRPr="00C30304" w:rsidRDefault="0046211F" w:rsidP="0046211F">
      <w:r w:rsidRPr="00C30304">
        <w:t>然而对于震网</w:t>
      </w:r>
      <w:r w:rsidRPr="00C30304">
        <w:t>,</w:t>
      </w:r>
      <w:r w:rsidRPr="00C30304">
        <w:t>我们用了一个月的时间来研究它</w:t>
      </w:r>
      <w:r w:rsidRPr="00C30304">
        <w:t>,</w:t>
      </w:r>
      <w:r w:rsidRPr="00C30304">
        <w:t>才仅仅发现其所谓的有效载荷和整体目的。</w:t>
      </w:r>
    </w:p>
    <w:p w:rsidR="0046211F" w:rsidRPr="00C30304" w:rsidRDefault="0046211F" w:rsidP="0046211F"/>
    <w:p w:rsidR="0046211F" w:rsidRPr="00C30304" w:rsidRDefault="0046211F" w:rsidP="0046211F">
      <w:r w:rsidRPr="00C30304">
        <w:t>203</w:t>
      </w:r>
    </w:p>
    <w:p w:rsidR="0046211F" w:rsidRPr="00C30304" w:rsidRDefault="0046211F" w:rsidP="0046211F">
      <w:r w:rsidRPr="00C30304">
        <w:t>00:11:48,040 --&gt; 00:11:49,574</w:t>
      </w:r>
    </w:p>
    <w:p w:rsidR="0046211F" w:rsidRPr="00C30304" w:rsidRDefault="0046211F" w:rsidP="0046211F">
      <w:r w:rsidRPr="00C30304">
        <w:t>&lt;i&gt; When looking at&lt;/i&gt;</w:t>
      </w:r>
    </w:p>
    <w:p w:rsidR="0046211F" w:rsidRPr="00C30304" w:rsidRDefault="0046211F" w:rsidP="0046211F">
      <w:r w:rsidRPr="00C30304">
        <w:t>&lt;i&gt; the stuxnet code,&lt;/i&gt;</w:t>
      </w:r>
    </w:p>
    <w:p w:rsidR="0046211F" w:rsidRPr="00C30304" w:rsidRDefault="0046211F" w:rsidP="0046211F"/>
    <w:p w:rsidR="0046211F" w:rsidRPr="00C30304" w:rsidRDefault="0046211F" w:rsidP="0046211F">
      <w:r w:rsidRPr="00C30304">
        <w:t>204</w:t>
      </w:r>
    </w:p>
    <w:p w:rsidR="0046211F" w:rsidRPr="00C30304" w:rsidRDefault="0046211F" w:rsidP="0046211F">
      <w:r w:rsidRPr="00C30304">
        <w:t>00:11:49,576 --&gt; 00:11:52,143</w:t>
      </w:r>
    </w:p>
    <w:p w:rsidR="0046211F" w:rsidRPr="00C30304" w:rsidRDefault="0046211F" w:rsidP="0046211F">
      <w:r w:rsidRPr="00C30304">
        <w:t>&lt;i&gt; it's 20 times the size&lt;/i&gt;</w:t>
      </w:r>
    </w:p>
    <w:p w:rsidR="0046211F" w:rsidRPr="00C30304" w:rsidRDefault="0046211F" w:rsidP="0046211F">
      <w:r w:rsidRPr="00C30304">
        <w:t>&lt;i&gt; of the average piece of code&lt;/i&gt;</w:t>
      </w:r>
    </w:p>
    <w:p w:rsidR="0046211F" w:rsidRPr="00C30304" w:rsidRDefault="0046211F" w:rsidP="0046211F"/>
    <w:p w:rsidR="0046211F" w:rsidRPr="00C30304" w:rsidRDefault="0046211F" w:rsidP="0046211F">
      <w:r w:rsidRPr="00C30304">
        <w:t>205</w:t>
      </w:r>
    </w:p>
    <w:p w:rsidR="0046211F" w:rsidRPr="00C30304" w:rsidRDefault="0046211F" w:rsidP="0046211F">
      <w:r w:rsidRPr="00C30304">
        <w:t>00:11:52,645 --&gt; 00:11:54,879</w:t>
      </w:r>
    </w:p>
    <w:p w:rsidR="0046211F" w:rsidRPr="00C30304" w:rsidRDefault="0046211F" w:rsidP="0046211F">
      <w:r w:rsidRPr="00C30304">
        <w:lastRenderedPageBreak/>
        <w:t>&lt;i&gt; but contains almost&lt;/i&gt;</w:t>
      </w:r>
    </w:p>
    <w:p w:rsidR="0046211F" w:rsidRPr="00C30304" w:rsidRDefault="0046211F" w:rsidP="0046211F">
      <w:r w:rsidRPr="00C30304">
        <w:t>&lt;i&gt; no bugs inside of it.&lt;/i&gt;</w:t>
      </w:r>
    </w:p>
    <w:p w:rsidR="0046211F" w:rsidRPr="00C30304" w:rsidRDefault="0046211F" w:rsidP="0046211F">
      <w:r w:rsidRPr="00C30304">
        <w:t>我们所看到的震网蠕虫代码，它的长度是普通一段代码的</w:t>
      </w:r>
      <w:r w:rsidRPr="00C30304">
        <w:t>20</w:t>
      </w:r>
      <w:r w:rsidRPr="00C30304">
        <w:t>倍，而且其内容是几乎没有漏洞的。</w:t>
      </w:r>
    </w:p>
    <w:p w:rsidR="0046211F" w:rsidRPr="00C30304" w:rsidRDefault="0046211F" w:rsidP="0046211F"/>
    <w:p w:rsidR="0046211F" w:rsidRPr="00C30304" w:rsidRDefault="0046211F" w:rsidP="0046211F">
      <w:r w:rsidRPr="00C30304">
        <w:t>206</w:t>
      </w:r>
    </w:p>
    <w:p w:rsidR="0046211F" w:rsidRPr="00C30304" w:rsidRDefault="0046211F" w:rsidP="0046211F">
      <w:r w:rsidRPr="00C30304">
        <w:t>00:11:54,881 --&gt; 00:11:56,748</w:t>
      </w:r>
    </w:p>
    <w:p w:rsidR="0046211F" w:rsidRPr="00C30304" w:rsidRDefault="0046211F" w:rsidP="0046211F">
      <w:r w:rsidRPr="00C30304">
        <w:t>&lt;i&gt; And that's extremely rare.&lt;/i&gt;</w:t>
      </w:r>
    </w:p>
    <w:p w:rsidR="0046211F" w:rsidRPr="00C30304" w:rsidRDefault="0046211F" w:rsidP="0046211F">
      <w:r w:rsidRPr="00C30304">
        <w:t>这是极其罕见的。</w:t>
      </w:r>
    </w:p>
    <w:p w:rsidR="0046211F" w:rsidRPr="00C30304" w:rsidRDefault="0046211F" w:rsidP="0046211F"/>
    <w:p w:rsidR="0046211F" w:rsidRPr="00C30304" w:rsidRDefault="0046211F" w:rsidP="0046211F">
      <w:r w:rsidRPr="00C30304">
        <w:t>207</w:t>
      </w:r>
    </w:p>
    <w:p w:rsidR="0046211F" w:rsidRPr="00C30304" w:rsidRDefault="0046211F" w:rsidP="0046211F">
      <w:r w:rsidRPr="00C30304">
        <w:t>00:11:56,750 --&gt; 00:11:58,650</w:t>
      </w:r>
    </w:p>
    <w:p w:rsidR="0046211F" w:rsidRPr="00C30304" w:rsidRDefault="0046211F" w:rsidP="0046211F">
      <w:r w:rsidRPr="00C30304">
        <w:t>&lt;i&gt; Malicious code always has&lt;/i&gt;</w:t>
      </w:r>
    </w:p>
    <w:p w:rsidR="0046211F" w:rsidRPr="00C30304" w:rsidRDefault="0046211F" w:rsidP="0046211F">
      <w:r w:rsidRPr="00C30304">
        <w:t>&lt;i&gt; bugs inside of it.&lt;/i&gt;</w:t>
      </w:r>
    </w:p>
    <w:p w:rsidR="0046211F" w:rsidRPr="00C30304" w:rsidRDefault="0046211F" w:rsidP="0046211F">
      <w:r w:rsidRPr="00C30304">
        <w:t>恶意代码总是会存在一些漏洞。</w:t>
      </w:r>
    </w:p>
    <w:p w:rsidR="0046211F" w:rsidRPr="00C30304" w:rsidRDefault="0046211F" w:rsidP="0046211F"/>
    <w:p w:rsidR="0046211F" w:rsidRPr="00C30304" w:rsidRDefault="0046211F" w:rsidP="0046211F">
      <w:r w:rsidRPr="00C30304">
        <w:t>208</w:t>
      </w:r>
    </w:p>
    <w:p w:rsidR="0046211F" w:rsidRPr="00C30304" w:rsidRDefault="0046211F" w:rsidP="0046211F">
      <w:r w:rsidRPr="00C30304">
        <w:t>00:11:58,652 --&gt; 00:12:00,418</w:t>
      </w:r>
    </w:p>
    <w:p w:rsidR="0046211F" w:rsidRPr="00C30304" w:rsidRDefault="0046211F" w:rsidP="0046211F">
      <w:r w:rsidRPr="00C30304">
        <w:t>&lt;i&gt; This wasn't the case&lt;/i&gt;</w:t>
      </w:r>
    </w:p>
    <w:p w:rsidR="0046211F" w:rsidRPr="00C30304" w:rsidRDefault="0046211F" w:rsidP="0046211F">
      <w:r w:rsidRPr="00C30304">
        <w:t>&lt;i&gt; with stuxnet.&lt;/i&gt;</w:t>
      </w:r>
    </w:p>
    <w:p w:rsidR="0046211F" w:rsidRPr="00C30304" w:rsidRDefault="0046211F" w:rsidP="0046211F">
      <w:r w:rsidRPr="00C30304">
        <w:t>然而，震网却不是这样。</w:t>
      </w:r>
    </w:p>
    <w:p w:rsidR="0046211F" w:rsidRPr="00C30304" w:rsidRDefault="0046211F" w:rsidP="0046211F"/>
    <w:p w:rsidR="0046211F" w:rsidRPr="00C30304" w:rsidRDefault="0046211F" w:rsidP="0046211F">
      <w:r w:rsidRPr="00C30304">
        <w:t>209</w:t>
      </w:r>
    </w:p>
    <w:p w:rsidR="0046211F" w:rsidRPr="00C30304" w:rsidRDefault="0046211F" w:rsidP="0046211F">
      <w:r w:rsidRPr="00C30304">
        <w:t>00:12:00,420 --&gt; 00:12:03,254</w:t>
      </w:r>
    </w:p>
    <w:p w:rsidR="0046211F" w:rsidRPr="00C30304" w:rsidRDefault="0046211F" w:rsidP="0046211F">
      <w:r w:rsidRPr="00C30304">
        <w:t>&lt;i&gt; It's dense and every piece&lt;/i&gt;</w:t>
      </w:r>
    </w:p>
    <w:p w:rsidR="0046211F" w:rsidRPr="00C30304" w:rsidRDefault="0046211F" w:rsidP="0046211F">
      <w:r w:rsidRPr="00C30304">
        <w:t>&lt;i&gt; of code does something&lt;/i&gt;</w:t>
      </w:r>
    </w:p>
    <w:p w:rsidR="0046211F" w:rsidRPr="00C30304" w:rsidRDefault="0046211F" w:rsidP="0046211F"/>
    <w:p w:rsidR="0046211F" w:rsidRPr="00C30304" w:rsidRDefault="0046211F" w:rsidP="0046211F">
      <w:r w:rsidRPr="00C30304">
        <w:t>210</w:t>
      </w:r>
    </w:p>
    <w:p w:rsidR="0046211F" w:rsidRPr="00C30304" w:rsidRDefault="0046211F" w:rsidP="0046211F">
      <w:r w:rsidRPr="00C30304">
        <w:t>00:12:03,256 --&gt; 00:12:06,091</w:t>
      </w:r>
    </w:p>
    <w:p w:rsidR="0046211F" w:rsidRPr="00C30304" w:rsidRDefault="0046211F" w:rsidP="0046211F">
      <w:r w:rsidRPr="00C30304">
        <w:t>&lt;i&gt; and does something right&lt;/i&gt;</w:t>
      </w:r>
    </w:p>
    <w:p w:rsidR="0046211F" w:rsidRPr="00C30304" w:rsidRDefault="0046211F" w:rsidP="0046211F">
      <w:r w:rsidRPr="00C30304">
        <w:t>&lt;i&gt;in order to conduct its attack.&lt;/i&gt;</w:t>
      </w:r>
    </w:p>
    <w:p w:rsidR="0046211F" w:rsidRPr="00C30304" w:rsidRDefault="0046211F" w:rsidP="0046211F">
      <w:r w:rsidRPr="00C30304">
        <w:t>其代码是密集编写的，每一个代码具体用来做什么都是有利于其攻击行为的。</w:t>
      </w:r>
    </w:p>
    <w:p w:rsidR="0046211F" w:rsidRPr="00C30304" w:rsidRDefault="0046211F" w:rsidP="0046211F"/>
    <w:p w:rsidR="0046211F" w:rsidRPr="00C30304" w:rsidRDefault="0046211F" w:rsidP="0046211F">
      <w:r w:rsidRPr="00C30304">
        <w:t>211</w:t>
      </w:r>
    </w:p>
    <w:p w:rsidR="0046211F" w:rsidRPr="00C30304" w:rsidRDefault="0046211F" w:rsidP="0046211F">
      <w:r w:rsidRPr="00C30304">
        <w:t>00:12:07,326 --&gt; 00:12:09,394</w:t>
      </w:r>
    </w:p>
    <w:p w:rsidR="0046211F" w:rsidRPr="00C30304" w:rsidRDefault="0046211F" w:rsidP="0046211F">
      <w:r w:rsidRPr="00C30304">
        <w:t>&lt;i&gt; One of the things that&lt;/i&gt;</w:t>
      </w:r>
    </w:p>
    <w:p w:rsidR="0046211F" w:rsidRPr="00C30304" w:rsidRDefault="0046211F" w:rsidP="0046211F">
      <w:r w:rsidRPr="00C30304">
        <w:t>&lt;i&gt; surprised us&lt;/i&gt;</w:t>
      </w:r>
    </w:p>
    <w:p w:rsidR="0046211F" w:rsidRPr="00C30304" w:rsidRDefault="0046211F" w:rsidP="0046211F"/>
    <w:p w:rsidR="0046211F" w:rsidRPr="00C30304" w:rsidRDefault="0046211F" w:rsidP="0046211F">
      <w:r w:rsidRPr="00C30304">
        <w:t>212</w:t>
      </w:r>
    </w:p>
    <w:p w:rsidR="0046211F" w:rsidRPr="00C30304" w:rsidRDefault="0046211F" w:rsidP="0046211F">
      <w:r w:rsidRPr="00C30304">
        <w:t>00:12:09,396 --&gt; 00:12:11,763</w:t>
      </w:r>
    </w:p>
    <w:p w:rsidR="0046211F" w:rsidRPr="00C30304" w:rsidRDefault="0046211F" w:rsidP="0046211F">
      <w:r w:rsidRPr="00C30304">
        <w:t>&lt;i&gt; was that stuxnet&lt;/i&gt;</w:t>
      </w:r>
    </w:p>
    <w:p w:rsidR="0046211F" w:rsidRPr="00C30304" w:rsidRDefault="0046211F" w:rsidP="0046211F">
      <w:r w:rsidRPr="00C30304">
        <w:t>&lt;i&gt; utilized what's called&lt;/i&gt;</w:t>
      </w:r>
    </w:p>
    <w:p w:rsidR="0046211F" w:rsidRPr="00C30304" w:rsidRDefault="0046211F" w:rsidP="0046211F"/>
    <w:p w:rsidR="0046211F" w:rsidRPr="00C30304" w:rsidRDefault="0046211F" w:rsidP="0046211F">
      <w:r w:rsidRPr="00C30304">
        <w:t>213</w:t>
      </w:r>
    </w:p>
    <w:p w:rsidR="0046211F" w:rsidRPr="00C30304" w:rsidRDefault="0046211F" w:rsidP="0046211F">
      <w:r w:rsidRPr="00C30304">
        <w:lastRenderedPageBreak/>
        <w:t>00:12:11,765 --&gt; 00:12:14,332</w:t>
      </w:r>
    </w:p>
    <w:p w:rsidR="0046211F" w:rsidRPr="00C30304" w:rsidRDefault="0046211F" w:rsidP="0046211F">
      <w:r w:rsidRPr="00C30304">
        <w:t>a zero-day exploit,</w:t>
      </w:r>
    </w:p>
    <w:p w:rsidR="0046211F" w:rsidRPr="00C30304" w:rsidRDefault="0046211F" w:rsidP="0046211F">
      <w:r w:rsidRPr="00C30304">
        <w:t>or basically,</w:t>
      </w:r>
    </w:p>
    <w:p w:rsidR="0046211F" w:rsidRPr="00C30304" w:rsidRDefault="0046211F" w:rsidP="0046211F"/>
    <w:p w:rsidR="0046211F" w:rsidRPr="00C30304" w:rsidRDefault="0046211F" w:rsidP="0046211F">
      <w:r w:rsidRPr="00C30304">
        <w:t>214</w:t>
      </w:r>
    </w:p>
    <w:p w:rsidR="0046211F" w:rsidRPr="00C30304" w:rsidRDefault="0046211F" w:rsidP="0046211F">
      <w:r w:rsidRPr="00C30304">
        <w:t>00:12:14,334 --&gt; 00:12:16,668</w:t>
      </w:r>
    </w:p>
    <w:p w:rsidR="0046211F" w:rsidRPr="00C30304" w:rsidRDefault="0046211F" w:rsidP="0046211F">
      <w:r w:rsidRPr="00C30304">
        <w:t>a piece of code</w:t>
      </w:r>
    </w:p>
    <w:p w:rsidR="0046211F" w:rsidRPr="00C30304" w:rsidRDefault="0046211F" w:rsidP="0046211F">
      <w:r w:rsidRPr="00C30304">
        <w:t>that allows it to spread</w:t>
      </w:r>
    </w:p>
    <w:p w:rsidR="0046211F" w:rsidRPr="00C30304" w:rsidRDefault="0046211F" w:rsidP="0046211F"/>
    <w:p w:rsidR="0046211F" w:rsidRPr="00C30304" w:rsidRDefault="0046211F" w:rsidP="0046211F">
      <w:r w:rsidRPr="00C30304">
        <w:t>215</w:t>
      </w:r>
    </w:p>
    <w:p w:rsidR="0046211F" w:rsidRPr="00C30304" w:rsidRDefault="0046211F" w:rsidP="0046211F">
      <w:r w:rsidRPr="00C30304">
        <w:t>00:12:16,670 --&gt; 00:12:18,503</w:t>
      </w:r>
    </w:p>
    <w:p w:rsidR="0046211F" w:rsidRPr="00C30304" w:rsidRDefault="0046211F" w:rsidP="0046211F">
      <w:r w:rsidRPr="00C30304">
        <w:t>without you having</w:t>
      </w:r>
    </w:p>
    <w:p w:rsidR="0046211F" w:rsidRPr="00C30304" w:rsidRDefault="0046211F" w:rsidP="0046211F">
      <w:r w:rsidRPr="00C30304">
        <w:t>to do anything.</w:t>
      </w:r>
    </w:p>
    <w:p w:rsidR="0046211F" w:rsidRPr="00C30304" w:rsidRDefault="0046211F" w:rsidP="0046211F">
      <w:r w:rsidRPr="00C30304">
        <w:t>而令我们惊讶的是震网蠕虫病毒利用了我们所谓的零日漏洞。或者从根本上来讲，即使你不做任何事该病毒也会扩散。</w:t>
      </w:r>
    </w:p>
    <w:p w:rsidR="0046211F" w:rsidRPr="00C30304" w:rsidRDefault="0046211F" w:rsidP="0046211F"/>
    <w:p w:rsidR="0046211F" w:rsidRPr="00C30304" w:rsidRDefault="0046211F" w:rsidP="0046211F">
      <w:r w:rsidRPr="00C30304">
        <w:t>216</w:t>
      </w:r>
    </w:p>
    <w:p w:rsidR="0046211F" w:rsidRPr="00C30304" w:rsidRDefault="0046211F" w:rsidP="0046211F">
      <w:r w:rsidRPr="00C30304">
        <w:t>00:12:18,505 --&gt; 00:12:21,239</w:t>
      </w:r>
    </w:p>
    <w:p w:rsidR="0046211F" w:rsidRPr="00C30304" w:rsidRDefault="0046211F" w:rsidP="0046211F">
      <w:r w:rsidRPr="00C30304">
        <w:t>You don't have to, for example,</w:t>
      </w:r>
    </w:p>
    <w:p w:rsidR="0046211F" w:rsidRPr="00C30304" w:rsidRDefault="0046211F" w:rsidP="0046211F">
      <w:r w:rsidRPr="00C30304">
        <w:t>download a file and run it.</w:t>
      </w:r>
    </w:p>
    <w:p w:rsidR="0046211F" w:rsidRPr="00C30304" w:rsidRDefault="0046211F" w:rsidP="0046211F">
      <w:r w:rsidRPr="00C30304">
        <w:t>举个例子来说</w:t>
      </w:r>
      <w:r w:rsidRPr="00C30304">
        <w:t>,</w:t>
      </w:r>
      <w:r w:rsidRPr="00C30304">
        <w:t>你不需要下载一个文件并运行它。</w:t>
      </w:r>
    </w:p>
    <w:p w:rsidR="0046211F" w:rsidRPr="00C30304" w:rsidRDefault="0046211F" w:rsidP="0046211F"/>
    <w:p w:rsidR="0046211F" w:rsidRPr="00C30304" w:rsidRDefault="0046211F" w:rsidP="0046211F">
      <w:r w:rsidRPr="00C30304">
        <w:t>217</w:t>
      </w:r>
    </w:p>
    <w:p w:rsidR="0046211F" w:rsidRPr="00C30304" w:rsidRDefault="0046211F" w:rsidP="0046211F">
      <w:r w:rsidRPr="00C30304">
        <w:t>00:12:21,241 --&gt; 00:12:23,441</w:t>
      </w:r>
    </w:p>
    <w:p w:rsidR="0046211F" w:rsidRPr="00C30304" w:rsidRDefault="0046211F" w:rsidP="0046211F">
      <w:r w:rsidRPr="00C30304">
        <w:t>A zero-day exploit</w:t>
      </w:r>
    </w:p>
    <w:p w:rsidR="0046211F" w:rsidRPr="00C30304" w:rsidRDefault="0046211F" w:rsidP="0046211F">
      <w:r w:rsidRPr="00C30304">
        <w:t>is an exploit that</w:t>
      </w:r>
    </w:p>
    <w:p w:rsidR="0046211F" w:rsidRPr="00C30304" w:rsidRDefault="0046211F" w:rsidP="0046211F"/>
    <w:p w:rsidR="0046211F" w:rsidRPr="00C30304" w:rsidRDefault="0046211F" w:rsidP="0046211F">
      <w:r w:rsidRPr="00C30304">
        <w:t>218</w:t>
      </w:r>
    </w:p>
    <w:p w:rsidR="0046211F" w:rsidRPr="00C30304" w:rsidRDefault="0046211F" w:rsidP="0046211F">
      <w:r w:rsidRPr="00C30304">
        <w:t>00:12:23,443 --&gt; 00:12:25,110</w:t>
      </w:r>
    </w:p>
    <w:p w:rsidR="0046211F" w:rsidRPr="00C30304" w:rsidRDefault="0046211F" w:rsidP="0046211F">
      <w:r w:rsidRPr="00C30304">
        <w:t>nobody knows about</w:t>
      </w:r>
    </w:p>
    <w:p w:rsidR="0046211F" w:rsidRPr="00C30304" w:rsidRDefault="0046211F" w:rsidP="0046211F">
      <w:r w:rsidRPr="00C30304">
        <w:t>except the attacker</w:t>
      </w:r>
      <w:r w:rsidRPr="00C30304">
        <w:t>。</w:t>
      </w:r>
    </w:p>
    <w:p w:rsidR="0046211F" w:rsidRPr="00C30304" w:rsidRDefault="0046211F" w:rsidP="0046211F">
      <w:r w:rsidRPr="00C30304">
        <w:t>“</w:t>
      </w:r>
      <w:r w:rsidRPr="00C30304">
        <w:t>零日攻击</w:t>
      </w:r>
      <w:r w:rsidRPr="00C30304">
        <w:t>”</w:t>
      </w:r>
      <w:r w:rsidRPr="00C30304">
        <w:t>就是除了攻击者没有人知道的攻击。</w:t>
      </w:r>
    </w:p>
    <w:p w:rsidR="0046211F" w:rsidRPr="00C30304" w:rsidRDefault="0046211F" w:rsidP="0046211F"/>
    <w:p w:rsidR="0046211F" w:rsidRPr="00C30304" w:rsidRDefault="0046211F" w:rsidP="0046211F">
      <w:r w:rsidRPr="00C30304">
        <w:t>219</w:t>
      </w:r>
    </w:p>
    <w:p w:rsidR="0046211F" w:rsidRPr="00C30304" w:rsidRDefault="0046211F" w:rsidP="0046211F">
      <w:r w:rsidRPr="00C30304">
        <w:t>00:12:25,112 --&gt; 00:12:26,678</w:t>
      </w:r>
    </w:p>
    <w:p w:rsidR="0046211F" w:rsidRPr="00C30304" w:rsidRDefault="0046211F" w:rsidP="0046211F">
      <w:r w:rsidRPr="00C30304">
        <w:t>So there's no protection</w:t>
      </w:r>
    </w:p>
    <w:p w:rsidR="0046211F" w:rsidRPr="00C30304" w:rsidRDefault="0046211F" w:rsidP="0046211F">
      <w:r w:rsidRPr="00C30304">
        <w:t>against it.</w:t>
      </w:r>
    </w:p>
    <w:p w:rsidR="0046211F" w:rsidRPr="00C30304" w:rsidRDefault="0046211F" w:rsidP="0046211F">
      <w:r w:rsidRPr="00C30304">
        <w:t>所以就不存在有效的防护措施来应对它。</w:t>
      </w:r>
    </w:p>
    <w:p w:rsidR="0046211F" w:rsidRPr="00C30304" w:rsidRDefault="0046211F" w:rsidP="0046211F"/>
    <w:p w:rsidR="0046211F" w:rsidRPr="00C30304" w:rsidRDefault="0046211F" w:rsidP="0046211F">
      <w:r w:rsidRPr="00C30304">
        <w:t>220</w:t>
      </w:r>
    </w:p>
    <w:p w:rsidR="0046211F" w:rsidRPr="00C30304" w:rsidRDefault="0046211F" w:rsidP="0046211F">
      <w:r w:rsidRPr="00C30304">
        <w:t>00:12:26,680 --&gt; 00:12:28,113</w:t>
      </w:r>
    </w:p>
    <w:p w:rsidR="0046211F" w:rsidRPr="00C30304" w:rsidRDefault="0046211F" w:rsidP="0046211F">
      <w:r w:rsidRPr="00C30304">
        <w:t>There's been</w:t>
      </w:r>
    </w:p>
    <w:p w:rsidR="0046211F" w:rsidRPr="00C30304" w:rsidRDefault="0046211F" w:rsidP="0046211F">
      <w:r w:rsidRPr="00C30304">
        <w:t>no patch released.</w:t>
      </w:r>
    </w:p>
    <w:p w:rsidR="0046211F" w:rsidRPr="00C30304" w:rsidRDefault="0046211F" w:rsidP="0046211F">
      <w:r w:rsidRPr="00C30304">
        <w:t>也没有补丁发布。</w:t>
      </w:r>
    </w:p>
    <w:p w:rsidR="0046211F" w:rsidRPr="00C30304" w:rsidRDefault="0046211F" w:rsidP="0046211F"/>
    <w:p w:rsidR="0046211F" w:rsidRPr="00C30304" w:rsidRDefault="0046211F" w:rsidP="0046211F">
      <w:r w:rsidRPr="00C30304">
        <w:t>221</w:t>
      </w:r>
    </w:p>
    <w:p w:rsidR="0046211F" w:rsidRPr="00C30304" w:rsidRDefault="0046211F" w:rsidP="0046211F">
      <w:r w:rsidRPr="00C30304">
        <w:t>00:12:28,115 --&gt; 00:12:30,415</w:t>
      </w:r>
    </w:p>
    <w:p w:rsidR="0046211F" w:rsidRPr="00C30304" w:rsidRDefault="0046211F" w:rsidP="0046211F">
      <w:r w:rsidRPr="00C30304">
        <w:t>There's been zero days</w:t>
      </w:r>
    </w:p>
    <w:p w:rsidR="0046211F" w:rsidRPr="00C30304" w:rsidRDefault="0046211F" w:rsidP="0046211F">
      <w:r w:rsidRPr="00C30304">
        <w:t>protection,</w:t>
      </w:r>
    </w:p>
    <w:p w:rsidR="0046211F" w:rsidRPr="00C30304" w:rsidRDefault="0046211F" w:rsidP="0046211F"/>
    <w:p w:rsidR="0046211F" w:rsidRPr="00C30304" w:rsidRDefault="0046211F" w:rsidP="0046211F">
      <w:r w:rsidRPr="00C30304">
        <w:t>222</w:t>
      </w:r>
    </w:p>
    <w:p w:rsidR="0046211F" w:rsidRPr="00C30304" w:rsidRDefault="0046211F" w:rsidP="0046211F">
      <w:r w:rsidRPr="00C30304">
        <w:t>00:12:30,417 --&gt; 00:12:32,016</w:t>
      </w:r>
    </w:p>
    <w:p w:rsidR="0046211F" w:rsidRPr="00C30304" w:rsidRDefault="0046211F" w:rsidP="0046211F">
      <w:r w:rsidRPr="00C30304">
        <w:t>you know, against it.</w:t>
      </w:r>
    </w:p>
    <w:p w:rsidR="0046211F" w:rsidRPr="00C30304" w:rsidRDefault="0046211F" w:rsidP="0046211F">
      <w:r w:rsidRPr="00C30304">
        <w:t>目前存在零日防护，正如你所知道的那样，抵制它。</w:t>
      </w:r>
    </w:p>
    <w:p w:rsidR="0046211F" w:rsidRPr="00C30304" w:rsidRDefault="0046211F" w:rsidP="0046211F"/>
    <w:p w:rsidR="0046211F" w:rsidRPr="00C30304" w:rsidRDefault="0046211F" w:rsidP="0046211F">
      <w:r w:rsidRPr="00C30304">
        <w:t>223</w:t>
      </w:r>
    </w:p>
    <w:p w:rsidR="0046211F" w:rsidRPr="00C30304" w:rsidRDefault="0046211F" w:rsidP="0046211F">
      <w:r w:rsidRPr="00C30304">
        <w:t>00:12:32,885 --&gt; 00:12:34,285</w:t>
      </w:r>
    </w:p>
    <w:p w:rsidR="0046211F" w:rsidRPr="00C30304" w:rsidRDefault="0046211F" w:rsidP="0046211F">
      <w:r w:rsidRPr="00C30304">
        <w:t>&lt;i&gt; That's what attackers value,&lt;/i&gt;</w:t>
      </w:r>
    </w:p>
    <w:p w:rsidR="0046211F" w:rsidRPr="00C30304" w:rsidRDefault="0046211F" w:rsidP="0046211F"/>
    <w:p w:rsidR="0046211F" w:rsidRPr="00C30304" w:rsidRDefault="0046211F" w:rsidP="0046211F">
      <w:r w:rsidRPr="00C30304">
        <w:t>224</w:t>
      </w:r>
    </w:p>
    <w:p w:rsidR="0046211F" w:rsidRPr="00C30304" w:rsidRDefault="0046211F" w:rsidP="0046211F">
      <w:r w:rsidRPr="00C30304">
        <w:t>00:12:34,287 --&gt; 00:12:36,087</w:t>
      </w:r>
    </w:p>
    <w:p w:rsidR="0046211F" w:rsidRPr="00C30304" w:rsidRDefault="0046211F" w:rsidP="0046211F">
      <w:r w:rsidRPr="00C30304">
        <w:t>&lt;i&gt; because they know 100 percent&lt;/i&gt;</w:t>
      </w:r>
    </w:p>
    <w:p w:rsidR="0046211F" w:rsidRPr="00C30304" w:rsidRDefault="0046211F" w:rsidP="0046211F"/>
    <w:p w:rsidR="0046211F" w:rsidRPr="00C30304" w:rsidRDefault="0046211F" w:rsidP="0046211F">
      <w:r w:rsidRPr="00C30304">
        <w:t>225</w:t>
      </w:r>
    </w:p>
    <w:p w:rsidR="0046211F" w:rsidRPr="00C30304" w:rsidRDefault="0046211F" w:rsidP="0046211F">
      <w:r w:rsidRPr="00C30304">
        <w:t>00:12:36,089 --&gt; 00:12:38,423</w:t>
      </w:r>
    </w:p>
    <w:p w:rsidR="0046211F" w:rsidRPr="00C30304" w:rsidRDefault="0046211F" w:rsidP="0046211F">
      <w:r w:rsidRPr="00C30304">
        <w:t>&lt;i&gt; if they have&lt;/i&gt;</w:t>
      </w:r>
    </w:p>
    <w:p w:rsidR="0046211F" w:rsidRPr="00C30304" w:rsidRDefault="0046211F" w:rsidP="0046211F">
      <w:r w:rsidRPr="00C30304">
        <w:t>&lt;i&gt; this zero-day exploit,&lt;/i&gt;</w:t>
      </w:r>
    </w:p>
    <w:p w:rsidR="0046211F" w:rsidRPr="00C30304" w:rsidRDefault="0046211F" w:rsidP="0046211F"/>
    <w:p w:rsidR="0046211F" w:rsidRPr="00C30304" w:rsidRDefault="0046211F" w:rsidP="0046211F">
      <w:r w:rsidRPr="00C30304">
        <w:t>226</w:t>
      </w:r>
    </w:p>
    <w:p w:rsidR="0046211F" w:rsidRPr="00C30304" w:rsidRDefault="0046211F" w:rsidP="0046211F">
      <w:r w:rsidRPr="00C30304">
        <w:t>00:12:38,425 --&gt; 00:12:40,125</w:t>
      </w:r>
    </w:p>
    <w:p w:rsidR="0046211F" w:rsidRPr="00C30304" w:rsidRDefault="0046211F" w:rsidP="0046211F">
      <w:r w:rsidRPr="00C30304">
        <w:t>&lt;i&gt; they can get in&lt;/i&gt;</w:t>
      </w:r>
    </w:p>
    <w:p w:rsidR="0046211F" w:rsidRPr="00C30304" w:rsidRDefault="0046211F" w:rsidP="0046211F">
      <w:r w:rsidRPr="00C30304">
        <w:t>&lt;i&gt; wherever they want.&lt;/i&gt;</w:t>
      </w:r>
    </w:p>
    <w:p w:rsidR="0046211F" w:rsidRPr="00C30304" w:rsidRDefault="0046211F" w:rsidP="0046211F"/>
    <w:p w:rsidR="0046211F" w:rsidRPr="00C30304" w:rsidRDefault="0046211F" w:rsidP="0046211F">
      <w:r w:rsidRPr="00C30304">
        <w:t>227</w:t>
      </w:r>
    </w:p>
    <w:p w:rsidR="0046211F" w:rsidRPr="00C30304" w:rsidRDefault="0046211F" w:rsidP="0046211F">
      <w:r w:rsidRPr="00C30304">
        <w:t>00:12:40,127 --&gt; 00:12:41,626</w:t>
      </w:r>
    </w:p>
    <w:p w:rsidR="0046211F" w:rsidRPr="00C30304" w:rsidRDefault="0046211F" w:rsidP="0046211F">
      <w:r w:rsidRPr="00C30304">
        <w:t>&lt;i&gt; They're actually&lt;/i&gt;</w:t>
      </w:r>
    </w:p>
    <w:p w:rsidR="0046211F" w:rsidRPr="00C30304" w:rsidRDefault="0046211F" w:rsidP="0046211F">
      <w:r w:rsidRPr="00C30304">
        <w:t>&lt;i&gt; very valuable.&lt;/i&gt;</w:t>
      </w:r>
    </w:p>
    <w:p w:rsidR="0046211F" w:rsidRPr="00C30304" w:rsidRDefault="0046211F" w:rsidP="0046211F">
      <w:r w:rsidRPr="00C30304">
        <w:t>这对于攻击者有益处</w:t>
      </w:r>
      <w:r w:rsidRPr="00C30304">
        <w:t>,</w:t>
      </w:r>
      <w:r w:rsidRPr="00C30304">
        <w:t>如果他们拥有零日攻击程序，那么他们就百分之百知道他们可以侵入到任何他们想侵入的地方。实际上，这对于他们是非常有价值的。</w:t>
      </w:r>
    </w:p>
    <w:p w:rsidR="0046211F" w:rsidRPr="00C30304" w:rsidRDefault="0046211F" w:rsidP="0046211F"/>
    <w:p w:rsidR="0046211F" w:rsidRPr="00C30304" w:rsidRDefault="0046211F" w:rsidP="0046211F">
      <w:r w:rsidRPr="00C30304">
        <w:t>228</w:t>
      </w:r>
    </w:p>
    <w:p w:rsidR="0046211F" w:rsidRPr="00C30304" w:rsidRDefault="0046211F" w:rsidP="0046211F">
      <w:r w:rsidRPr="00C30304">
        <w:t>00:12:41,628 --&gt; 00:12:43,027</w:t>
      </w:r>
    </w:p>
    <w:p w:rsidR="0046211F" w:rsidRPr="00C30304" w:rsidRDefault="0046211F" w:rsidP="0046211F">
      <w:r w:rsidRPr="00C30304">
        <w:t>&lt;i&gt; You can sell these&lt;/i&gt;</w:t>
      </w:r>
    </w:p>
    <w:p w:rsidR="0046211F" w:rsidRPr="00C30304" w:rsidRDefault="0046211F" w:rsidP="0046211F">
      <w:r w:rsidRPr="00C30304">
        <w:t>&lt;i&gt; on the underground&lt;/i&gt;</w:t>
      </w:r>
    </w:p>
    <w:p w:rsidR="0046211F" w:rsidRPr="00C30304" w:rsidRDefault="0046211F" w:rsidP="0046211F"/>
    <w:p w:rsidR="0046211F" w:rsidRPr="00C30304" w:rsidRDefault="0046211F" w:rsidP="0046211F">
      <w:r w:rsidRPr="00C30304">
        <w:t>229</w:t>
      </w:r>
    </w:p>
    <w:p w:rsidR="0046211F" w:rsidRPr="00C30304" w:rsidRDefault="0046211F" w:rsidP="0046211F">
      <w:r w:rsidRPr="00C30304">
        <w:t>00:12:43,029 --&gt; 00:12:44,529</w:t>
      </w:r>
    </w:p>
    <w:p w:rsidR="0046211F" w:rsidRPr="00C30304" w:rsidRDefault="0046211F" w:rsidP="0046211F">
      <w:r w:rsidRPr="00C30304">
        <w:t>&lt;i&gt; for hundreds&lt;/i&gt;</w:t>
      </w:r>
    </w:p>
    <w:p w:rsidR="0046211F" w:rsidRPr="00C30304" w:rsidRDefault="0046211F" w:rsidP="0046211F">
      <w:r w:rsidRPr="00C30304">
        <w:lastRenderedPageBreak/>
        <w:t>&lt;i&gt; of thousands of dollars.&lt;/i</w:t>
      </w:r>
    </w:p>
    <w:p w:rsidR="0046211F" w:rsidRPr="00C30304" w:rsidRDefault="0046211F" w:rsidP="0046211F">
      <w:r w:rsidRPr="00C30304">
        <w:t>他们能够通过地下交易来售卖这些信息，从而可获得成百上千美元的利润。</w:t>
      </w:r>
    </w:p>
    <w:p w:rsidR="0046211F" w:rsidRPr="00C30304" w:rsidRDefault="0046211F" w:rsidP="0046211F"/>
    <w:p w:rsidR="0046211F" w:rsidRPr="00C30304" w:rsidRDefault="0046211F" w:rsidP="0046211F">
      <w:r w:rsidRPr="00C30304">
        <w:t>230</w:t>
      </w:r>
    </w:p>
    <w:p w:rsidR="0046211F" w:rsidRPr="00C30304" w:rsidRDefault="0046211F" w:rsidP="0046211F">
      <w:r w:rsidRPr="00C30304">
        <w:t>00:12:45,898 --&gt; 00:12:46,965</w:t>
      </w:r>
    </w:p>
    <w:p w:rsidR="0046211F" w:rsidRPr="00C30304" w:rsidRDefault="0046211F" w:rsidP="0046211F">
      <w:r w:rsidRPr="00C30304">
        <w:t>Chien:</w:t>
      </w:r>
    </w:p>
    <w:p w:rsidR="0046211F" w:rsidRPr="00C30304" w:rsidRDefault="0046211F" w:rsidP="0046211F">
      <w:r w:rsidRPr="00C30304">
        <w:t>&lt;i&gt; Then we became more worried&lt;/i&gt;</w:t>
      </w:r>
    </w:p>
    <w:p w:rsidR="0046211F" w:rsidRPr="00C30304" w:rsidRDefault="0046211F" w:rsidP="0046211F"/>
    <w:p w:rsidR="0046211F" w:rsidRPr="00C30304" w:rsidRDefault="0046211F" w:rsidP="0046211F">
      <w:r w:rsidRPr="00C30304">
        <w:t>231</w:t>
      </w:r>
    </w:p>
    <w:p w:rsidR="0046211F" w:rsidRPr="00C30304" w:rsidRDefault="0046211F" w:rsidP="0046211F">
      <w:r w:rsidRPr="00C30304">
        <w:t>00:12:46,967 --&gt; 00:12:49,033</w:t>
      </w:r>
    </w:p>
    <w:p w:rsidR="0046211F" w:rsidRPr="00C30304" w:rsidRDefault="0046211F" w:rsidP="0046211F">
      <w:r w:rsidRPr="00C30304">
        <w:t>&lt;i&gt; because immediately we&lt;/i&gt;</w:t>
      </w:r>
    </w:p>
    <w:p w:rsidR="0046211F" w:rsidRPr="00C30304" w:rsidRDefault="0046211F" w:rsidP="0046211F">
      <w:r w:rsidRPr="00C30304">
        <w:t>&lt;i&gt; discovered more zero days.&lt;/i&gt;</w:t>
      </w:r>
    </w:p>
    <w:p w:rsidR="0046211F" w:rsidRPr="00C30304" w:rsidRDefault="0046211F" w:rsidP="0046211F">
      <w:r w:rsidRPr="00C30304">
        <w:t>简</w:t>
      </w:r>
      <w:r w:rsidRPr="00C30304">
        <w:t>:</w:t>
      </w:r>
      <w:r w:rsidRPr="00C30304">
        <w:t>然后因为我们马上就发现了更多的零日漏洞，所以就变得更加担心。</w:t>
      </w:r>
    </w:p>
    <w:p w:rsidR="0046211F" w:rsidRPr="00C30304" w:rsidRDefault="0046211F" w:rsidP="0046211F"/>
    <w:p w:rsidR="0046211F" w:rsidRPr="00C30304" w:rsidRDefault="0046211F" w:rsidP="0046211F">
      <w:r w:rsidRPr="00C30304">
        <w:t>232</w:t>
      </w:r>
    </w:p>
    <w:p w:rsidR="0046211F" w:rsidRPr="00C30304" w:rsidRDefault="0046211F" w:rsidP="0046211F">
      <w:r w:rsidRPr="00C30304">
        <w:t>00:12:49,035 --&gt; 00:12:51,770</w:t>
      </w:r>
    </w:p>
    <w:p w:rsidR="0046211F" w:rsidRPr="00C30304" w:rsidRDefault="0046211F" w:rsidP="0046211F">
      <w:r w:rsidRPr="00C30304">
        <w:t>And again, these zero days</w:t>
      </w:r>
    </w:p>
    <w:p w:rsidR="0046211F" w:rsidRPr="00C30304" w:rsidRDefault="0046211F" w:rsidP="0046211F">
      <w:r w:rsidRPr="00C30304">
        <w:t>are extremely rare.</w:t>
      </w:r>
    </w:p>
    <w:p w:rsidR="0046211F" w:rsidRPr="00C30304" w:rsidRDefault="0046211F" w:rsidP="0046211F">
      <w:r w:rsidRPr="00C30304">
        <w:t>再次发现这么多零日漏洞是及其罕见的。</w:t>
      </w:r>
    </w:p>
    <w:p w:rsidR="0046211F" w:rsidRPr="00C30304" w:rsidRDefault="0046211F" w:rsidP="0046211F"/>
    <w:p w:rsidR="0046211F" w:rsidRPr="00C30304" w:rsidRDefault="0046211F" w:rsidP="0046211F">
      <w:r w:rsidRPr="00C30304">
        <w:t>233</w:t>
      </w:r>
    </w:p>
    <w:p w:rsidR="0046211F" w:rsidRPr="00C30304" w:rsidRDefault="0046211F" w:rsidP="0046211F">
      <w:r w:rsidRPr="00C30304">
        <w:t>00:12:51,772 --&gt; 00:12:54,072</w:t>
      </w:r>
    </w:p>
    <w:p w:rsidR="0046211F" w:rsidRPr="00C30304" w:rsidRDefault="0046211F" w:rsidP="0046211F">
      <w:r w:rsidRPr="00C30304">
        <w:t>Inside stuxnet we had,</w:t>
      </w:r>
    </w:p>
    <w:p w:rsidR="0046211F" w:rsidRPr="00C30304" w:rsidRDefault="0046211F" w:rsidP="0046211F">
      <w:r w:rsidRPr="00C30304">
        <w:t>you know, four zero days,</w:t>
      </w:r>
    </w:p>
    <w:p w:rsidR="0046211F" w:rsidRPr="00C30304" w:rsidRDefault="0046211F" w:rsidP="0046211F"/>
    <w:p w:rsidR="0046211F" w:rsidRPr="00C30304" w:rsidRDefault="0046211F" w:rsidP="0046211F">
      <w:r w:rsidRPr="00C30304">
        <w:t>234</w:t>
      </w:r>
    </w:p>
    <w:p w:rsidR="0046211F" w:rsidRPr="00C30304" w:rsidRDefault="0046211F" w:rsidP="0046211F">
      <w:r w:rsidRPr="00C30304">
        <w:t>00:12:54,074 --&gt; 00:12:55,807</w:t>
      </w:r>
    </w:p>
    <w:p w:rsidR="0046211F" w:rsidRPr="00C30304" w:rsidRDefault="0046211F" w:rsidP="0046211F">
      <w:r w:rsidRPr="00C30304">
        <w:t>and for the entire rest</w:t>
      </w:r>
    </w:p>
    <w:p w:rsidR="0046211F" w:rsidRPr="00C30304" w:rsidRDefault="0046211F" w:rsidP="0046211F">
      <w:r w:rsidRPr="00C30304">
        <w:t>of the year,</w:t>
      </w:r>
    </w:p>
    <w:p w:rsidR="0046211F" w:rsidRPr="00C30304" w:rsidRDefault="0046211F" w:rsidP="0046211F"/>
    <w:p w:rsidR="0046211F" w:rsidRPr="00C30304" w:rsidRDefault="0046211F" w:rsidP="0046211F">
      <w:r w:rsidRPr="00C30304">
        <w:t>235</w:t>
      </w:r>
    </w:p>
    <w:p w:rsidR="0046211F" w:rsidRPr="00C30304" w:rsidRDefault="0046211F" w:rsidP="0046211F">
      <w:r w:rsidRPr="00C30304">
        <w:t>00:12:55,809 --&gt; 00:12:58,376</w:t>
      </w:r>
    </w:p>
    <w:p w:rsidR="0046211F" w:rsidRPr="00C30304" w:rsidRDefault="0046211F" w:rsidP="0046211F">
      <w:r w:rsidRPr="00C30304">
        <w:t>we only saw</w:t>
      </w:r>
    </w:p>
    <w:p w:rsidR="0046211F" w:rsidRPr="00C30304" w:rsidRDefault="0046211F" w:rsidP="0046211F">
      <w:r w:rsidRPr="00C30304">
        <w:t>12 zero days used.</w:t>
      </w:r>
    </w:p>
    <w:p w:rsidR="0046211F" w:rsidRPr="00C30304" w:rsidRDefault="0046211F" w:rsidP="0046211F">
      <w:r w:rsidRPr="00C30304">
        <w:t>正如你所知道的，在我们所掌握的震网病毒中有四个零日漏洞在今年全都没有发作。我们只发现了之前使用过的</w:t>
      </w:r>
      <w:r w:rsidRPr="00C30304">
        <w:t>12</w:t>
      </w:r>
      <w:r w:rsidRPr="00C30304">
        <w:t>个零日漏洞。</w:t>
      </w:r>
    </w:p>
    <w:p w:rsidR="0046211F" w:rsidRPr="00C30304" w:rsidRDefault="0046211F" w:rsidP="0046211F"/>
    <w:p w:rsidR="0046211F" w:rsidRPr="00C30304" w:rsidRDefault="0046211F" w:rsidP="0046211F">
      <w:r w:rsidRPr="00C30304">
        <w:t>236</w:t>
      </w:r>
    </w:p>
    <w:p w:rsidR="0046211F" w:rsidRPr="00C30304" w:rsidRDefault="0046211F" w:rsidP="0046211F">
      <w:r w:rsidRPr="00C30304">
        <w:t>00:12:58,378 --&gt; 00:13:00,044</w:t>
      </w:r>
    </w:p>
    <w:p w:rsidR="0046211F" w:rsidRPr="00C30304" w:rsidRDefault="0046211F" w:rsidP="0046211F">
      <w:r w:rsidRPr="00C30304">
        <w:t>It blows all... everything else</w:t>
      </w:r>
    </w:p>
    <w:p w:rsidR="0046211F" w:rsidRPr="00C30304" w:rsidRDefault="0046211F" w:rsidP="0046211F">
      <w:r w:rsidRPr="00C30304">
        <w:t>out of the water.</w:t>
      </w:r>
    </w:p>
    <w:p w:rsidR="0046211F" w:rsidRPr="00C30304" w:rsidRDefault="0046211F" w:rsidP="0046211F">
      <w:r w:rsidRPr="00C30304">
        <w:t>它打击所有的一切，所有事情都浮出水面。</w:t>
      </w:r>
    </w:p>
    <w:p w:rsidR="0046211F" w:rsidRPr="00C30304" w:rsidRDefault="0046211F" w:rsidP="0046211F"/>
    <w:p w:rsidR="0046211F" w:rsidRPr="00C30304" w:rsidRDefault="0046211F" w:rsidP="0046211F">
      <w:r w:rsidRPr="00C30304">
        <w:t>237</w:t>
      </w:r>
    </w:p>
    <w:p w:rsidR="0046211F" w:rsidRPr="00C30304" w:rsidRDefault="0046211F" w:rsidP="0046211F">
      <w:r w:rsidRPr="00C30304">
        <w:lastRenderedPageBreak/>
        <w:t>00:13:00,046 --&gt; 00:13:01,279</w:t>
      </w:r>
    </w:p>
    <w:p w:rsidR="0046211F" w:rsidRPr="00C30304" w:rsidRDefault="0046211F" w:rsidP="0046211F">
      <w:r w:rsidRPr="00C30304">
        <w:t>We've never seen this before.</w:t>
      </w:r>
    </w:p>
    <w:p w:rsidR="0046211F" w:rsidRPr="00C30304" w:rsidRDefault="0046211F" w:rsidP="0046211F">
      <w:r w:rsidRPr="00C30304">
        <w:t>我们在这之前从未见过这样。</w:t>
      </w:r>
    </w:p>
    <w:p w:rsidR="0046211F" w:rsidRPr="00C30304" w:rsidRDefault="0046211F" w:rsidP="0046211F"/>
    <w:p w:rsidR="0046211F" w:rsidRPr="00C30304" w:rsidRDefault="0046211F" w:rsidP="0046211F">
      <w:r w:rsidRPr="00C30304">
        <w:t>238</w:t>
      </w:r>
    </w:p>
    <w:p w:rsidR="0046211F" w:rsidRPr="00C30304" w:rsidRDefault="0046211F" w:rsidP="0046211F">
      <w:r w:rsidRPr="00C30304">
        <w:t>00:13:01,281 --&gt; 00:13:02,814</w:t>
      </w:r>
    </w:p>
    <w:p w:rsidR="0046211F" w:rsidRPr="00C30304" w:rsidRDefault="0046211F" w:rsidP="0046211F">
      <w:r w:rsidRPr="00C30304">
        <w:t>Actually, we've never seen it</w:t>
      </w:r>
    </w:p>
    <w:p w:rsidR="0046211F" w:rsidRPr="00C30304" w:rsidRDefault="0046211F" w:rsidP="0046211F">
      <w:r w:rsidRPr="00C30304">
        <w:t>since, either.</w:t>
      </w:r>
    </w:p>
    <w:p w:rsidR="0046211F" w:rsidRPr="00C30304" w:rsidRDefault="0046211F" w:rsidP="0046211F">
      <w:r w:rsidRPr="00C30304">
        <w:t>实际上</w:t>
      </w:r>
      <w:r w:rsidRPr="00C30304">
        <w:t>,</w:t>
      </w:r>
      <w:r w:rsidRPr="00C30304">
        <w:t>我们同样也从未见过它。</w:t>
      </w:r>
    </w:p>
    <w:p w:rsidR="0046211F" w:rsidRPr="00C30304" w:rsidRDefault="0046211F" w:rsidP="0046211F"/>
    <w:p w:rsidR="0046211F" w:rsidRPr="00C30304" w:rsidRDefault="0046211F" w:rsidP="0046211F">
      <w:r w:rsidRPr="00C30304">
        <w:t>239</w:t>
      </w:r>
    </w:p>
    <w:p w:rsidR="0046211F" w:rsidRPr="00C30304" w:rsidRDefault="0046211F" w:rsidP="0046211F">
      <w:r w:rsidRPr="00C30304">
        <w:t>00:13:03,115 --&gt; 00:13:05,717</w:t>
      </w:r>
    </w:p>
    <w:p w:rsidR="0046211F" w:rsidRPr="00C30304" w:rsidRDefault="0046211F" w:rsidP="0046211F">
      <w:r w:rsidRPr="00C30304">
        <w:t>Seeing one in a malware</w:t>
      </w:r>
    </w:p>
    <w:p w:rsidR="0046211F" w:rsidRPr="00C30304" w:rsidRDefault="0046211F" w:rsidP="0046211F">
      <w:r w:rsidRPr="00C30304">
        <w:t>you could understand</w:t>
      </w:r>
    </w:p>
    <w:p w:rsidR="0046211F" w:rsidRPr="00C30304" w:rsidRDefault="0046211F" w:rsidP="0046211F"/>
    <w:p w:rsidR="0046211F" w:rsidRPr="00C30304" w:rsidRDefault="0046211F" w:rsidP="0046211F">
      <w:r w:rsidRPr="00C30304">
        <w:t>240</w:t>
      </w:r>
    </w:p>
    <w:p w:rsidR="0046211F" w:rsidRPr="00C30304" w:rsidRDefault="0046211F" w:rsidP="0046211F">
      <w:r w:rsidRPr="00C30304">
        <w:t>00:13:05,719 --&gt; 00:13:08,620</w:t>
      </w:r>
    </w:p>
    <w:p w:rsidR="0046211F" w:rsidRPr="00C30304" w:rsidRDefault="0046211F" w:rsidP="0046211F">
      <w:r w:rsidRPr="00C30304">
        <w:t>because, you know, the malware</w:t>
      </w:r>
    </w:p>
    <w:p w:rsidR="0046211F" w:rsidRPr="00C30304" w:rsidRDefault="0046211F" w:rsidP="0046211F">
      <w:r w:rsidRPr="00C30304">
        <w:t>authors are making money,</w:t>
      </w:r>
    </w:p>
    <w:p w:rsidR="0046211F" w:rsidRPr="00C30304" w:rsidRDefault="0046211F" w:rsidP="0046211F"/>
    <w:p w:rsidR="0046211F" w:rsidRPr="00C30304" w:rsidRDefault="0046211F" w:rsidP="0046211F">
      <w:r w:rsidRPr="00C30304">
        <w:t>241</w:t>
      </w:r>
    </w:p>
    <w:p w:rsidR="0046211F" w:rsidRPr="00C30304" w:rsidRDefault="0046211F" w:rsidP="0046211F">
      <w:r w:rsidRPr="00C30304">
        <w:t>00:13:08,622 --&gt; 00:13:10,221</w:t>
      </w:r>
    </w:p>
    <w:p w:rsidR="0046211F" w:rsidRPr="00C30304" w:rsidRDefault="0046211F" w:rsidP="0046211F">
      <w:r w:rsidRPr="00C30304">
        <w:t>they're stealing people's credit</w:t>
      </w:r>
    </w:p>
    <w:p w:rsidR="0046211F" w:rsidRPr="00C30304" w:rsidRDefault="0046211F" w:rsidP="0046211F">
      <w:r w:rsidRPr="00C30304">
        <w:t>cards and making money,</w:t>
      </w:r>
    </w:p>
    <w:p w:rsidR="0046211F" w:rsidRPr="00C30304" w:rsidRDefault="0046211F" w:rsidP="0046211F">
      <w:r w:rsidRPr="00C30304">
        <w:t>在恶意软件中发现一个漏洞是可以理解的。因为恶意软件开发者的目的就是赚钱。而他们正通过盗用人们的信用卡来赚钱。</w:t>
      </w:r>
    </w:p>
    <w:p w:rsidR="0046211F" w:rsidRPr="00C30304" w:rsidRDefault="0046211F" w:rsidP="0046211F"/>
    <w:p w:rsidR="0046211F" w:rsidRPr="00C30304" w:rsidRDefault="0046211F" w:rsidP="0046211F">
      <w:r w:rsidRPr="00C30304">
        <w:rPr>
          <w:rFonts w:hint="eastAsia"/>
        </w:rPr>
        <w:t>242</w:t>
      </w:r>
    </w:p>
    <w:p w:rsidR="0046211F" w:rsidRPr="00C30304" w:rsidRDefault="0046211F" w:rsidP="0046211F">
      <w:r w:rsidRPr="00C30304">
        <w:t>00:13:10,223 --&gt; 00:13:11,389</w:t>
      </w:r>
    </w:p>
    <w:p w:rsidR="0046211F" w:rsidRPr="00C30304" w:rsidRDefault="0046211F" w:rsidP="0046211F">
      <w:r w:rsidRPr="00C30304">
        <w:t>so it's worth their while</w:t>
      </w:r>
    </w:p>
    <w:p w:rsidR="0046211F" w:rsidRPr="00C30304" w:rsidRDefault="0046211F" w:rsidP="0046211F">
      <w:r w:rsidRPr="00C30304">
        <w:t>to use it,</w:t>
      </w:r>
    </w:p>
    <w:p w:rsidR="0046211F" w:rsidRPr="00C30304" w:rsidRDefault="0046211F" w:rsidP="0046211F">
      <w:r w:rsidRPr="00C30304">
        <w:t>所以这是值得使用的，</w:t>
      </w:r>
    </w:p>
    <w:p w:rsidR="0046211F" w:rsidRPr="00C30304" w:rsidRDefault="0046211F" w:rsidP="0046211F"/>
    <w:p w:rsidR="0046211F" w:rsidRPr="00C30304" w:rsidRDefault="0046211F" w:rsidP="0046211F">
      <w:r w:rsidRPr="00C30304">
        <w:t>243</w:t>
      </w:r>
    </w:p>
    <w:p w:rsidR="0046211F" w:rsidRPr="00C30304" w:rsidRDefault="0046211F" w:rsidP="0046211F">
      <w:r w:rsidRPr="00C30304">
        <w:t>00:13:11,391 --&gt; 00:13:13,758</w:t>
      </w:r>
    </w:p>
    <w:p w:rsidR="0046211F" w:rsidRPr="00C30304" w:rsidRDefault="0046211F" w:rsidP="0046211F">
      <w:r w:rsidRPr="00C30304">
        <w:t>but seeing four zero days,</w:t>
      </w:r>
    </w:p>
    <w:p w:rsidR="0046211F" w:rsidRPr="00C30304" w:rsidRDefault="0046211F" w:rsidP="0046211F">
      <w:r w:rsidRPr="00C30304">
        <w:t>could be worth</w:t>
      </w:r>
    </w:p>
    <w:p w:rsidR="0046211F" w:rsidRPr="00C30304" w:rsidRDefault="0046211F" w:rsidP="0046211F"/>
    <w:p w:rsidR="0046211F" w:rsidRPr="00C30304" w:rsidRDefault="0046211F" w:rsidP="0046211F">
      <w:r w:rsidRPr="00C30304">
        <w:t>244</w:t>
      </w:r>
    </w:p>
    <w:p w:rsidR="0046211F" w:rsidRPr="00C30304" w:rsidRDefault="0046211F" w:rsidP="0046211F">
      <w:r w:rsidRPr="00C30304">
        <w:t>00:13:13,760 --&gt; 00:13:14,959</w:t>
      </w:r>
    </w:p>
    <w:p w:rsidR="0046211F" w:rsidRPr="00C30304" w:rsidRDefault="0046211F" w:rsidP="0046211F">
      <w:r w:rsidRPr="00C30304">
        <w:t>half a million dollars</w:t>
      </w:r>
    </w:p>
    <w:p w:rsidR="0046211F" w:rsidRPr="00C30304" w:rsidRDefault="0046211F" w:rsidP="0046211F">
      <w:r w:rsidRPr="00C30304">
        <w:t>right there,</w:t>
      </w:r>
    </w:p>
    <w:p w:rsidR="0046211F" w:rsidRPr="00C30304" w:rsidRDefault="0046211F" w:rsidP="0046211F"/>
    <w:p w:rsidR="0046211F" w:rsidRPr="00C30304" w:rsidRDefault="0046211F" w:rsidP="0046211F">
      <w:r w:rsidRPr="00C30304">
        <w:t>245</w:t>
      </w:r>
    </w:p>
    <w:p w:rsidR="0046211F" w:rsidRPr="00C30304" w:rsidRDefault="0046211F" w:rsidP="0046211F">
      <w:r w:rsidRPr="00C30304">
        <w:lastRenderedPageBreak/>
        <w:t>00:13:14,961 --&gt; 00:13:16,728</w:t>
      </w:r>
    </w:p>
    <w:p w:rsidR="0046211F" w:rsidRPr="00C30304" w:rsidRDefault="0046211F" w:rsidP="0046211F">
      <w:r w:rsidRPr="00C30304">
        <w:t>used in one piece</w:t>
      </w:r>
    </w:p>
    <w:p w:rsidR="0046211F" w:rsidRPr="00C30304" w:rsidRDefault="0046211F" w:rsidP="0046211F">
      <w:r w:rsidRPr="00C30304">
        <w:t>of malware,</w:t>
      </w:r>
    </w:p>
    <w:p w:rsidR="0046211F" w:rsidRPr="00C30304" w:rsidRDefault="0046211F" w:rsidP="0046211F"/>
    <w:p w:rsidR="0046211F" w:rsidRPr="00C30304" w:rsidRDefault="0046211F" w:rsidP="0046211F">
      <w:r w:rsidRPr="00C30304">
        <w:t>246</w:t>
      </w:r>
    </w:p>
    <w:p w:rsidR="0046211F" w:rsidRPr="00C30304" w:rsidRDefault="0046211F" w:rsidP="0046211F">
      <w:r w:rsidRPr="00C30304">
        <w:t>00:13:16,996 --&gt; 00:13:19,397</w:t>
      </w:r>
    </w:p>
    <w:p w:rsidR="0046211F" w:rsidRPr="00C30304" w:rsidRDefault="0046211F" w:rsidP="0046211F">
      <w:r w:rsidRPr="00C30304">
        <w:t>this is not your ordinary</w:t>
      </w:r>
    </w:p>
    <w:p w:rsidR="0046211F" w:rsidRPr="00C30304" w:rsidRDefault="0046211F" w:rsidP="0046211F">
      <w:r w:rsidRPr="00C30304">
        <w:t>criminal gangs doing this.</w:t>
      </w:r>
    </w:p>
    <w:p w:rsidR="0046211F" w:rsidRPr="00C30304" w:rsidRDefault="0046211F" w:rsidP="0046211F">
      <w:r w:rsidRPr="00C30304">
        <w:t>在一个恶意软件中发现的四个零日漏洞，可能就价值五十万美元，这不是普通的犯罪团伙所实施的。</w:t>
      </w:r>
    </w:p>
    <w:p w:rsidR="0046211F" w:rsidRPr="00C30304" w:rsidRDefault="0046211F" w:rsidP="0046211F"/>
    <w:p w:rsidR="0046211F" w:rsidRPr="00C30304" w:rsidRDefault="0046211F" w:rsidP="0046211F">
      <w:r w:rsidRPr="00C30304">
        <w:t>247</w:t>
      </w:r>
    </w:p>
    <w:p w:rsidR="0046211F" w:rsidRPr="00C30304" w:rsidRDefault="0046211F" w:rsidP="0046211F">
      <w:r w:rsidRPr="00C30304">
        <w:t>00:13:19,399 --&gt; 00:13:20,999</w:t>
      </w:r>
    </w:p>
    <w:p w:rsidR="0046211F" w:rsidRPr="00C30304" w:rsidRDefault="0046211F" w:rsidP="0046211F">
      <w:r w:rsidRPr="00C30304">
        <w:t>This is...</w:t>
      </w:r>
    </w:p>
    <w:p w:rsidR="0046211F" w:rsidRPr="00C30304" w:rsidRDefault="0046211F" w:rsidP="0046211F">
      <w:r w:rsidRPr="00C30304">
        <w:t>This is someone bigger.</w:t>
      </w:r>
    </w:p>
    <w:p w:rsidR="0046211F" w:rsidRPr="00C30304" w:rsidRDefault="0046211F" w:rsidP="0046211F">
      <w:r w:rsidRPr="00C30304">
        <w:t>这是</w:t>
      </w:r>
      <w:r w:rsidRPr="00C30304">
        <w:t>……</w:t>
      </w:r>
    </w:p>
    <w:p w:rsidR="0046211F" w:rsidRPr="00C30304" w:rsidRDefault="0046211F" w:rsidP="0046211F">
      <w:r w:rsidRPr="00C30304">
        <w:t>这是些更加强大的</w:t>
      </w:r>
      <w:r w:rsidRPr="00C30304">
        <w:t>……</w:t>
      </w:r>
    </w:p>
    <w:p w:rsidR="0046211F" w:rsidRPr="00C30304" w:rsidRDefault="0046211F" w:rsidP="0046211F">
      <w:r w:rsidRPr="00C30304">
        <w:t xml:space="preserve"> </w:t>
      </w:r>
    </w:p>
    <w:p w:rsidR="0046211F" w:rsidRPr="00C30304" w:rsidRDefault="0046211F" w:rsidP="0046211F">
      <w:r w:rsidRPr="00C30304">
        <w:t>248</w:t>
      </w:r>
    </w:p>
    <w:p w:rsidR="0046211F" w:rsidRPr="00C30304" w:rsidRDefault="0046211F" w:rsidP="0046211F">
      <w:r w:rsidRPr="00C30304">
        <w:t>00:13:21,001 --&gt; 00:13:22,901</w:t>
      </w:r>
    </w:p>
    <w:p w:rsidR="0046211F" w:rsidRPr="00C30304" w:rsidRDefault="0046211F" w:rsidP="0046211F">
      <w:r w:rsidRPr="00C30304">
        <w:t>It's definitely</w:t>
      </w:r>
    </w:p>
    <w:p w:rsidR="0046211F" w:rsidRPr="00C30304" w:rsidRDefault="0046211F" w:rsidP="0046211F">
      <w:r w:rsidRPr="00C30304">
        <w:t>not traditional crime,</w:t>
      </w:r>
    </w:p>
    <w:p w:rsidR="0046211F" w:rsidRPr="00C30304" w:rsidRDefault="0046211F" w:rsidP="0046211F">
      <w:r w:rsidRPr="00C30304">
        <w:t>这绝不是传统的犯罪，</w:t>
      </w:r>
    </w:p>
    <w:p w:rsidR="0046211F" w:rsidRPr="00C30304" w:rsidRDefault="0046211F" w:rsidP="0046211F"/>
    <w:p w:rsidR="0046211F" w:rsidRPr="00C30304" w:rsidRDefault="0046211F" w:rsidP="0046211F">
      <w:r w:rsidRPr="00C30304">
        <w:t>249</w:t>
      </w:r>
    </w:p>
    <w:p w:rsidR="0046211F" w:rsidRPr="00C30304" w:rsidRDefault="0046211F" w:rsidP="0046211F">
      <w:r w:rsidRPr="00C30304">
        <w:t>00:13:22,903 --&gt; 00:13:26,404</w:t>
      </w:r>
    </w:p>
    <w:p w:rsidR="0046211F" w:rsidRPr="00C30304" w:rsidRDefault="0046211F" w:rsidP="0046211F">
      <w:r w:rsidRPr="00C30304">
        <w:t>not hacktivists.</w:t>
      </w:r>
    </w:p>
    <w:p w:rsidR="0046211F" w:rsidRPr="00C30304" w:rsidRDefault="0046211F" w:rsidP="0046211F">
      <w:r w:rsidRPr="00C30304">
        <w:t>Who else?</w:t>
      </w:r>
    </w:p>
    <w:p w:rsidR="0046211F" w:rsidRPr="00C30304" w:rsidRDefault="0046211F" w:rsidP="0046211F">
      <w:r w:rsidRPr="00C30304">
        <w:t>也不是不是黑客组织。</w:t>
      </w:r>
    </w:p>
    <w:p w:rsidR="0046211F" w:rsidRPr="00C30304" w:rsidRDefault="0046211F" w:rsidP="0046211F">
      <w:r w:rsidRPr="00C30304">
        <w:t>还有谁</w:t>
      </w:r>
      <w:r w:rsidRPr="00C30304">
        <w:t>?</w:t>
      </w:r>
    </w:p>
    <w:p w:rsidR="0046211F" w:rsidRPr="00C30304" w:rsidRDefault="0046211F" w:rsidP="0046211F"/>
    <w:p w:rsidR="0046211F" w:rsidRPr="00C30304" w:rsidRDefault="0046211F" w:rsidP="0046211F">
      <w:r w:rsidRPr="00C30304">
        <w:t>250</w:t>
      </w:r>
    </w:p>
    <w:p w:rsidR="0046211F" w:rsidRPr="00C30304" w:rsidRDefault="0046211F" w:rsidP="0046211F">
      <w:r w:rsidRPr="00C30304">
        <w:t>00:13:27,273 --&gt; 00:13:29,507</w:t>
      </w:r>
    </w:p>
    <w:p w:rsidR="0046211F" w:rsidRPr="00C30304" w:rsidRDefault="0046211F" w:rsidP="0046211F">
      <w:r w:rsidRPr="00C30304">
        <w:t>It was evident</w:t>
      </w:r>
    </w:p>
    <w:p w:rsidR="0046211F" w:rsidRPr="00C30304" w:rsidRDefault="0046211F" w:rsidP="0046211F">
      <w:r w:rsidRPr="00C30304">
        <w:t>on a very early stage</w:t>
      </w:r>
    </w:p>
    <w:p w:rsidR="0046211F" w:rsidRPr="00C30304" w:rsidRDefault="0046211F" w:rsidP="0046211F"/>
    <w:p w:rsidR="0046211F" w:rsidRPr="00C30304" w:rsidRDefault="0046211F" w:rsidP="0046211F">
      <w:r w:rsidRPr="00C30304">
        <w:t>251</w:t>
      </w:r>
    </w:p>
    <w:p w:rsidR="0046211F" w:rsidRPr="00C30304" w:rsidRDefault="0046211F" w:rsidP="0046211F">
      <w:r w:rsidRPr="00C30304">
        <w:t>00:13:30,009 --&gt; 00:13:32,243</w:t>
      </w:r>
    </w:p>
    <w:p w:rsidR="0046211F" w:rsidRPr="00C30304" w:rsidRDefault="0046211F" w:rsidP="0046211F">
      <w:r w:rsidRPr="00C30304">
        <w:t>that just given</w:t>
      </w:r>
    </w:p>
    <w:p w:rsidR="0046211F" w:rsidRPr="00C30304" w:rsidRDefault="0046211F" w:rsidP="0046211F">
      <w:r w:rsidRPr="00C30304">
        <w:t>the sophistication</w:t>
      </w:r>
    </w:p>
    <w:p w:rsidR="0046211F" w:rsidRPr="00C30304" w:rsidRDefault="0046211F" w:rsidP="0046211F"/>
    <w:p w:rsidR="0046211F" w:rsidRPr="00C30304" w:rsidRDefault="0046211F" w:rsidP="0046211F">
      <w:r w:rsidRPr="00C30304">
        <w:t>252</w:t>
      </w:r>
    </w:p>
    <w:p w:rsidR="0046211F" w:rsidRPr="00C30304" w:rsidRDefault="0046211F" w:rsidP="0046211F">
      <w:r w:rsidRPr="00C30304">
        <w:t>00:13:32,245 --&gt; 00:13:33,745</w:t>
      </w:r>
    </w:p>
    <w:p w:rsidR="0046211F" w:rsidRPr="00C30304" w:rsidRDefault="0046211F" w:rsidP="0046211F">
      <w:r w:rsidRPr="00C30304">
        <w:t>of this malware...</w:t>
      </w:r>
    </w:p>
    <w:p w:rsidR="0046211F" w:rsidRPr="00C30304" w:rsidRDefault="0046211F" w:rsidP="0046211F">
      <w:r w:rsidRPr="00C30304">
        <w:lastRenderedPageBreak/>
        <w:t>显而易见的，在早期的阶段，我们只考虑了这个恶意软件的复杂性</w:t>
      </w:r>
      <w:r w:rsidRPr="00C30304">
        <w:t>……</w:t>
      </w:r>
    </w:p>
    <w:p w:rsidR="0046211F" w:rsidRPr="00C30304" w:rsidRDefault="0046211F" w:rsidP="0046211F">
      <w:r w:rsidRPr="00C30304">
        <w:t>253</w:t>
      </w:r>
    </w:p>
    <w:p w:rsidR="0046211F" w:rsidRPr="00C30304" w:rsidRDefault="0046211F" w:rsidP="0046211F">
      <w:r w:rsidRPr="00C30304">
        <w:t>00:13:34,980 --&gt; 00:13:37,782</w:t>
      </w:r>
    </w:p>
    <w:p w:rsidR="0046211F" w:rsidRPr="00C30304" w:rsidRDefault="0046211F" w:rsidP="0046211F">
      <w:r w:rsidRPr="00C30304">
        <w:t>Suggested that</w:t>
      </w:r>
    </w:p>
    <w:p w:rsidR="0046211F" w:rsidRPr="00C30304" w:rsidRDefault="0046211F" w:rsidP="0046211F">
      <w:r w:rsidRPr="00C30304">
        <w:t>there must have been</w:t>
      </w:r>
    </w:p>
    <w:p w:rsidR="0046211F" w:rsidRPr="00C30304" w:rsidRDefault="0046211F" w:rsidP="0046211F"/>
    <w:p w:rsidR="0046211F" w:rsidRPr="00C30304" w:rsidRDefault="0046211F" w:rsidP="0046211F">
      <w:r w:rsidRPr="00C30304">
        <w:t>254</w:t>
      </w:r>
    </w:p>
    <w:p w:rsidR="0046211F" w:rsidRPr="00C30304" w:rsidRDefault="0046211F" w:rsidP="0046211F">
      <w:r w:rsidRPr="00C30304">
        <w:t>00:13:37,784 --&gt; 00:13:39,250</w:t>
      </w:r>
    </w:p>
    <w:p w:rsidR="0046211F" w:rsidRPr="00C30304" w:rsidRDefault="0046211F" w:rsidP="0046211F">
      <w:r w:rsidRPr="00C30304">
        <w:t>a nation-state involved,</w:t>
      </w:r>
    </w:p>
    <w:p w:rsidR="0046211F" w:rsidRPr="00C30304" w:rsidRDefault="0046211F" w:rsidP="0046211F"/>
    <w:p w:rsidR="0046211F" w:rsidRPr="00C30304" w:rsidRDefault="0046211F" w:rsidP="0046211F">
      <w:r w:rsidRPr="00C30304">
        <w:t>255</w:t>
      </w:r>
    </w:p>
    <w:p w:rsidR="0046211F" w:rsidRPr="00C30304" w:rsidRDefault="0046211F" w:rsidP="0046211F">
      <w:r w:rsidRPr="00C30304">
        <w:t>00:13:39,252 --&gt; 00:13:42,487</w:t>
      </w:r>
    </w:p>
    <w:p w:rsidR="0046211F" w:rsidRPr="00C30304" w:rsidRDefault="0046211F" w:rsidP="0046211F">
      <w:r w:rsidRPr="00C30304">
        <w:t>at least one nation-state</w:t>
      </w:r>
    </w:p>
    <w:p w:rsidR="0046211F" w:rsidRPr="00C30304" w:rsidRDefault="0046211F" w:rsidP="0046211F">
      <w:r w:rsidRPr="00C30304">
        <w:t>involved in the development.</w:t>
      </w:r>
    </w:p>
    <w:p w:rsidR="0046211F" w:rsidRPr="00C30304" w:rsidRDefault="0046211F" w:rsidP="0046211F">
      <w:r w:rsidRPr="00C30304">
        <w:t>这表明一定有主权国家参与其中，至少有一个主权国家参与其开发。</w:t>
      </w:r>
    </w:p>
    <w:p w:rsidR="0046211F" w:rsidRPr="00C30304" w:rsidRDefault="0046211F" w:rsidP="0046211F"/>
    <w:p w:rsidR="0046211F" w:rsidRPr="00C30304" w:rsidRDefault="0046211F" w:rsidP="0046211F">
      <w:r w:rsidRPr="00C30304">
        <w:t>256</w:t>
      </w:r>
    </w:p>
    <w:p w:rsidR="0046211F" w:rsidRPr="00C30304" w:rsidRDefault="0046211F" w:rsidP="0046211F">
      <w:r w:rsidRPr="00C30304">
        <w:t>00:13:42,489 --&gt; 00:13:44,522</w:t>
      </w:r>
    </w:p>
    <w:p w:rsidR="0046211F" w:rsidRPr="00C30304" w:rsidRDefault="0046211F" w:rsidP="0046211F">
      <w:r w:rsidRPr="00C30304">
        <w:t>When we look at code</w:t>
      </w:r>
    </w:p>
    <w:p w:rsidR="0046211F" w:rsidRPr="00C30304" w:rsidRDefault="0046211F" w:rsidP="0046211F">
      <w:r w:rsidRPr="00C30304">
        <w:t>that's coming from</w:t>
      </w:r>
    </w:p>
    <w:p w:rsidR="0046211F" w:rsidRPr="00C30304" w:rsidRDefault="0046211F" w:rsidP="0046211F"/>
    <w:p w:rsidR="0046211F" w:rsidRPr="00C30304" w:rsidRDefault="0046211F" w:rsidP="0046211F">
      <w:r w:rsidRPr="00C30304">
        <w:t>257</w:t>
      </w:r>
    </w:p>
    <w:p w:rsidR="0046211F" w:rsidRPr="00C30304" w:rsidRDefault="0046211F" w:rsidP="0046211F">
      <w:r w:rsidRPr="00C30304">
        <w:t>00:13:44,524 --&gt; 00:13:46,090</w:t>
      </w:r>
    </w:p>
    <w:p w:rsidR="0046211F" w:rsidRPr="00C30304" w:rsidRDefault="0046211F" w:rsidP="0046211F">
      <w:r w:rsidRPr="00C30304">
        <w:t>what appears to be</w:t>
      </w:r>
    </w:p>
    <w:p w:rsidR="0046211F" w:rsidRPr="00C30304" w:rsidRDefault="0046211F" w:rsidP="0046211F">
      <w:r w:rsidRPr="00C30304">
        <w:t>a state attacker</w:t>
      </w:r>
    </w:p>
    <w:p w:rsidR="0046211F" w:rsidRPr="00C30304" w:rsidRDefault="0046211F" w:rsidP="0046211F"/>
    <w:p w:rsidR="0046211F" w:rsidRPr="00C30304" w:rsidRDefault="0046211F" w:rsidP="0046211F">
      <w:r w:rsidRPr="00C30304">
        <w:t>258</w:t>
      </w:r>
    </w:p>
    <w:p w:rsidR="0046211F" w:rsidRPr="00C30304" w:rsidRDefault="0046211F" w:rsidP="0046211F">
      <w:r w:rsidRPr="00C30304">
        <w:t>00:13:46,092 --&gt; 00:13:48,693</w:t>
      </w:r>
    </w:p>
    <w:p w:rsidR="0046211F" w:rsidRPr="00C30304" w:rsidRDefault="0046211F" w:rsidP="0046211F">
      <w:r w:rsidRPr="00C30304">
        <w:t>or state-sponsored attacker,</w:t>
      </w:r>
    </w:p>
    <w:p w:rsidR="0046211F" w:rsidRPr="00C30304" w:rsidRDefault="0046211F" w:rsidP="0046211F">
      <w:r w:rsidRPr="00C30304">
        <w:t>usually they're scrubbed clean.</w:t>
      </w:r>
    </w:p>
    <w:p w:rsidR="0046211F" w:rsidRPr="00C30304" w:rsidRDefault="0046211F" w:rsidP="0046211F">
      <w:r w:rsidRPr="00C30304">
        <w:t>当我们看代码来自何处时，发现这些代码似乎是来自于同一个国家的攻击者或国家资助的攻击者。通常他们会把自己的嫌疑彻底撇清。</w:t>
      </w:r>
    </w:p>
    <w:p w:rsidR="0046211F" w:rsidRPr="00C30304" w:rsidRDefault="0046211F" w:rsidP="0046211F"/>
    <w:p w:rsidR="0046211F" w:rsidRPr="00C30304" w:rsidRDefault="0046211F" w:rsidP="0046211F">
      <w:r w:rsidRPr="00C30304">
        <w:t>259</w:t>
      </w:r>
    </w:p>
    <w:p w:rsidR="0046211F" w:rsidRPr="00C30304" w:rsidRDefault="0046211F" w:rsidP="0046211F">
      <w:r w:rsidRPr="00C30304">
        <w:t>00:13:48,695 --&gt; 00:13:51,129</w:t>
      </w:r>
    </w:p>
    <w:p w:rsidR="0046211F" w:rsidRPr="00C30304" w:rsidRDefault="0046211F" w:rsidP="0046211F">
      <w:r w:rsidRPr="00C30304">
        <w:t>They don't... they don't leave</w:t>
      </w:r>
    </w:p>
    <w:p w:rsidR="0046211F" w:rsidRPr="00C30304" w:rsidRDefault="0046211F" w:rsidP="0046211F">
      <w:r w:rsidRPr="00C30304">
        <w:t>little bits behind.</w:t>
      </w:r>
    </w:p>
    <w:p w:rsidR="0046211F" w:rsidRPr="00C30304" w:rsidRDefault="0046211F" w:rsidP="0046211F">
      <w:r w:rsidRPr="00C30304">
        <w:t>他们不会</w:t>
      </w:r>
      <w:r w:rsidRPr="00C30304">
        <w:t>……</w:t>
      </w:r>
      <w:r w:rsidRPr="00C30304">
        <w:t>他们不会留下任何蛛丝马迹。</w:t>
      </w:r>
    </w:p>
    <w:p w:rsidR="0046211F" w:rsidRPr="00C30304" w:rsidRDefault="0046211F" w:rsidP="0046211F"/>
    <w:p w:rsidR="0046211F" w:rsidRPr="00C30304" w:rsidRDefault="0046211F" w:rsidP="0046211F">
      <w:r w:rsidRPr="00C30304">
        <w:t>260</w:t>
      </w:r>
    </w:p>
    <w:p w:rsidR="0046211F" w:rsidRPr="00C30304" w:rsidRDefault="0046211F" w:rsidP="0046211F">
      <w:r w:rsidRPr="00C30304">
        <w:t>00:13:51,131 --&gt; 00:13:52,864</w:t>
      </w:r>
    </w:p>
    <w:p w:rsidR="0046211F" w:rsidRPr="00C30304" w:rsidRDefault="0046211F" w:rsidP="0046211F">
      <w:r w:rsidRPr="00C30304">
        <w:t>They don't leave</w:t>
      </w:r>
    </w:p>
    <w:p w:rsidR="0046211F" w:rsidRPr="00C30304" w:rsidRDefault="0046211F" w:rsidP="0046211F">
      <w:r w:rsidRPr="00C30304">
        <w:t>little hints behind.</w:t>
      </w:r>
    </w:p>
    <w:p w:rsidR="0046211F" w:rsidRPr="00C30304" w:rsidRDefault="0046211F" w:rsidP="0046211F">
      <w:r w:rsidRPr="00C30304">
        <w:t>他们也没有留下任何蛛丝马迹。</w:t>
      </w:r>
    </w:p>
    <w:p w:rsidR="0046211F" w:rsidRPr="00C30304" w:rsidRDefault="0046211F" w:rsidP="0046211F"/>
    <w:p w:rsidR="0046211F" w:rsidRPr="00C30304" w:rsidRDefault="0046211F" w:rsidP="0046211F">
      <w:r w:rsidRPr="00C30304">
        <w:t>261</w:t>
      </w:r>
    </w:p>
    <w:p w:rsidR="0046211F" w:rsidRPr="00C30304" w:rsidRDefault="0046211F" w:rsidP="0046211F">
      <w:r w:rsidRPr="00C30304">
        <w:t>00:13:53,132 --&gt; 00:13:54,799</w:t>
      </w:r>
    </w:p>
    <w:p w:rsidR="0046211F" w:rsidRPr="00C30304" w:rsidRDefault="0046211F" w:rsidP="0046211F">
      <w:r w:rsidRPr="00C30304">
        <w:t>&lt;i&gt; But in stuxnet&lt;/i&gt;</w:t>
      </w:r>
    </w:p>
    <w:p w:rsidR="0046211F" w:rsidRPr="00C30304" w:rsidRDefault="0046211F" w:rsidP="0046211F">
      <w:r w:rsidRPr="00C30304">
        <w:t>&lt;i&gt; there were actually&lt;/i&gt;</w:t>
      </w:r>
    </w:p>
    <w:p w:rsidR="0046211F" w:rsidRPr="00C30304" w:rsidRDefault="0046211F" w:rsidP="0046211F"/>
    <w:p w:rsidR="0046211F" w:rsidRPr="00C30304" w:rsidRDefault="0046211F" w:rsidP="0046211F">
      <w:r w:rsidRPr="00C30304">
        <w:t>262</w:t>
      </w:r>
    </w:p>
    <w:p w:rsidR="0046211F" w:rsidRPr="00C30304" w:rsidRDefault="0046211F" w:rsidP="0046211F">
      <w:r w:rsidRPr="00C30304">
        <w:t>00:13:54,801 --&gt; 00:13:56,167</w:t>
      </w:r>
    </w:p>
    <w:p w:rsidR="0046211F" w:rsidRPr="00C30304" w:rsidRDefault="0046211F" w:rsidP="0046211F">
      <w:r w:rsidRPr="00C30304">
        <w:t>&lt;i&gt; a few hints left behind.&lt;/i</w:t>
      </w:r>
    </w:p>
    <w:p w:rsidR="0046211F" w:rsidRPr="00C30304" w:rsidRDefault="0046211F" w:rsidP="0046211F">
      <w:r w:rsidRPr="00C30304">
        <w:t>但实际上，震网蠕虫病毒中的确留有一些蛛丝马迹。</w:t>
      </w:r>
    </w:p>
    <w:p w:rsidR="0046211F" w:rsidRPr="00C30304" w:rsidRDefault="0046211F" w:rsidP="0046211F"/>
    <w:p w:rsidR="0046211F" w:rsidRPr="00C30304" w:rsidRDefault="0046211F" w:rsidP="0046211F">
      <w:r w:rsidRPr="00C30304">
        <w:t>263</w:t>
      </w:r>
    </w:p>
    <w:p w:rsidR="0046211F" w:rsidRPr="00C30304" w:rsidRDefault="0046211F" w:rsidP="0046211F">
      <w:r w:rsidRPr="00C30304">
        <w:t>00:13:57,436 --&gt; 00:14:00,705</w:t>
      </w:r>
    </w:p>
    <w:p w:rsidR="0046211F" w:rsidRPr="00C30304" w:rsidRDefault="0046211F" w:rsidP="0046211F">
      <w:r w:rsidRPr="00C30304">
        <w:t>&lt;i&gt; One was that, in order to&lt;/i&gt;</w:t>
      </w:r>
    </w:p>
    <w:p w:rsidR="0046211F" w:rsidRPr="00C30304" w:rsidRDefault="0046211F" w:rsidP="0046211F">
      <w:r w:rsidRPr="00C30304">
        <w:t>&lt;i&gt; get low-level access&lt;/i&gt;</w:t>
      </w:r>
    </w:p>
    <w:p w:rsidR="0046211F" w:rsidRPr="00C30304" w:rsidRDefault="0046211F" w:rsidP="0046211F"/>
    <w:p w:rsidR="0046211F" w:rsidRPr="00C30304" w:rsidRDefault="0046211F" w:rsidP="0046211F">
      <w:r w:rsidRPr="00C30304">
        <w:t>264</w:t>
      </w:r>
    </w:p>
    <w:p w:rsidR="0046211F" w:rsidRPr="00C30304" w:rsidRDefault="0046211F" w:rsidP="0046211F">
      <w:r w:rsidRPr="00C30304">
        <w:t>00:14:00,707 --&gt; 00:14:02,173</w:t>
      </w:r>
    </w:p>
    <w:p w:rsidR="0046211F" w:rsidRPr="00C30304" w:rsidRDefault="0046211F" w:rsidP="0046211F">
      <w:r w:rsidRPr="00C30304">
        <w:t>&lt;i&gt; to Microsoft windows,&lt;/i&gt;</w:t>
      </w:r>
    </w:p>
    <w:p w:rsidR="0046211F" w:rsidRPr="00C30304" w:rsidRDefault="0046211F" w:rsidP="0046211F"/>
    <w:p w:rsidR="0046211F" w:rsidRPr="00C30304" w:rsidRDefault="0046211F" w:rsidP="0046211F">
      <w:r w:rsidRPr="00C30304">
        <w:t>265</w:t>
      </w:r>
    </w:p>
    <w:p w:rsidR="0046211F" w:rsidRPr="00C30304" w:rsidRDefault="0046211F" w:rsidP="0046211F">
      <w:r w:rsidRPr="00C30304">
        <w:t>00:14:02,374 --&gt; 00:14:03,942</w:t>
      </w:r>
    </w:p>
    <w:p w:rsidR="0046211F" w:rsidRPr="00C30304" w:rsidRDefault="0046211F" w:rsidP="0046211F">
      <w:r w:rsidRPr="00C30304">
        <w:t>&lt;i&gt; stuxnet needed to use&lt;/i&gt;</w:t>
      </w:r>
    </w:p>
    <w:p w:rsidR="0046211F" w:rsidRPr="00C30304" w:rsidRDefault="0046211F" w:rsidP="0046211F">
      <w:r w:rsidRPr="00C30304">
        <w:t>&lt;i&gt; a digital certificate,&lt;/i&gt;</w:t>
      </w:r>
    </w:p>
    <w:p w:rsidR="0046211F" w:rsidRPr="00C30304" w:rsidRDefault="0046211F" w:rsidP="0046211F"/>
    <w:p w:rsidR="0046211F" w:rsidRPr="00C30304" w:rsidRDefault="0046211F" w:rsidP="0046211F">
      <w:r w:rsidRPr="00C30304">
        <w:t>266</w:t>
      </w:r>
    </w:p>
    <w:p w:rsidR="0046211F" w:rsidRPr="00C30304" w:rsidRDefault="0046211F" w:rsidP="0046211F">
      <w:r w:rsidRPr="00C30304">
        <w:t>00:14:04,476 --&gt; 00:14:06,878</w:t>
      </w:r>
    </w:p>
    <w:p w:rsidR="0046211F" w:rsidRPr="00C30304" w:rsidRDefault="0046211F" w:rsidP="0046211F">
      <w:r w:rsidRPr="00C30304">
        <w:t>&lt;i&gt; which certifies that&lt;/i&gt;</w:t>
      </w:r>
    </w:p>
    <w:p w:rsidR="0046211F" w:rsidRPr="00C30304" w:rsidRDefault="0046211F" w:rsidP="0046211F">
      <w:r w:rsidRPr="00C30304">
        <w:t>&lt;i&gt; this piece of code&lt;/i&gt;</w:t>
      </w:r>
    </w:p>
    <w:p w:rsidR="0046211F" w:rsidRPr="00C30304" w:rsidRDefault="0046211F" w:rsidP="0046211F"/>
    <w:p w:rsidR="0046211F" w:rsidRPr="00C30304" w:rsidRDefault="0046211F" w:rsidP="0046211F">
      <w:r w:rsidRPr="00C30304">
        <w:t>267</w:t>
      </w:r>
    </w:p>
    <w:p w:rsidR="0046211F" w:rsidRPr="00C30304" w:rsidRDefault="0046211F" w:rsidP="0046211F">
      <w:r w:rsidRPr="00C30304">
        <w:t>00:14:06,880 --&gt; 00:14:09,747</w:t>
      </w:r>
    </w:p>
    <w:p w:rsidR="0046211F" w:rsidRPr="00C30304" w:rsidRDefault="0046211F" w:rsidP="0046211F">
      <w:r w:rsidRPr="00C30304">
        <w:t>&lt;i&gt; came from&lt;/i&gt;</w:t>
      </w:r>
    </w:p>
    <w:p w:rsidR="0046211F" w:rsidRPr="00C30304" w:rsidRDefault="0046211F" w:rsidP="0046211F">
      <w:r w:rsidRPr="00C30304">
        <w:t>&lt;i&gt; a particular company.&lt;/i&gt;</w:t>
      </w:r>
    </w:p>
    <w:p w:rsidR="0046211F" w:rsidRPr="00C30304" w:rsidRDefault="0046211F" w:rsidP="0046211F">
      <w:r w:rsidRPr="00C30304">
        <w:t>其中一个便是为了获得低层访问微软操作系统的权限，震网需要使用数字证书，该证书可以证实这段代码来自于特定的公司。</w:t>
      </w:r>
    </w:p>
    <w:p w:rsidR="0046211F" w:rsidRPr="00C30304" w:rsidRDefault="0046211F" w:rsidP="0046211F"/>
    <w:p w:rsidR="0046211F" w:rsidRPr="00C30304" w:rsidRDefault="0046211F" w:rsidP="0046211F">
      <w:r w:rsidRPr="00C30304">
        <w:t>268</w:t>
      </w:r>
    </w:p>
    <w:p w:rsidR="0046211F" w:rsidRPr="00C30304" w:rsidRDefault="0046211F" w:rsidP="0046211F">
      <w:r w:rsidRPr="00C30304">
        <w:t>00:14:10,649 --&gt; 00:14:12,717</w:t>
      </w:r>
    </w:p>
    <w:p w:rsidR="0046211F" w:rsidRPr="00C30304" w:rsidRDefault="0046211F" w:rsidP="0046211F">
      <w:r w:rsidRPr="00C30304">
        <w:t>Now, those attackers obviously</w:t>
      </w:r>
    </w:p>
    <w:p w:rsidR="0046211F" w:rsidRPr="00C30304" w:rsidRDefault="0046211F" w:rsidP="0046211F">
      <w:r w:rsidRPr="00C30304">
        <w:t>couldn't go to Microsoft</w:t>
      </w:r>
    </w:p>
    <w:p w:rsidR="0046211F" w:rsidRPr="00C30304" w:rsidRDefault="0046211F" w:rsidP="0046211F"/>
    <w:p w:rsidR="0046211F" w:rsidRPr="00C30304" w:rsidRDefault="0046211F" w:rsidP="0046211F">
      <w:r w:rsidRPr="00C30304">
        <w:t>269</w:t>
      </w:r>
    </w:p>
    <w:p w:rsidR="0046211F" w:rsidRPr="00C30304" w:rsidRDefault="0046211F" w:rsidP="0046211F">
      <w:r w:rsidRPr="00C30304">
        <w:t>00:14:12,719 --&gt; 00:14:14,185</w:t>
      </w:r>
    </w:p>
    <w:p w:rsidR="0046211F" w:rsidRPr="00C30304" w:rsidRDefault="0046211F" w:rsidP="0046211F">
      <w:r w:rsidRPr="00C30304">
        <w:lastRenderedPageBreak/>
        <w:t>and say,</w:t>
      </w:r>
    </w:p>
    <w:p w:rsidR="0046211F" w:rsidRPr="00C30304" w:rsidRDefault="0046211F" w:rsidP="0046211F">
      <w:r w:rsidRPr="00C30304">
        <w:t>"hey, test our code out for us.</w:t>
      </w:r>
    </w:p>
    <w:p w:rsidR="0046211F" w:rsidRPr="00C30304" w:rsidRDefault="0046211F" w:rsidP="0046211F"/>
    <w:p w:rsidR="0046211F" w:rsidRPr="00C30304" w:rsidRDefault="0046211F" w:rsidP="0046211F">
      <w:r w:rsidRPr="00C30304">
        <w:t>270</w:t>
      </w:r>
    </w:p>
    <w:p w:rsidR="0046211F" w:rsidRPr="00C30304" w:rsidRDefault="0046211F" w:rsidP="0046211F">
      <w:r w:rsidRPr="00C30304">
        <w:t>00:14:14,187 --&gt; 00:14:15,787</w:t>
      </w:r>
    </w:p>
    <w:p w:rsidR="0046211F" w:rsidRPr="00C30304" w:rsidRDefault="0046211F" w:rsidP="0046211F">
      <w:r w:rsidRPr="00C30304">
        <w:t>And give us</w:t>
      </w:r>
    </w:p>
    <w:p w:rsidR="0046211F" w:rsidRPr="00C30304" w:rsidRDefault="0046211F" w:rsidP="0046211F">
      <w:r w:rsidRPr="00C30304">
        <w:t>a digital certificate."</w:t>
      </w:r>
    </w:p>
    <w:p w:rsidR="0046211F" w:rsidRPr="00C30304" w:rsidRDefault="0046211F" w:rsidP="0046211F">
      <w:r w:rsidRPr="00C30304">
        <w:t>现在，这些攻击者显然不会去对微软说：</w:t>
      </w:r>
      <w:r w:rsidRPr="00C30304">
        <w:t>“</w:t>
      </w:r>
      <w:r w:rsidRPr="00C30304">
        <w:t>嗨，为我们检测代码，并给我们一个数字证书</w:t>
      </w:r>
      <w:r w:rsidRPr="00C30304">
        <w:t>”</w:t>
      </w:r>
      <w:r w:rsidRPr="00C30304">
        <w:t>。</w:t>
      </w:r>
    </w:p>
    <w:p w:rsidR="0046211F" w:rsidRPr="00C30304" w:rsidRDefault="0046211F" w:rsidP="0046211F"/>
    <w:p w:rsidR="0046211F" w:rsidRPr="00C30304" w:rsidRDefault="0046211F" w:rsidP="0046211F">
      <w:r w:rsidRPr="00C30304">
        <w:t>271</w:t>
      </w:r>
    </w:p>
    <w:p w:rsidR="0046211F" w:rsidRPr="00C30304" w:rsidRDefault="0046211F" w:rsidP="0046211F">
      <w:r w:rsidRPr="00C30304">
        <w:t>00:14:16,488 --&gt; 00:14:18,089</w:t>
      </w:r>
    </w:p>
    <w:p w:rsidR="0046211F" w:rsidRPr="00C30304" w:rsidRDefault="0046211F" w:rsidP="0046211F">
      <w:r w:rsidRPr="00C30304">
        <w:t>So they essentially</w:t>
      </w:r>
    </w:p>
    <w:p w:rsidR="0046211F" w:rsidRPr="00C30304" w:rsidRDefault="0046211F" w:rsidP="0046211F">
      <w:r w:rsidRPr="00C30304">
        <w:t>stole them...</w:t>
      </w:r>
    </w:p>
    <w:p w:rsidR="0046211F" w:rsidRPr="00C30304" w:rsidRDefault="0046211F" w:rsidP="0046211F"/>
    <w:p w:rsidR="0046211F" w:rsidRPr="00C30304" w:rsidRDefault="0046211F" w:rsidP="0046211F">
      <w:r w:rsidRPr="00C30304">
        <w:t>272</w:t>
      </w:r>
    </w:p>
    <w:p w:rsidR="0046211F" w:rsidRPr="00C30304" w:rsidRDefault="0046211F" w:rsidP="0046211F">
      <w:r w:rsidRPr="00C30304">
        <w:t>00:14:19,325 --&gt; 00:14:21,392</w:t>
      </w:r>
    </w:p>
    <w:p w:rsidR="0046211F" w:rsidRPr="00C30304" w:rsidRDefault="0046211F" w:rsidP="0046211F">
      <w:r w:rsidRPr="00C30304">
        <w:t>&lt;i&gt; From two companies&lt;/i&gt;</w:t>
      </w:r>
    </w:p>
    <w:p w:rsidR="0046211F" w:rsidRPr="00C30304" w:rsidRDefault="0046211F" w:rsidP="0046211F">
      <w:r w:rsidRPr="00C30304">
        <w:t>&lt;i&gt; in Taiwan.&lt;/i&gt;</w:t>
      </w:r>
    </w:p>
    <w:p w:rsidR="0046211F" w:rsidRPr="00C30304" w:rsidRDefault="0046211F" w:rsidP="0046211F">
      <w:r w:rsidRPr="00C30304">
        <w:t>所以，实际上这是他们是从台湾的两家公司偷来的数字证书</w:t>
      </w:r>
      <w:r w:rsidRPr="00C30304">
        <w:t>……</w:t>
      </w:r>
    </w:p>
    <w:p w:rsidR="0046211F" w:rsidRPr="00C30304" w:rsidRDefault="0046211F" w:rsidP="0046211F"/>
    <w:p w:rsidR="0046211F" w:rsidRPr="00C30304" w:rsidRDefault="0046211F" w:rsidP="0046211F">
      <w:r w:rsidRPr="00C30304">
        <w:t>273</w:t>
      </w:r>
    </w:p>
    <w:p w:rsidR="0046211F" w:rsidRPr="00C30304" w:rsidRDefault="0046211F" w:rsidP="0046211F">
      <w:r w:rsidRPr="00C30304">
        <w:t>00:14:21,394 --&gt; 00:14:23,294</w:t>
      </w:r>
    </w:p>
    <w:p w:rsidR="0046211F" w:rsidRPr="00C30304" w:rsidRDefault="0046211F" w:rsidP="0046211F">
      <w:r w:rsidRPr="00C30304">
        <w:t>&lt;i&gt; And these two companies have&lt;/i&gt;</w:t>
      </w:r>
    </w:p>
    <w:p w:rsidR="0046211F" w:rsidRPr="00C30304" w:rsidRDefault="0046211F" w:rsidP="0046211F">
      <w:r w:rsidRPr="00C30304">
        <w:t>&lt;i&gt; nothing to do with each other&lt;/i&gt;</w:t>
      </w:r>
    </w:p>
    <w:p w:rsidR="0046211F" w:rsidRPr="00C30304" w:rsidRDefault="0046211F" w:rsidP="0046211F"/>
    <w:p w:rsidR="0046211F" w:rsidRPr="00C30304" w:rsidRDefault="0046211F" w:rsidP="0046211F">
      <w:r w:rsidRPr="00C30304">
        <w:t>274</w:t>
      </w:r>
    </w:p>
    <w:p w:rsidR="0046211F" w:rsidRPr="00C30304" w:rsidRDefault="0046211F" w:rsidP="0046211F">
      <w:r w:rsidRPr="00C30304">
        <w:t>00:14:23,296 --&gt; 00:14:24,963</w:t>
      </w:r>
    </w:p>
    <w:p w:rsidR="0046211F" w:rsidRPr="00C30304" w:rsidRDefault="0046211F" w:rsidP="0046211F">
      <w:r w:rsidRPr="00C30304">
        <w:t>&lt;i&gt; except for&lt;/i&gt;</w:t>
      </w:r>
    </w:p>
    <w:p w:rsidR="0046211F" w:rsidRPr="00C30304" w:rsidRDefault="0046211F" w:rsidP="0046211F">
      <w:r w:rsidRPr="00C30304">
        <w:t>&lt;i&gt; their close proximity&lt;/i&gt;</w:t>
      </w:r>
    </w:p>
    <w:p w:rsidR="0046211F" w:rsidRPr="00C30304" w:rsidRDefault="0046211F" w:rsidP="0046211F"/>
    <w:p w:rsidR="0046211F" w:rsidRPr="00C30304" w:rsidRDefault="0046211F" w:rsidP="0046211F">
      <w:r w:rsidRPr="00C30304">
        <w:t>275</w:t>
      </w:r>
    </w:p>
    <w:p w:rsidR="0046211F" w:rsidRPr="00C30304" w:rsidRDefault="0046211F" w:rsidP="0046211F">
      <w:r w:rsidRPr="00C30304">
        <w:t>00:14:24,965 --&gt; 00:14:26,764</w:t>
      </w:r>
    </w:p>
    <w:p w:rsidR="0046211F" w:rsidRPr="00C30304" w:rsidRDefault="0046211F" w:rsidP="0046211F">
      <w:r w:rsidRPr="00C30304">
        <w:t>&lt;i&gt; in the exact same&lt;/i&gt;</w:t>
      </w:r>
    </w:p>
    <w:p w:rsidR="0046211F" w:rsidRPr="00C30304" w:rsidRDefault="0046211F" w:rsidP="0046211F">
      <w:r w:rsidRPr="00C30304">
        <w:t>&lt;i&gt; business park.&lt;/i&gt;</w:t>
      </w:r>
    </w:p>
    <w:p w:rsidR="0046211F" w:rsidRPr="00C30304" w:rsidRDefault="0046211F" w:rsidP="0046211F">
      <w:r w:rsidRPr="00C30304">
        <w:t>这两家公司除了位于同一个创业园外，彼此并无关联。</w:t>
      </w:r>
    </w:p>
    <w:p w:rsidR="0046211F" w:rsidRPr="00C30304" w:rsidRDefault="0046211F" w:rsidP="0046211F"/>
    <w:p w:rsidR="0046211F" w:rsidRPr="00C30304" w:rsidRDefault="0046211F" w:rsidP="0046211F">
      <w:r w:rsidRPr="00C30304">
        <w:t>276</w:t>
      </w:r>
    </w:p>
    <w:p w:rsidR="0046211F" w:rsidRPr="00C30304" w:rsidRDefault="0046211F" w:rsidP="0046211F">
      <w:r w:rsidRPr="00C30304">
        <w:t>00:14:29,335 --&gt; 00:14:33,171</w:t>
      </w:r>
    </w:p>
    <w:p w:rsidR="0046211F" w:rsidRPr="00C30304" w:rsidRDefault="0046211F" w:rsidP="0046211F">
      <w:r w:rsidRPr="00C30304">
        <w:t>&lt;i&gt; Digital certificates&lt;/i&gt;</w:t>
      </w:r>
    </w:p>
    <w:p w:rsidR="0046211F" w:rsidRPr="00C30304" w:rsidRDefault="0046211F" w:rsidP="0046211F">
      <w:r w:rsidRPr="00C30304">
        <w:t>&lt;i&gt; are guarded very, very closely&lt;/i&gt;</w:t>
      </w:r>
    </w:p>
    <w:p w:rsidR="0046211F" w:rsidRPr="00C30304" w:rsidRDefault="0046211F" w:rsidP="0046211F"/>
    <w:p w:rsidR="0046211F" w:rsidRPr="00C30304" w:rsidRDefault="0046211F" w:rsidP="0046211F">
      <w:r w:rsidRPr="00C30304">
        <w:t>277</w:t>
      </w:r>
    </w:p>
    <w:p w:rsidR="0046211F" w:rsidRPr="00C30304" w:rsidRDefault="0046211F" w:rsidP="0046211F">
      <w:r w:rsidRPr="00C30304">
        <w:t>00:14:33,173 --&gt; 00:14:34,706</w:t>
      </w:r>
    </w:p>
    <w:p w:rsidR="0046211F" w:rsidRPr="00C30304" w:rsidRDefault="0046211F" w:rsidP="0046211F">
      <w:r w:rsidRPr="00C30304">
        <w:t>&lt;i&gt; behind multiple doors&lt;/i&gt;</w:t>
      </w:r>
    </w:p>
    <w:p w:rsidR="0046211F" w:rsidRPr="00C30304" w:rsidRDefault="0046211F" w:rsidP="0046211F"/>
    <w:p w:rsidR="0046211F" w:rsidRPr="00C30304" w:rsidRDefault="0046211F" w:rsidP="0046211F">
      <w:r w:rsidRPr="00C30304">
        <w:t>278</w:t>
      </w:r>
    </w:p>
    <w:p w:rsidR="0046211F" w:rsidRPr="00C30304" w:rsidRDefault="0046211F" w:rsidP="0046211F">
      <w:r w:rsidRPr="00C30304">
        <w:t>00:14:34,708 --&gt; 00:14:37,141</w:t>
      </w:r>
    </w:p>
    <w:p w:rsidR="0046211F" w:rsidRPr="00C30304" w:rsidRDefault="0046211F" w:rsidP="0046211F">
      <w:r w:rsidRPr="00C30304">
        <w:t>&lt;i&gt; and they require multiple&lt;/i&gt;</w:t>
      </w:r>
    </w:p>
    <w:p w:rsidR="0046211F" w:rsidRPr="00C30304" w:rsidRDefault="0046211F" w:rsidP="0046211F">
      <w:r w:rsidRPr="00C30304">
        <w:t>&lt;i&gt; people to unlock.&lt;/i&gt;</w:t>
      </w:r>
    </w:p>
    <w:p w:rsidR="0046211F" w:rsidRPr="00C30304" w:rsidRDefault="0046211F" w:rsidP="0046211F">
      <w:r w:rsidRPr="00C30304">
        <w:t>数字证书是非常机密的、而且有多层防护，需要多人解锁。</w:t>
      </w:r>
    </w:p>
    <w:p w:rsidR="0046211F" w:rsidRPr="00C30304" w:rsidRDefault="0046211F" w:rsidP="0046211F"/>
    <w:p w:rsidR="0046211F" w:rsidRPr="00C30304" w:rsidRDefault="0046211F" w:rsidP="0046211F">
      <w:r w:rsidRPr="00C30304">
        <w:t>279</w:t>
      </w:r>
    </w:p>
    <w:p w:rsidR="0046211F" w:rsidRPr="00C30304" w:rsidRDefault="0046211F" w:rsidP="0046211F">
      <w:r w:rsidRPr="00C30304">
        <w:t>00:14:37,143 --&gt; 00:14:38,810</w:t>
      </w:r>
    </w:p>
    <w:p w:rsidR="0046211F" w:rsidRPr="00C30304" w:rsidRDefault="0046211F" w:rsidP="0046211F">
      <w:r w:rsidRPr="00C30304">
        <w:t>Security:&lt;i&gt; ...To the camera.&lt;/i&gt;</w:t>
      </w:r>
    </w:p>
    <w:p w:rsidR="0046211F" w:rsidRPr="00C30304" w:rsidRDefault="0046211F" w:rsidP="0046211F">
      <w:r w:rsidRPr="00C30304">
        <w:t>安全专家</w:t>
      </w:r>
      <w:r w:rsidRPr="00C30304">
        <w:t>:……</w:t>
      </w:r>
      <w:r w:rsidRPr="00C30304">
        <w:t>大家来看这个相机。</w:t>
      </w:r>
    </w:p>
    <w:p w:rsidR="0046211F" w:rsidRPr="00C30304" w:rsidRDefault="0046211F" w:rsidP="0046211F"/>
    <w:p w:rsidR="0046211F" w:rsidRPr="00C30304" w:rsidRDefault="0046211F" w:rsidP="0046211F">
      <w:r w:rsidRPr="00C30304">
        <w:t>280</w:t>
      </w:r>
    </w:p>
    <w:p w:rsidR="0046211F" w:rsidRPr="00C30304" w:rsidRDefault="0046211F" w:rsidP="0046211F">
      <w:r w:rsidRPr="00C30304">
        <w:t>00:14:38,812 --&gt; 00:14:40,511</w:t>
      </w:r>
    </w:p>
    <w:p w:rsidR="0046211F" w:rsidRPr="00C30304" w:rsidRDefault="0046211F" w:rsidP="0046211F">
      <w:r w:rsidRPr="00C30304">
        <w:t>Chien:&lt;i&gt; And they need to provide&lt;/i&gt;</w:t>
      </w:r>
    </w:p>
    <w:p w:rsidR="0046211F" w:rsidRPr="00C30304" w:rsidRDefault="0046211F" w:rsidP="0046211F">
      <w:r w:rsidRPr="00C30304">
        <w:t>&lt;i&gt; both biometrics&lt;/i&gt;</w:t>
      </w:r>
    </w:p>
    <w:p w:rsidR="0046211F" w:rsidRPr="00C30304" w:rsidRDefault="0046211F" w:rsidP="0046211F"/>
    <w:p w:rsidR="0046211F" w:rsidRPr="00C30304" w:rsidRDefault="0046211F" w:rsidP="0046211F">
      <w:r w:rsidRPr="00C30304">
        <w:t>281</w:t>
      </w:r>
    </w:p>
    <w:p w:rsidR="0046211F" w:rsidRPr="00C30304" w:rsidRDefault="0046211F" w:rsidP="0046211F">
      <w:r w:rsidRPr="00C30304">
        <w:t>00:14:40,513 --&gt; 00:14:42,914</w:t>
      </w:r>
    </w:p>
    <w:p w:rsidR="0046211F" w:rsidRPr="00C30304" w:rsidRDefault="0046211F" w:rsidP="0046211F">
      <w:r w:rsidRPr="00C30304">
        <w:t>&lt;i&gt; - and, as well, pass phrases.&lt;/i&gt;</w:t>
      </w:r>
    </w:p>
    <w:p w:rsidR="0046211F" w:rsidRPr="00C30304" w:rsidRDefault="0046211F" w:rsidP="0046211F">
      <w:r w:rsidRPr="00C30304">
        <w:t>简</w:t>
      </w:r>
      <w:r w:rsidRPr="00C30304">
        <w:t>:</w:t>
      </w:r>
      <w:r w:rsidRPr="00C30304">
        <w:t>他们不但需要通过指纹识别技术还需要通过密码短语。</w:t>
      </w:r>
    </w:p>
    <w:p w:rsidR="0046211F" w:rsidRPr="00C30304" w:rsidRDefault="0046211F" w:rsidP="0046211F"/>
    <w:p w:rsidR="0046211F" w:rsidRPr="00C30304" w:rsidRDefault="0046211F" w:rsidP="0046211F">
      <w:r w:rsidRPr="00C30304">
        <w:t>282</w:t>
      </w:r>
    </w:p>
    <w:p w:rsidR="0046211F" w:rsidRPr="00C30304" w:rsidRDefault="0046211F" w:rsidP="0046211F">
      <w:r w:rsidRPr="00C30304">
        <w:t>00:14:42,916 --&gt; 00:14:44,382</w:t>
      </w:r>
    </w:p>
    <w:p w:rsidR="0046211F" w:rsidRPr="00C30304" w:rsidRDefault="0046211F" w:rsidP="0046211F">
      <w:r w:rsidRPr="00C30304">
        <w:t>&lt;i&gt; It wasn't like&lt;/i&gt;</w:t>
      </w:r>
    </w:p>
    <w:p w:rsidR="0046211F" w:rsidRPr="00C30304" w:rsidRDefault="0046211F" w:rsidP="0046211F">
      <w:r w:rsidRPr="00C30304">
        <w:t>&lt;i&gt; those certificates were&lt;/i&gt;</w:t>
      </w:r>
    </w:p>
    <w:p w:rsidR="0046211F" w:rsidRPr="00C30304" w:rsidRDefault="0046211F" w:rsidP="0046211F"/>
    <w:p w:rsidR="0046211F" w:rsidRPr="00C30304" w:rsidRDefault="0046211F" w:rsidP="0046211F">
      <w:r w:rsidRPr="00C30304">
        <w:t>283</w:t>
      </w:r>
    </w:p>
    <w:p w:rsidR="0046211F" w:rsidRPr="00C30304" w:rsidRDefault="0046211F" w:rsidP="0046211F">
      <w:r w:rsidRPr="00C30304">
        <w:t>00:14:44,384 --&gt; 00:14:46,084</w:t>
      </w:r>
    </w:p>
    <w:p w:rsidR="0046211F" w:rsidRPr="00C30304" w:rsidRDefault="0046211F" w:rsidP="0046211F">
      <w:r w:rsidRPr="00C30304">
        <w:t>&lt;i&gt; just sitting on some machine&lt;/i&gt;</w:t>
      </w:r>
    </w:p>
    <w:p w:rsidR="0046211F" w:rsidRPr="00C30304" w:rsidRDefault="0046211F" w:rsidP="0046211F">
      <w:r w:rsidRPr="00C30304">
        <w:t>&lt;i&gt; connected to the Internet.&lt;/i&gt;</w:t>
      </w:r>
    </w:p>
    <w:p w:rsidR="0046211F" w:rsidRPr="00C30304" w:rsidRDefault="0046211F" w:rsidP="0046211F">
      <w:r w:rsidRPr="00C30304">
        <w:t>它不像这些只是坐在一些机器前操作就能连接到互联网的证书一样。</w:t>
      </w:r>
    </w:p>
    <w:p w:rsidR="0046211F" w:rsidRPr="00C30304" w:rsidRDefault="0046211F" w:rsidP="0046211F"/>
    <w:p w:rsidR="0046211F" w:rsidRPr="00C30304" w:rsidRDefault="0046211F" w:rsidP="0046211F">
      <w:r w:rsidRPr="00C30304">
        <w:t>284</w:t>
      </w:r>
    </w:p>
    <w:p w:rsidR="0046211F" w:rsidRPr="00C30304" w:rsidRDefault="0046211F" w:rsidP="0046211F">
      <w:r w:rsidRPr="00C30304">
        <w:t>00:14:46,318 --&gt; 00:14:49,120</w:t>
      </w:r>
    </w:p>
    <w:p w:rsidR="0046211F" w:rsidRPr="00C30304" w:rsidRDefault="0046211F" w:rsidP="0046211F">
      <w:r w:rsidRPr="00C30304">
        <w:t>&lt;i&gt; Some human assets&lt;/i&gt;</w:t>
      </w:r>
    </w:p>
    <w:p w:rsidR="0046211F" w:rsidRPr="00C30304" w:rsidRDefault="0046211F" w:rsidP="0046211F">
      <w:r w:rsidRPr="00C30304">
        <w:t>&lt;i&gt; had to be involved, spies.&lt;/i&gt;</w:t>
      </w:r>
    </w:p>
    <w:p w:rsidR="0046211F" w:rsidRPr="00C30304" w:rsidRDefault="0046211F" w:rsidP="0046211F">
      <w:r w:rsidRPr="00C30304">
        <w:t>人力资源必须参与其中，例如间谍。</w:t>
      </w:r>
    </w:p>
    <w:p w:rsidR="0046211F" w:rsidRPr="00C30304" w:rsidRDefault="0046211F" w:rsidP="0046211F"/>
    <w:p w:rsidR="0046211F" w:rsidRPr="00C30304" w:rsidRDefault="0046211F" w:rsidP="0046211F">
      <w:r w:rsidRPr="00C30304">
        <w:t>285</w:t>
      </w:r>
    </w:p>
    <w:p w:rsidR="0046211F" w:rsidRPr="00C30304" w:rsidRDefault="0046211F" w:rsidP="0046211F">
      <w:r w:rsidRPr="00C30304">
        <w:t>00:14:49,355 --&gt; 00:14:51,189</w:t>
      </w:r>
    </w:p>
    <w:p w:rsidR="0046211F" w:rsidRPr="00C30304" w:rsidRDefault="0046211F" w:rsidP="0046211F">
      <w:r w:rsidRPr="00C30304">
        <w:t>O'murchu:&lt;i&gt; Like a cleaner who&lt;/i&gt;</w:t>
      </w:r>
    </w:p>
    <w:p w:rsidR="0046211F" w:rsidRPr="00C30304" w:rsidRDefault="0046211F" w:rsidP="0046211F">
      <w:r w:rsidRPr="00C30304">
        <w:t>&lt;i&gt; comes in at night&lt;/i&gt;</w:t>
      </w:r>
    </w:p>
    <w:p w:rsidR="0046211F" w:rsidRPr="00C30304" w:rsidRDefault="0046211F" w:rsidP="0046211F"/>
    <w:p w:rsidR="0046211F" w:rsidRPr="00C30304" w:rsidRDefault="0046211F" w:rsidP="0046211F">
      <w:r w:rsidRPr="00C30304">
        <w:lastRenderedPageBreak/>
        <w:t>286</w:t>
      </w:r>
    </w:p>
    <w:p w:rsidR="0046211F" w:rsidRPr="00C30304" w:rsidRDefault="0046211F" w:rsidP="0046211F">
      <w:r w:rsidRPr="00C30304">
        <w:t>00:14:51,191 --&gt; 00:14:52,924</w:t>
      </w:r>
    </w:p>
    <w:p w:rsidR="0046211F" w:rsidRPr="00C30304" w:rsidRDefault="0046211F" w:rsidP="0046211F">
      <w:r w:rsidRPr="00C30304">
        <w:t>&lt;i&gt; and has stolen&lt;/i&gt;</w:t>
      </w:r>
    </w:p>
    <w:p w:rsidR="0046211F" w:rsidRPr="00C30304" w:rsidRDefault="0046211F" w:rsidP="0046211F">
      <w:r w:rsidRPr="00C30304">
        <w:t>&lt;i&gt; these certificates&lt;/i&gt;</w:t>
      </w:r>
    </w:p>
    <w:p w:rsidR="0046211F" w:rsidRPr="00C30304" w:rsidRDefault="0046211F" w:rsidP="0046211F"/>
    <w:p w:rsidR="0046211F" w:rsidRPr="00C30304" w:rsidRDefault="0046211F" w:rsidP="0046211F">
      <w:r w:rsidRPr="00C30304">
        <w:t>287</w:t>
      </w:r>
    </w:p>
    <w:p w:rsidR="0046211F" w:rsidRPr="00C30304" w:rsidRDefault="0046211F" w:rsidP="0046211F">
      <w:r w:rsidRPr="00C30304">
        <w:t>00:14:52,926 --&gt; 00:14:54,158</w:t>
      </w:r>
    </w:p>
    <w:p w:rsidR="0046211F" w:rsidRPr="00C30304" w:rsidRDefault="0046211F" w:rsidP="0046211F">
      <w:r w:rsidRPr="00C30304">
        <w:t>&lt;i&gt; from these companies.&lt;/i&gt;</w:t>
      </w:r>
    </w:p>
    <w:p w:rsidR="0046211F" w:rsidRPr="00C30304" w:rsidRDefault="0046211F" w:rsidP="0046211F">
      <w:r w:rsidRPr="00C30304">
        <w:t>奥</w:t>
      </w:r>
      <w:r w:rsidRPr="00C30304">
        <w:t>•</w:t>
      </w:r>
      <w:r w:rsidRPr="00C30304">
        <w:t>莫楚：假扮成清洁工在晚上进入这些公司，偷取这些证书。</w:t>
      </w:r>
    </w:p>
    <w:p w:rsidR="0046211F" w:rsidRPr="00C30304" w:rsidRDefault="0046211F" w:rsidP="0046211F"/>
    <w:p w:rsidR="0046211F" w:rsidRPr="00C30304" w:rsidRDefault="0046211F" w:rsidP="0046211F">
      <w:r w:rsidRPr="00C30304">
        <w:t>288</w:t>
      </w:r>
    </w:p>
    <w:p w:rsidR="0046211F" w:rsidRPr="00C30304" w:rsidRDefault="0046211F" w:rsidP="0046211F">
      <w:r w:rsidRPr="00C30304">
        <w:t>00:14:57,563 --&gt; 00:14:59,664</w:t>
      </w:r>
    </w:p>
    <w:p w:rsidR="0046211F" w:rsidRPr="00C30304" w:rsidRDefault="0046211F" w:rsidP="0046211F">
      <w:r w:rsidRPr="00C30304">
        <w:t>It did feel like walking</w:t>
      </w:r>
    </w:p>
    <w:p w:rsidR="0046211F" w:rsidRPr="00C30304" w:rsidRDefault="0046211F" w:rsidP="0046211F">
      <w:r w:rsidRPr="00C30304">
        <w:t>onto the set</w:t>
      </w:r>
    </w:p>
    <w:p w:rsidR="0046211F" w:rsidRPr="00C30304" w:rsidRDefault="0046211F" w:rsidP="0046211F"/>
    <w:p w:rsidR="0046211F" w:rsidRPr="00C30304" w:rsidRDefault="0046211F" w:rsidP="0046211F">
      <w:r w:rsidRPr="00C30304">
        <w:t>289</w:t>
      </w:r>
    </w:p>
    <w:p w:rsidR="0046211F" w:rsidRPr="00C30304" w:rsidRDefault="0046211F" w:rsidP="0046211F">
      <w:r w:rsidRPr="00C30304">
        <w:t>00:14:59,666 --&gt; 00:15:02,166</w:t>
      </w:r>
    </w:p>
    <w:p w:rsidR="0046211F" w:rsidRPr="00C30304" w:rsidRDefault="0046211F" w:rsidP="0046211F">
      <w:r w:rsidRPr="00C30304">
        <w:t>of this James Bond movie</w:t>
      </w:r>
    </w:p>
    <w:p w:rsidR="0046211F" w:rsidRPr="00C30304" w:rsidRDefault="0046211F" w:rsidP="0046211F">
      <w:r w:rsidRPr="00C30304">
        <w:t>and you...</w:t>
      </w:r>
    </w:p>
    <w:p w:rsidR="0046211F" w:rsidRPr="00C30304" w:rsidRDefault="0046211F" w:rsidP="0046211F">
      <w:r w:rsidRPr="00C30304">
        <w:t>那种感觉就像你走进了詹姆斯</w:t>
      </w:r>
      <w:r w:rsidRPr="00C30304">
        <w:t>·</w:t>
      </w:r>
      <w:r w:rsidRPr="00C30304">
        <w:t>邦德的电影</w:t>
      </w:r>
      <w:r w:rsidRPr="00C30304">
        <w:t>……</w:t>
      </w:r>
    </w:p>
    <w:p w:rsidR="0046211F" w:rsidRPr="00C30304" w:rsidRDefault="0046211F" w:rsidP="0046211F">
      <w:r w:rsidRPr="00C30304">
        <w:t>290</w:t>
      </w:r>
    </w:p>
    <w:p w:rsidR="0046211F" w:rsidRPr="00C30304" w:rsidRDefault="0046211F" w:rsidP="0046211F">
      <w:r w:rsidRPr="00C30304">
        <w:t>00:15:02,168 --&gt; 00:15:03,735</w:t>
      </w:r>
    </w:p>
    <w:p w:rsidR="0046211F" w:rsidRPr="00C30304" w:rsidRDefault="0046211F" w:rsidP="0046211F">
      <w:r w:rsidRPr="00C30304">
        <w:t>You've been embroiled</w:t>
      </w:r>
    </w:p>
    <w:p w:rsidR="0046211F" w:rsidRPr="00C30304" w:rsidRDefault="0046211F" w:rsidP="0046211F">
      <w:r w:rsidRPr="00C30304">
        <w:t>in this thing that,</w:t>
      </w:r>
    </w:p>
    <w:p w:rsidR="0046211F" w:rsidRPr="00C30304" w:rsidRDefault="0046211F" w:rsidP="0046211F"/>
    <w:p w:rsidR="0046211F" w:rsidRPr="00C30304" w:rsidRDefault="0046211F" w:rsidP="0046211F">
      <w:r w:rsidRPr="00C30304">
        <w:t>291</w:t>
      </w:r>
    </w:p>
    <w:p w:rsidR="0046211F" w:rsidRPr="00C30304" w:rsidRDefault="0046211F" w:rsidP="0046211F">
      <w:r w:rsidRPr="00C30304">
        <w:t>00:15:03,737 --&gt; 00:15:06,337</w:t>
      </w:r>
    </w:p>
    <w:p w:rsidR="0046211F" w:rsidRPr="00C30304" w:rsidRDefault="0046211F" w:rsidP="0046211F">
      <w:r w:rsidRPr="00C30304">
        <w:t>you know, you...</w:t>
      </w:r>
    </w:p>
    <w:p w:rsidR="0046211F" w:rsidRPr="00C30304" w:rsidRDefault="0046211F" w:rsidP="0046211F">
      <w:r w:rsidRPr="00C30304">
        <w:t>You never expected.</w:t>
      </w:r>
    </w:p>
    <w:p w:rsidR="0046211F" w:rsidRPr="00C30304" w:rsidRDefault="0046211F" w:rsidP="0046211F">
      <w:r w:rsidRPr="00C30304">
        <w:t>你被卷入其中</w:t>
      </w:r>
      <w:r w:rsidRPr="00C30304">
        <w:t>,</w:t>
      </w:r>
    </w:p>
    <w:p w:rsidR="0046211F" w:rsidRPr="00C30304" w:rsidRDefault="0046211F" w:rsidP="0046211F">
      <w:r w:rsidRPr="00C30304">
        <w:t>你知道</w:t>
      </w:r>
      <w:r w:rsidRPr="00C30304">
        <w:t>,</w:t>
      </w:r>
      <w:r w:rsidRPr="00C30304">
        <w:t>你</w:t>
      </w:r>
      <w:r w:rsidRPr="00C30304">
        <w:t>……</w:t>
      </w:r>
    </w:p>
    <w:p w:rsidR="0046211F" w:rsidRPr="00C30304" w:rsidRDefault="0046211F" w:rsidP="0046211F">
      <w:r w:rsidRPr="00C30304">
        <w:t>你从来没有料到。</w:t>
      </w:r>
    </w:p>
    <w:p w:rsidR="0046211F" w:rsidRPr="00C30304" w:rsidRDefault="0046211F" w:rsidP="0046211F"/>
    <w:p w:rsidR="0046211F" w:rsidRPr="00C30304" w:rsidRDefault="0046211F" w:rsidP="0046211F">
      <w:r w:rsidRPr="00C30304">
        <w:t>292</w:t>
      </w:r>
    </w:p>
    <w:p w:rsidR="0046211F" w:rsidRPr="00C30304" w:rsidRDefault="0046211F" w:rsidP="0046211F">
      <w:r w:rsidRPr="00C30304">
        <w:t>00:15:09,008 --&gt; 00:15:10,108</w:t>
      </w:r>
    </w:p>
    <w:p w:rsidR="0046211F" w:rsidRPr="00C30304" w:rsidRDefault="0046211F" w:rsidP="0046211F">
      <w:r w:rsidRPr="00C30304">
        <w:t>&lt;i&gt; We continued to search,&lt;/i&gt;</w:t>
      </w:r>
    </w:p>
    <w:p w:rsidR="0046211F" w:rsidRPr="00C30304" w:rsidRDefault="0046211F" w:rsidP="0046211F"/>
    <w:p w:rsidR="0046211F" w:rsidRPr="00C30304" w:rsidRDefault="0046211F" w:rsidP="0046211F">
      <w:r w:rsidRPr="00C30304">
        <w:t>293</w:t>
      </w:r>
    </w:p>
    <w:p w:rsidR="0046211F" w:rsidRPr="00C30304" w:rsidRDefault="0046211F" w:rsidP="0046211F">
      <w:r w:rsidRPr="00C30304">
        <w:t>00:15:10,110 --&gt; 00:15:11,609</w:t>
      </w:r>
    </w:p>
    <w:p w:rsidR="0046211F" w:rsidRPr="00C30304" w:rsidRDefault="0046211F" w:rsidP="0046211F">
      <w:r w:rsidRPr="00C30304">
        <w:t>&lt;i&gt; and we continued&lt;/i&gt;</w:t>
      </w:r>
    </w:p>
    <w:p w:rsidR="0046211F" w:rsidRPr="00C30304" w:rsidRDefault="0046211F" w:rsidP="0046211F">
      <w:r w:rsidRPr="00C30304">
        <w:t>&lt;i&gt; to search in code,&lt;/i&gt;</w:t>
      </w:r>
    </w:p>
    <w:p w:rsidR="0046211F" w:rsidRPr="00C30304" w:rsidRDefault="0046211F" w:rsidP="0046211F"/>
    <w:p w:rsidR="0046211F" w:rsidRPr="00C30304" w:rsidRDefault="0046211F" w:rsidP="0046211F">
      <w:r w:rsidRPr="00C30304">
        <w:t>294</w:t>
      </w:r>
    </w:p>
    <w:p w:rsidR="0046211F" w:rsidRPr="00C30304" w:rsidRDefault="0046211F" w:rsidP="0046211F">
      <w:r w:rsidRPr="00C30304">
        <w:t>00:15:11,611 --&gt; 00:15:14,445</w:t>
      </w:r>
    </w:p>
    <w:p w:rsidR="0046211F" w:rsidRPr="00C30304" w:rsidRDefault="0046211F" w:rsidP="0046211F">
      <w:r w:rsidRPr="00C30304">
        <w:lastRenderedPageBreak/>
        <w:t>&lt;i&gt; and eventually we found some&lt;/i&gt;</w:t>
      </w:r>
    </w:p>
    <w:p w:rsidR="0046211F" w:rsidRPr="00C30304" w:rsidRDefault="0046211F" w:rsidP="0046211F">
      <w:r w:rsidRPr="00C30304">
        <w:t>&lt;i&gt; other bread crumbs left&lt;/i&gt;</w:t>
      </w:r>
    </w:p>
    <w:p w:rsidR="0046211F" w:rsidRPr="00C30304" w:rsidRDefault="0046211F" w:rsidP="0046211F"/>
    <w:p w:rsidR="0046211F" w:rsidRPr="00C30304" w:rsidRDefault="0046211F" w:rsidP="0046211F">
      <w:r w:rsidRPr="00C30304">
        <w:t>295</w:t>
      </w:r>
    </w:p>
    <w:p w:rsidR="0046211F" w:rsidRPr="00C30304" w:rsidRDefault="0046211F" w:rsidP="0046211F">
      <w:r w:rsidRPr="00C30304">
        <w:t>00:15:14,447 --&gt; 00:15:15,847</w:t>
      </w:r>
    </w:p>
    <w:p w:rsidR="0046211F" w:rsidRPr="00C30304" w:rsidRDefault="0046211F" w:rsidP="0046211F">
      <w:r w:rsidRPr="00C30304">
        <w:t>&lt;i&gt; we were able to follow.&lt;/i&gt;</w:t>
      </w:r>
    </w:p>
    <w:p w:rsidR="0046211F" w:rsidRPr="00C30304" w:rsidRDefault="0046211F" w:rsidP="0046211F">
      <w:r w:rsidRPr="00C30304">
        <w:t>我们继续搜索，我们继续搜索代码</w:t>
      </w:r>
      <w:r w:rsidRPr="00C30304">
        <w:t>,</w:t>
      </w:r>
      <w:r w:rsidRPr="00C30304">
        <w:t>最终我们发现了一些遗留的线索，这样我们就可以继续跟进下去。</w:t>
      </w:r>
    </w:p>
    <w:p w:rsidR="0046211F" w:rsidRPr="00C30304" w:rsidRDefault="0046211F" w:rsidP="0046211F"/>
    <w:p w:rsidR="0046211F" w:rsidRPr="00C30304" w:rsidRDefault="0046211F" w:rsidP="0046211F">
      <w:r w:rsidRPr="00C30304">
        <w:t>296</w:t>
      </w:r>
    </w:p>
    <w:p w:rsidR="0046211F" w:rsidRPr="00C30304" w:rsidRDefault="0046211F" w:rsidP="0046211F">
      <w:r w:rsidRPr="00C30304">
        <w:t>00:15:16,548 --&gt; 00:15:18,182</w:t>
      </w:r>
    </w:p>
    <w:p w:rsidR="0046211F" w:rsidRPr="00C30304" w:rsidRDefault="0046211F" w:rsidP="0046211F">
      <w:r w:rsidRPr="00C30304">
        <w:t>&lt;i&gt; It was doing something&lt;/i&gt;</w:t>
      </w:r>
    </w:p>
    <w:p w:rsidR="0046211F" w:rsidRPr="00C30304" w:rsidRDefault="0046211F" w:rsidP="0046211F">
      <w:r w:rsidRPr="00C30304">
        <w:t>&lt;i&gt; with Siemens,&lt;/i&gt;</w:t>
      </w:r>
    </w:p>
    <w:p w:rsidR="0046211F" w:rsidRPr="00C30304" w:rsidRDefault="0046211F" w:rsidP="0046211F"/>
    <w:p w:rsidR="0046211F" w:rsidRPr="00C30304" w:rsidRDefault="0046211F" w:rsidP="0046211F">
      <w:r w:rsidRPr="00C30304">
        <w:t>297</w:t>
      </w:r>
    </w:p>
    <w:p w:rsidR="0046211F" w:rsidRPr="00C30304" w:rsidRDefault="0046211F" w:rsidP="0046211F">
      <w:r w:rsidRPr="00C30304">
        <w:t>00:15:18,450 --&gt; 00:15:21,252</w:t>
      </w:r>
    </w:p>
    <w:p w:rsidR="0046211F" w:rsidRPr="00C30304" w:rsidRDefault="0046211F" w:rsidP="0046211F">
      <w:r w:rsidRPr="00C30304">
        <w:t>&lt;i&gt; Siemens software,&lt;/i&gt;</w:t>
      </w:r>
    </w:p>
    <w:p w:rsidR="0046211F" w:rsidRPr="00C30304" w:rsidRDefault="0046211F" w:rsidP="0046211F">
      <w:r w:rsidRPr="00C30304">
        <w:t>&lt;i&gt; possibly Siemens hardware.&lt;/i&gt;</w:t>
      </w:r>
    </w:p>
    <w:p w:rsidR="0046211F" w:rsidRPr="00C30304" w:rsidRDefault="0046211F" w:rsidP="0046211F">
      <w:r w:rsidRPr="00C30304">
        <w:t>与西门子合作，其西门子软件</w:t>
      </w:r>
      <w:r w:rsidRPr="00C30304">
        <w:t>,</w:t>
      </w:r>
      <w:r w:rsidRPr="00C30304">
        <w:t>也可能是西门子硬件。</w:t>
      </w:r>
    </w:p>
    <w:p w:rsidR="0046211F" w:rsidRPr="00C30304" w:rsidRDefault="0046211F" w:rsidP="0046211F"/>
    <w:p w:rsidR="0046211F" w:rsidRPr="00C30304" w:rsidRDefault="0046211F" w:rsidP="0046211F">
      <w:r w:rsidRPr="00C30304">
        <w:t>298</w:t>
      </w:r>
    </w:p>
    <w:p w:rsidR="0046211F" w:rsidRPr="00C30304" w:rsidRDefault="0046211F" w:rsidP="0046211F">
      <w:r w:rsidRPr="00C30304">
        <w:t>00:15:21,553 --&gt; 00:15:23,254</w:t>
      </w:r>
    </w:p>
    <w:p w:rsidR="0046211F" w:rsidRPr="00C30304" w:rsidRDefault="0046211F" w:rsidP="0046211F">
      <w:r w:rsidRPr="00C30304">
        <w:t>We'd never ever seen that</w:t>
      </w:r>
    </w:p>
    <w:p w:rsidR="0046211F" w:rsidRPr="00C30304" w:rsidRDefault="0046211F" w:rsidP="0046211F">
      <w:r w:rsidRPr="00C30304">
        <w:t>in any malware before,</w:t>
      </w:r>
    </w:p>
    <w:p w:rsidR="0046211F" w:rsidRPr="00C30304" w:rsidRDefault="0046211F" w:rsidP="0046211F"/>
    <w:p w:rsidR="0046211F" w:rsidRPr="00C30304" w:rsidRDefault="0046211F" w:rsidP="0046211F">
      <w:r w:rsidRPr="00C30304">
        <w:t>299</w:t>
      </w:r>
    </w:p>
    <w:p w:rsidR="0046211F" w:rsidRPr="00C30304" w:rsidRDefault="0046211F" w:rsidP="0046211F">
      <w:r w:rsidRPr="00C30304">
        <w:t>00:15:23,256 --&gt; 00:15:24,589</w:t>
      </w:r>
    </w:p>
    <w:p w:rsidR="0046211F" w:rsidRPr="00C30304" w:rsidRDefault="0046211F" w:rsidP="0046211F">
      <w:r w:rsidRPr="00C30304">
        <w:t>something targeting Siemens.</w:t>
      </w:r>
    </w:p>
    <w:p w:rsidR="0046211F" w:rsidRPr="00C30304" w:rsidRDefault="0046211F" w:rsidP="0046211F">
      <w:r w:rsidRPr="00C30304">
        <w:t>我们之前从来没有见过任何针对西门子的恶意软件。</w:t>
      </w:r>
    </w:p>
    <w:p w:rsidR="0046211F" w:rsidRPr="00C30304" w:rsidRDefault="0046211F" w:rsidP="0046211F"/>
    <w:p w:rsidR="0046211F" w:rsidRPr="00C30304" w:rsidRDefault="0046211F" w:rsidP="0046211F">
      <w:r w:rsidRPr="00C30304">
        <w:t>300</w:t>
      </w:r>
    </w:p>
    <w:p w:rsidR="0046211F" w:rsidRPr="00C30304" w:rsidRDefault="0046211F" w:rsidP="0046211F">
      <w:r w:rsidRPr="00C30304">
        <w:t>00:15:24,591 --&gt; 00:15:26,524</w:t>
      </w:r>
    </w:p>
    <w:p w:rsidR="0046211F" w:rsidRPr="00C30304" w:rsidRDefault="0046211F" w:rsidP="0046211F">
      <w:r w:rsidRPr="00C30304">
        <w:t>We didn't even know why</w:t>
      </w:r>
    </w:p>
    <w:p w:rsidR="0046211F" w:rsidRPr="00C30304" w:rsidRDefault="0046211F" w:rsidP="0046211F">
      <w:r w:rsidRPr="00C30304">
        <w:t>they would be doing that.</w:t>
      </w:r>
    </w:p>
    <w:p w:rsidR="0046211F" w:rsidRPr="00C30304" w:rsidRDefault="0046211F" w:rsidP="0046211F">
      <w:r w:rsidRPr="00C30304">
        <w:t>我们甚至不知道为什么他们会这样做。</w:t>
      </w:r>
    </w:p>
    <w:p w:rsidR="0046211F" w:rsidRPr="00C30304" w:rsidRDefault="0046211F" w:rsidP="0046211F"/>
    <w:p w:rsidR="0046211F" w:rsidRPr="00C30304" w:rsidRDefault="0046211F" w:rsidP="0046211F">
      <w:r w:rsidRPr="00C30304">
        <w:t>301</w:t>
      </w:r>
    </w:p>
    <w:p w:rsidR="0046211F" w:rsidRPr="00C30304" w:rsidRDefault="0046211F" w:rsidP="0046211F">
      <w:r w:rsidRPr="00C30304">
        <w:t>00:15:28,127 --&gt; 00:15:30,862</w:t>
      </w:r>
    </w:p>
    <w:p w:rsidR="0046211F" w:rsidRPr="00C30304" w:rsidRDefault="0046211F" w:rsidP="0046211F">
      <w:r w:rsidRPr="00C30304">
        <w:t>&lt;i&gt; But after googling,&lt;/i&gt;</w:t>
      </w:r>
    </w:p>
    <w:p w:rsidR="0046211F" w:rsidRPr="00C30304" w:rsidRDefault="0046211F" w:rsidP="0046211F">
      <w:r w:rsidRPr="00C30304">
        <w:t>&lt;i&gt; very quickly we understood&lt;/i&gt;</w:t>
      </w:r>
    </w:p>
    <w:p w:rsidR="0046211F" w:rsidRPr="00C30304" w:rsidRDefault="0046211F" w:rsidP="0046211F"/>
    <w:p w:rsidR="0046211F" w:rsidRPr="00C30304" w:rsidRDefault="0046211F" w:rsidP="0046211F">
      <w:r w:rsidRPr="00C30304">
        <w:t>302</w:t>
      </w:r>
    </w:p>
    <w:p w:rsidR="0046211F" w:rsidRPr="00C30304" w:rsidRDefault="0046211F" w:rsidP="0046211F">
      <w:r w:rsidRPr="00C30304">
        <w:t>00:15:30,864 --&gt; 00:15:33,298</w:t>
      </w:r>
    </w:p>
    <w:p w:rsidR="0046211F" w:rsidRPr="00C30304" w:rsidRDefault="0046211F" w:rsidP="0046211F">
      <w:r w:rsidRPr="00C30304">
        <w:t>&lt;i&gt; it was targeting&lt;/i&gt;</w:t>
      </w:r>
    </w:p>
    <w:p w:rsidR="0046211F" w:rsidRPr="00C30304" w:rsidRDefault="0046211F" w:rsidP="0046211F">
      <w:r w:rsidRPr="00C30304">
        <w:lastRenderedPageBreak/>
        <w:t>&lt;i&gt; Siemens plcs.&lt;/i&gt;</w:t>
      </w:r>
    </w:p>
    <w:p w:rsidR="0046211F" w:rsidRPr="00C30304" w:rsidRDefault="0046211F" w:rsidP="0046211F">
      <w:r w:rsidRPr="00C30304">
        <w:t>但是谷歌搜索之后</w:t>
      </w:r>
      <w:r w:rsidRPr="00C30304">
        <w:t>,</w:t>
      </w:r>
      <w:r w:rsidRPr="00C30304">
        <w:t>我们很快明白这其实就是针对西门子的</w:t>
      </w:r>
      <w:r w:rsidRPr="00C30304">
        <w:t>PLC</w:t>
      </w:r>
      <w:r w:rsidRPr="00C30304">
        <w:t>（可编程逻辑控制器）。</w:t>
      </w:r>
    </w:p>
    <w:p w:rsidR="0046211F" w:rsidRPr="00C30304" w:rsidRDefault="0046211F" w:rsidP="0046211F"/>
    <w:p w:rsidR="0046211F" w:rsidRPr="00C30304" w:rsidRDefault="0046211F" w:rsidP="0046211F">
      <w:r w:rsidRPr="00C30304">
        <w:t>303</w:t>
      </w:r>
    </w:p>
    <w:p w:rsidR="0046211F" w:rsidRPr="00C30304" w:rsidRDefault="0046211F" w:rsidP="0046211F">
      <w:r w:rsidRPr="00C30304">
        <w:t>00:15:33,766 --&gt; 00:15:36,701</w:t>
      </w:r>
    </w:p>
    <w:p w:rsidR="0046211F" w:rsidRPr="00C30304" w:rsidRDefault="0046211F" w:rsidP="0046211F">
      <w:r w:rsidRPr="00C30304">
        <w:t>Stuxnet was targeting</w:t>
      </w:r>
    </w:p>
    <w:p w:rsidR="0046211F" w:rsidRPr="00C30304" w:rsidRDefault="0046211F" w:rsidP="0046211F">
      <w:r w:rsidRPr="00C30304">
        <w:t>a very specific hardware device,</w:t>
      </w:r>
    </w:p>
    <w:p w:rsidR="0046211F" w:rsidRPr="00C30304" w:rsidRDefault="0046211F" w:rsidP="0046211F"/>
    <w:p w:rsidR="0046211F" w:rsidRPr="00C30304" w:rsidRDefault="0046211F" w:rsidP="0046211F">
      <w:r w:rsidRPr="00C30304">
        <w:t>304</w:t>
      </w:r>
    </w:p>
    <w:p w:rsidR="0046211F" w:rsidRPr="00C30304" w:rsidRDefault="0046211F" w:rsidP="0046211F">
      <w:r w:rsidRPr="00C30304">
        <w:t>00:15:36,703 --&gt; 00:15:40,104</w:t>
      </w:r>
    </w:p>
    <w:p w:rsidR="0046211F" w:rsidRPr="00C30304" w:rsidRDefault="0046211F" w:rsidP="0046211F">
      <w:r w:rsidRPr="00C30304">
        <w:t>something called a plc or</w:t>
      </w:r>
    </w:p>
    <w:p w:rsidR="0046211F" w:rsidRPr="00C30304" w:rsidRDefault="0046211F" w:rsidP="0046211F">
      <w:r w:rsidRPr="00C30304">
        <w:t>a programmable logic controller.</w:t>
      </w:r>
    </w:p>
    <w:p w:rsidR="0046211F" w:rsidRPr="00C30304" w:rsidRDefault="0046211F" w:rsidP="0046211F">
      <w:r w:rsidRPr="00C30304">
        <w:t>震网的目标是一个非常特殊的硬件设备</w:t>
      </w:r>
      <w:r w:rsidRPr="00C30304">
        <w:t>----“</w:t>
      </w:r>
      <w:r w:rsidRPr="00C30304">
        <w:t>可编程控制器</w:t>
      </w:r>
      <w:r w:rsidRPr="00C30304">
        <w:t>”</w:t>
      </w:r>
      <w:r w:rsidRPr="00C30304">
        <w:t>，也可简写为</w:t>
      </w:r>
      <w:r w:rsidRPr="00C30304">
        <w:t>“PLC”</w:t>
      </w:r>
      <w:r w:rsidRPr="00C30304">
        <w:t>。</w:t>
      </w:r>
    </w:p>
    <w:p w:rsidR="0046211F" w:rsidRPr="00C30304" w:rsidRDefault="0046211F" w:rsidP="0046211F"/>
    <w:p w:rsidR="0046211F" w:rsidRPr="00C30304" w:rsidRDefault="0046211F" w:rsidP="0046211F">
      <w:r w:rsidRPr="00C30304">
        <w:t>305</w:t>
      </w:r>
    </w:p>
    <w:p w:rsidR="0046211F" w:rsidRPr="00C30304" w:rsidRDefault="0046211F" w:rsidP="0046211F">
      <w:r w:rsidRPr="00C30304">
        <w:t>00:15:40,539 --&gt; 00:15:43,441</w:t>
      </w:r>
    </w:p>
    <w:p w:rsidR="0046211F" w:rsidRPr="00C30304" w:rsidRDefault="0046211F" w:rsidP="0046211F">
      <w:r w:rsidRPr="00C30304">
        <w:t>Langner:&lt;i&gt; The plc is kind of&lt;/i&gt;</w:t>
      </w:r>
    </w:p>
    <w:p w:rsidR="0046211F" w:rsidRPr="00C30304" w:rsidRDefault="0046211F" w:rsidP="0046211F">
      <w:r w:rsidRPr="00C30304">
        <w:t>&lt;i&gt; a very small computer&lt;/i&gt;</w:t>
      </w:r>
    </w:p>
    <w:p w:rsidR="0046211F" w:rsidRPr="00C30304" w:rsidRDefault="0046211F" w:rsidP="0046211F"/>
    <w:p w:rsidR="0046211F" w:rsidRPr="00C30304" w:rsidRDefault="0046211F" w:rsidP="0046211F">
      <w:r w:rsidRPr="00C30304">
        <w:t>306</w:t>
      </w:r>
    </w:p>
    <w:p w:rsidR="0046211F" w:rsidRPr="00C30304" w:rsidRDefault="0046211F" w:rsidP="0046211F">
      <w:r w:rsidRPr="00C30304">
        <w:t>00:15:43,742 --&gt; 00:15:46,477</w:t>
      </w:r>
    </w:p>
    <w:p w:rsidR="0046211F" w:rsidRPr="00C30304" w:rsidRDefault="0046211F" w:rsidP="0046211F">
      <w:r w:rsidRPr="00C30304">
        <w:t>attached to</w:t>
      </w:r>
      <w:r w:rsidRPr="00C30304">
        <w:rPr>
          <w:rFonts w:hint="eastAsia"/>
        </w:rPr>
        <w:t xml:space="preserve"> </w:t>
      </w:r>
      <w:r w:rsidRPr="00C30304">
        <w:t>physical equipment,</w:t>
      </w:r>
    </w:p>
    <w:p w:rsidR="0046211F" w:rsidRPr="00C30304" w:rsidRDefault="0046211F" w:rsidP="0046211F"/>
    <w:p w:rsidR="0046211F" w:rsidRPr="00C30304" w:rsidRDefault="0046211F" w:rsidP="0046211F">
      <w:r w:rsidRPr="00C30304">
        <w:t>307</w:t>
      </w:r>
    </w:p>
    <w:p w:rsidR="0046211F" w:rsidRPr="00C30304" w:rsidRDefault="0046211F" w:rsidP="0046211F">
      <w:r w:rsidRPr="00C30304">
        <w:t>00:15:46,479 --&gt; 00:15:49,113</w:t>
      </w:r>
    </w:p>
    <w:p w:rsidR="0046211F" w:rsidRPr="00C30304" w:rsidRDefault="0046211F" w:rsidP="0046211F">
      <w:r w:rsidRPr="00C30304">
        <w:t>like pumps,</w:t>
      </w:r>
    </w:p>
    <w:p w:rsidR="0046211F" w:rsidRPr="00C30304" w:rsidRDefault="0046211F" w:rsidP="0046211F">
      <w:r w:rsidRPr="00C30304">
        <w:t>like valves, like motors.</w:t>
      </w:r>
    </w:p>
    <w:p w:rsidR="0046211F" w:rsidRPr="00C30304" w:rsidRDefault="0046211F" w:rsidP="0046211F">
      <w:r w:rsidRPr="00C30304">
        <w:t>兰纳</w:t>
      </w:r>
      <w:r w:rsidRPr="00C30304">
        <w:t>: PLC</w:t>
      </w:r>
      <w:r w:rsidRPr="00C30304">
        <w:t>是一种很小的可连接到电脑的物理设备，就像泵、阀门、电机一样。</w:t>
      </w:r>
    </w:p>
    <w:p w:rsidR="0046211F" w:rsidRPr="00C30304" w:rsidRDefault="0046211F" w:rsidP="0046211F"/>
    <w:p w:rsidR="0046211F" w:rsidRPr="00C30304" w:rsidRDefault="0046211F" w:rsidP="0046211F">
      <w:r w:rsidRPr="00C30304">
        <w:t>308</w:t>
      </w:r>
    </w:p>
    <w:p w:rsidR="0046211F" w:rsidRPr="00C30304" w:rsidRDefault="0046211F" w:rsidP="0046211F">
      <w:r w:rsidRPr="00C30304">
        <w:t>00:15:49,915 --&gt; 00:15:54,485</w:t>
      </w:r>
    </w:p>
    <w:p w:rsidR="0046211F" w:rsidRPr="00C30304" w:rsidRDefault="0046211F" w:rsidP="0046211F">
      <w:r w:rsidRPr="00C30304">
        <w:t>&lt;i&gt; So this little box is&lt;/i&gt;</w:t>
      </w:r>
    </w:p>
    <w:p w:rsidR="0046211F" w:rsidRPr="00C30304" w:rsidRDefault="0046211F" w:rsidP="0046211F">
      <w:r w:rsidRPr="00C30304">
        <w:t>&lt;i&gt; running a digital program&lt;/i&gt;</w:t>
      </w:r>
    </w:p>
    <w:p w:rsidR="0046211F" w:rsidRPr="00C30304" w:rsidRDefault="0046211F" w:rsidP="0046211F"/>
    <w:p w:rsidR="0046211F" w:rsidRPr="00C30304" w:rsidRDefault="0046211F" w:rsidP="0046211F">
      <w:r w:rsidRPr="00C30304">
        <w:t>309</w:t>
      </w:r>
    </w:p>
    <w:p w:rsidR="0046211F" w:rsidRPr="00C30304" w:rsidRDefault="0046211F" w:rsidP="0046211F">
      <w:r w:rsidRPr="00C30304">
        <w:t>00:15:54,487 --&gt; 00:15:56,788</w:t>
      </w:r>
    </w:p>
    <w:p w:rsidR="0046211F" w:rsidRPr="00C30304" w:rsidRDefault="0046211F" w:rsidP="0046211F">
      <w:r w:rsidRPr="00C30304">
        <w:t>&lt;i&gt; and the actions&lt;/i&gt;</w:t>
      </w:r>
    </w:p>
    <w:p w:rsidR="0046211F" w:rsidRPr="00C30304" w:rsidRDefault="0046211F" w:rsidP="0046211F">
      <w:r w:rsidRPr="00C30304">
        <w:t>&lt;i&gt; of this program&lt;/i&gt;</w:t>
      </w:r>
    </w:p>
    <w:p w:rsidR="0046211F" w:rsidRPr="00C30304" w:rsidRDefault="0046211F" w:rsidP="0046211F"/>
    <w:p w:rsidR="0046211F" w:rsidRPr="00C30304" w:rsidRDefault="0046211F" w:rsidP="0046211F">
      <w:r w:rsidRPr="00C30304">
        <w:t>310</w:t>
      </w:r>
    </w:p>
    <w:p w:rsidR="0046211F" w:rsidRPr="00C30304" w:rsidRDefault="0046211F" w:rsidP="0046211F">
      <w:r w:rsidRPr="00C30304">
        <w:t>00:15:56,790 --&gt; 00:16:00,892</w:t>
      </w:r>
    </w:p>
    <w:p w:rsidR="0046211F" w:rsidRPr="00C30304" w:rsidRDefault="0046211F" w:rsidP="0046211F">
      <w:r w:rsidRPr="00C30304">
        <w:t>&lt;i&gt; turns that motor on, off,&lt;/i&gt;</w:t>
      </w:r>
    </w:p>
    <w:p w:rsidR="0046211F" w:rsidRPr="00C30304" w:rsidRDefault="0046211F" w:rsidP="0046211F">
      <w:r w:rsidRPr="00C30304">
        <w:t>&lt;i&gt; or sets a specific speed.&lt;/i&gt;</w:t>
      </w:r>
    </w:p>
    <w:p w:rsidR="0046211F" w:rsidRPr="00C30304" w:rsidRDefault="0046211F" w:rsidP="0046211F">
      <w:r w:rsidRPr="00C30304">
        <w:t>所以这个控制器是一个运行中的数字程序，同时其行为可通过引擎开关或是设定一个特定的</w:t>
      </w:r>
      <w:r w:rsidRPr="00C30304">
        <w:lastRenderedPageBreak/>
        <w:t>速度来调整。</w:t>
      </w:r>
    </w:p>
    <w:p w:rsidR="0046211F" w:rsidRPr="00C30304" w:rsidRDefault="0046211F" w:rsidP="0046211F"/>
    <w:p w:rsidR="0046211F" w:rsidRPr="00C30304" w:rsidRDefault="0046211F" w:rsidP="0046211F">
      <w:r w:rsidRPr="00C30304">
        <w:t>311</w:t>
      </w:r>
    </w:p>
    <w:p w:rsidR="0046211F" w:rsidRPr="00C30304" w:rsidRDefault="0046211F" w:rsidP="0046211F">
      <w:r w:rsidRPr="00C30304">
        <w:t>00:16:00,894 --&gt; 00:16:02,627</w:t>
      </w:r>
    </w:p>
    <w:p w:rsidR="0046211F" w:rsidRPr="00C30304" w:rsidRDefault="0046211F" w:rsidP="0046211F">
      <w:r w:rsidRPr="00C30304">
        <w:t>Chien:&lt;i&gt; Those program&lt;/i&gt;</w:t>
      </w:r>
    </w:p>
    <w:p w:rsidR="0046211F" w:rsidRPr="00C30304" w:rsidRDefault="0046211F" w:rsidP="0046211F">
      <w:r w:rsidRPr="00C30304">
        <w:t>&lt;i&gt; module controllers&lt;/i&gt;</w:t>
      </w:r>
    </w:p>
    <w:p w:rsidR="0046211F" w:rsidRPr="00C30304" w:rsidRDefault="0046211F" w:rsidP="0046211F"/>
    <w:p w:rsidR="0046211F" w:rsidRPr="00C30304" w:rsidRDefault="0046211F" w:rsidP="0046211F">
      <w:r w:rsidRPr="00C30304">
        <w:t>312</w:t>
      </w:r>
    </w:p>
    <w:p w:rsidR="0046211F" w:rsidRPr="00C30304" w:rsidRDefault="0046211F" w:rsidP="0046211F">
      <w:r w:rsidRPr="00C30304">
        <w:t>00:16:02,629 --&gt; 00:16:05,163</w:t>
      </w:r>
    </w:p>
    <w:p w:rsidR="0046211F" w:rsidRPr="00C30304" w:rsidRDefault="0046211F" w:rsidP="0046211F">
      <w:r w:rsidRPr="00C30304">
        <w:t>&lt;i&gt; control things like&lt;/i&gt;</w:t>
      </w:r>
    </w:p>
    <w:p w:rsidR="0046211F" w:rsidRPr="00C30304" w:rsidRDefault="0046211F" w:rsidP="0046211F">
      <w:r w:rsidRPr="00C30304">
        <w:t>&lt;i&gt; power plants, power grids.&lt;/i&gt;</w:t>
      </w:r>
    </w:p>
    <w:p w:rsidR="0046211F" w:rsidRPr="00C30304" w:rsidRDefault="0046211F" w:rsidP="0046211F">
      <w:r w:rsidRPr="00C30304">
        <w:t>简</w:t>
      </w:r>
      <w:r w:rsidRPr="00C30304">
        <w:t>:</w:t>
      </w:r>
      <w:r w:rsidRPr="00C30304">
        <w:t>那些程序模块控制器可以控制诸如电厂、电网等设备。</w:t>
      </w:r>
    </w:p>
    <w:p w:rsidR="0046211F" w:rsidRPr="00C30304" w:rsidRDefault="0046211F" w:rsidP="0046211F"/>
    <w:p w:rsidR="0046211F" w:rsidRPr="00C30304" w:rsidRDefault="0046211F" w:rsidP="0046211F">
      <w:r w:rsidRPr="00C30304">
        <w:t>313</w:t>
      </w:r>
    </w:p>
    <w:p w:rsidR="0046211F" w:rsidRPr="00C30304" w:rsidRDefault="0046211F" w:rsidP="0046211F">
      <w:r w:rsidRPr="00C30304">
        <w:t>00:16:05,165 --&gt; 00:16:06,898</w:t>
      </w:r>
    </w:p>
    <w:p w:rsidR="0046211F" w:rsidRPr="00C30304" w:rsidRDefault="0046211F" w:rsidP="0046211F">
      <w:r w:rsidRPr="00C30304">
        <w:t>O'murchu:</w:t>
      </w:r>
    </w:p>
    <w:p w:rsidR="0046211F" w:rsidRPr="00C30304" w:rsidRDefault="0046211F" w:rsidP="0046211F">
      <w:r w:rsidRPr="00C30304">
        <w:t>&lt;i&gt; This is used in factories,&lt;/i&gt;</w:t>
      </w:r>
    </w:p>
    <w:p w:rsidR="0046211F" w:rsidRPr="00C30304" w:rsidRDefault="0046211F" w:rsidP="0046211F"/>
    <w:p w:rsidR="0046211F" w:rsidRPr="00C30304" w:rsidRDefault="0046211F" w:rsidP="0046211F">
      <w:r w:rsidRPr="00C30304">
        <w:t>314</w:t>
      </w:r>
    </w:p>
    <w:p w:rsidR="0046211F" w:rsidRPr="00C30304" w:rsidRDefault="0046211F" w:rsidP="0046211F">
      <w:r w:rsidRPr="00C30304">
        <w:t>00:16:06,900 --&gt; 00:16:09,367</w:t>
      </w:r>
    </w:p>
    <w:p w:rsidR="0046211F" w:rsidRPr="00C30304" w:rsidRDefault="0046211F" w:rsidP="0046211F">
      <w:r w:rsidRPr="00C30304">
        <w:t>&lt;i&gt; it's used in&lt;/i&gt;</w:t>
      </w:r>
    </w:p>
    <w:p w:rsidR="0046211F" w:rsidRPr="00C30304" w:rsidRDefault="0046211F" w:rsidP="0046211F">
      <w:r w:rsidRPr="00C30304">
        <w:t>&lt;i&gt; critical infrastructure.&lt;/i&gt;</w:t>
      </w:r>
    </w:p>
    <w:p w:rsidR="0046211F" w:rsidRPr="00C30304" w:rsidRDefault="0046211F" w:rsidP="0046211F">
      <w:r w:rsidRPr="00C30304">
        <w:t>奥</w:t>
      </w:r>
      <w:r w:rsidRPr="00C30304">
        <w:t>•</w:t>
      </w:r>
      <w:r w:rsidRPr="00C30304">
        <w:t>莫楚</w:t>
      </w:r>
      <w:r w:rsidRPr="00C30304">
        <w:t>:</w:t>
      </w:r>
      <w:r w:rsidRPr="00C30304">
        <w:t>它被用应于工厂等关键性基础设施中。</w:t>
      </w:r>
    </w:p>
    <w:p w:rsidR="0046211F" w:rsidRPr="00C30304" w:rsidRDefault="0046211F" w:rsidP="0046211F"/>
    <w:p w:rsidR="0046211F" w:rsidRPr="00C30304" w:rsidRDefault="0046211F" w:rsidP="0046211F">
      <w:r w:rsidRPr="00C30304">
        <w:t>315</w:t>
      </w:r>
    </w:p>
    <w:p w:rsidR="0046211F" w:rsidRPr="00C30304" w:rsidRDefault="0046211F" w:rsidP="0046211F">
      <w:r w:rsidRPr="00C30304">
        <w:t>00:16:10,069 --&gt; 00:16:13,104</w:t>
      </w:r>
    </w:p>
    <w:p w:rsidR="0046211F" w:rsidRPr="00C30304" w:rsidRDefault="0046211F" w:rsidP="0046211F">
      <w:r w:rsidRPr="00C30304">
        <w:t>Critical infrastructure,</w:t>
      </w:r>
    </w:p>
    <w:p w:rsidR="0046211F" w:rsidRPr="00C30304" w:rsidRDefault="0046211F" w:rsidP="0046211F">
      <w:r w:rsidRPr="00C30304">
        <w:t>it's everywhere around us,</w:t>
      </w:r>
    </w:p>
    <w:p w:rsidR="0046211F" w:rsidRPr="00C30304" w:rsidRDefault="0046211F" w:rsidP="0046211F"/>
    <w:p w:rsidR="0046211F" w:rsidRPr="00C30304" w:rsidRDefault="0046211F" w:rsidP="0046211F">
      <w:r w:rsidRPr="00C30304">
        <w:t>316</w:t>
      </w:r>
    </w:p>
    <w:p w:rsidR="0046211F" w:rsidRPr="00C30304" w:rsidRDefault="0046211F" w:rsidP="0046211F">
      <w:r w:rsidRPr="00C30304">
        <w:t>00:16:13,106 --&gt; 00:16:15,673</w:t>
      </w:r>
    </w:p>
    <w:p w:rsidR="0046211F" w:rsidRPr="00C30304" w:rsidRDefault="0046211F" w:rsidP="0046211F">
      <w:r w:rsidRPr="00C30304">
        <w:t>&lt;i&gt; transportation,&lt;/i&gt;</w:t>
      </w:r>
    </w:p>
    <w:p w:rsidR="0046211F" w:rsidRPr="00C30304" w:rsidRDefault="0046211F" w:rsidP="0046211F">
      <w:r w:rsidRPr="00C30304">
        <w:t>&lt;i&gt; telecommunications,&lt;/i&gt;</w:t>
      </w:r>
    </w:p>
    <w:p w:rsidR="0046211F" w:rsidRPr="00C30304" w:rsidRDefault="0046211F" w:rsidP="0046211F"/>
    <w:p w:rsidR="0046211F" w:rsidRPr="00C30304" w:rsidRDefault="0046211F" w:rsidP="0046211F">
      <w:r w:rsidRPr="00C30304">
        <w:t>317</w:t>
      </w:r>
    </w:p>
    <w:p w:rsidR="0046211F" w:rsidRPr="00C30304" w:rsidRDefault="0046211F" w:rsidP="0046211F">
      <w:r w:rsidRPr="00C30304">
        <w:t>00:16:15,675 --&gt; 00:16:17,976</w:t>
      </w:r>
    </w:p>
    <w:p w:rsidR="0046211F" w:rsidRPr="00C30304" w:rsidRDefault="0046211F" w:rsidP="0046211F">
      <w:r w:rsidRPr="00C30304">
        <w:t>&lt;i&gt; financial services,&lt;/i&gt;</w:t>
      </w:r>
    </w:p>
    <w:p w:rsidR="0046211F" w:rsidRPr="00C30304" w:rsidRDefault="0046211F" w:rsidP="0046211F">
      <w:r w:rsidRPr="00C30304">
        <w:t>&lt;i&gt; health care.&lt;/i&gt;</w:t>
      </w:r>
    </w:p>
    <w:p w:rsidR="0046211F" w:rsidRPr="00C30304" w:rsidRDefault="0046211F" w:rsidP="0046211F">
      <w:r w:rsidRPr="00C30304">
        <w:t>我们周围到处都是关键性基础设施，诸如交通运输、电信、金融服务、卫生保健。</w:t>
      </w:r>
    </w:p>
    <w:p w:rsidR="0046211F" w:rsidRPr="00C30304" w:rsidRDefault="0046211F" w:rsidP="0046211F"/>
    <w:p w:rsidR="0046211F" w:rsidRPr="00C30304" w:rsidRDefault="0046211F" w:rsidP="0046211F">
      <w:r w:rsidRPr="00C30304">
        <w:t>318</w:t>
      </w:r>
    </w:p>
    <w:p w:rsidR="0046211F" w:rsidRPr="00C30304" w:rsidRDefault="0046211F" w:rsidP="0046211F">
      <w:r w:rsidRPr="00C30304">
        <w:t>00:16:18,510 --&gt; 00:16:21,412</w:t>
      </w:r>
    </w:p>
    <w:p w:rsidR="0046211F" w:rsidRPr="00C30304" w:rsidRDefault="0046211F" w:rsidP="0046211F">
      <w:r w:rsidRPr="00C30304">
        <w:t>&lt;i&gt; So the payload of stuxnet&lt;/i&gt;</w:t>
      </w:r>
    </w:p>
    <w:p w:rsidR="0046211F" w:rsidRPr="00C30304" w:rsidRDefault="0046211F" w:rsidP="0046211F">
      <w:r w:rsidRPr="00C30304">
        <w:t>&lt;i&gt; was designed&lt;/i&gt;</w:t>
      </w:r>
    </w:p>
    <w:p w:rsidR="0046211F" w:rsidRPr="00C30304" w:rsidRDefault="0046211F" w:rsidP="0046211F"/>
    <w:p w:rsidR="0046211F" w:rsidRPr="00C30304" w:rsidRDefault="0046211F" w:rsidP="0046211F">
      <w:r w:rsidRPr="00C30304">
        <w:t>319</w:t>
      </w:r>
    </w:p>
    <w:p w:rsidR="0046211F" w:rsidRPr="00C30304" w:rsidRDefault="0046211F" w:rsidP="0046211F">
      <w:r w:rsidRPr="00C30304">
        <w:t>00:16:21,414 --&gt; 00:16:24,582</w:t>
      </w:r>
    </w:p>
    <w:p w:rsidR="0046211F" w:rsidRPr="00C30304" w:rsidRDefault="0046211F" w:rsidP="0046211F">
      <w:r w:rsidRPr="00C30304">
        <w:t>to attack some</w:t>
      </w:r>
    </w:p>
    <w:p w:rsidR="0046211F" w:rsidRPr="00C30304" w:rsidRDefault="0046211F" w:rsidP="0046211F">
      <w:r w:rsidRPr="00C30304">
        <w:t>very important part</w:t>
      </w:r>
    </w:p>
    <w:p w:rsidR="0046211F" w:rsidRPr="00C30304" w:rsidRDefault="0046211F" w:rsidP="0046211F"/>
    <w:p w:rsidR="0046211F" w:rsidRPr="00C30304" w:rsidRDefault="0046211F" w:rsidP="0046211F">
      <w:r w:rsidRPr="00C30304">
        <w:t>320</w:t>
      </w:r>
    </w:p>
    <w:p w:rsidR="0046211F" w:rsidRPr="00C30304" w:rsidRDefault="0046211F" w:rsidP="0046211F">
      <w:r w:rsidRPr="00C30304">
        <w:t>00:16:24,584 --&gt; 00:16:26,017</w:t>
      </w:r>
    </w:p>
    <w:p w:rsidR="0046211F" w:rsidRPr="00C30304" w:rsidRDefault="0046211F" w:rsidP="0046211F">
      <w:r w:rsidRPr="00C30304">
        <w:t>of our world.</w:t>
      </w:r>
    </w:p>
    <w:p w:rsidR="0046211F" w:rsidRPr="00C30304" w:rsidRDefault="0046211F" w:rsidP="0046211F">
      <w:r w:rsidRPr="00C30304">
        <w:t>所以震网的有效载荷被设计成为攻击我们这个世界非常重要的组成部分。</w:t>
      </w:r>
    </w:p>
    <w:p w:rsidR="0046211F" w:rsidRPr="00C30304" w:rsidRDefault="0046211F" w:rsidP="0046211F"/>
    <w:p w:rsidR="0046211F" w:rsidRPr="00C30304" w:rsidRDefault="0046211F" w:rsidP="0046211F">
      <w:r w:rsidRPr="00C30304">
        <w:t>321</w:t>
      </w:r>
    </w:p>
    <w:p w:rsidR="0046211F" w:rsidRPr="00C30304" w:rsidRDefault="0046211F" w:rsidP="0046211F">
      <w:r w:rsidRPr="00C30304">
        <w:t>00:16:26,285 --&gt; 00:16:27,819</w:t>
      </w:r>
    </w:p>
    <w:p w:rsidR="0046211F" w:rsidRPr="00C30304" w:rsidRDefault="0046211F" w:rsidP="0046211F">
      <w:r w:rsidRPr="00C30304">
        <w:t>The payload is gonna be</w:t>
      </w:r>
    </w:p>
    <w:p w:rsidR="0046211F" w:rsidRPr="00C30304" w:rsidRDefault="0046211F" w:rsidP="0046211F">
      <w:r w:rsidRPr="00C30304">
        <w:t>important.</w:t>
      </w:r>
    </w:p>
    <w:p w:rsidR="0046211F" w:rsidRPr="00C30304" w:rsidRDefault="0046211F" w:rsidP="0046211F">
      <w:r w:rsidRPr="00C30304">
        <w:t>有效载荷是非常重要的。</w:t>
      </w:r>
    </w:p>
    <w:p w:rsidR="0046211F" w:rsidRPr="00C30304" w:rsidRDefault="0046211F" w:rsidP="0046211F"/>
    <w:p w:rsidR="0046211F" w:rsidRPr="00C30304" w:rsidRDefault="0046211F" w:rsidP="0046211F">
      <w:r w:rsidRPr="00C30304">
        <w:t>322</w:t>
      </w:r>
    </w:p>
    <w:p w:rsidR="0046211F" w:rsidRPr="00C30304" w:rsidRDefault="0046211F" w:rsidP="0046211F">
      <w:r w:rsidRPr="00C30304">
        <w:t>00:16:27,821 --&gt; 00:16:30,588</w:t>
      </w:r>
    </w:p>
    <w:p w:rsidR="0046211F" w:rsidRPr="00C30304" w:rsidRDefault="0046211F" w:rsidP="0046211F">
      <w:r w:rsidRPr="00C30304">
        <w:t>What happens there could be</w:t>
      </w:r>
    </w:p>
    <w:p w:rsidR="0046211F" w:rsidRPr="00C30304" w:rsidRDefault="0046211F" w:rsidP="0046211F">
      <w:r w:rsidRPr="00C30304">
        <w:t>very dangerous.</w:t>
      </w:r>
    </w:p>
    <w:p w:rsidR="0046211F" w:rsidRPr="00C30304" w:rsidRDefault="0046211F" w:rsidP="0046211F">
      <w:r w:rsidRPr="00C30304">
        <w:t>可能会有非常危险的事情发生。</w:t>
      </w:r>
    </w:p>
    <w:p w:rsidR="0046211F" w:rsidRPr="00C30304" w:rsidRDefault="0046211F" w:rsidP="0046211F"/>
    <w:p w:rsidR="0046211F" w:rsidRPr="00C30304" w:rsidRDefault="0046211F" w:rsidP="0046211F">
      <w:r w:rsidRPr="00C30304">
        <w:t>323</w:t>
      </w:r>
    </w:p>
    <w:p w:rsidR="0046211F" w:rsidRPr="00C30304" w:rsidRDefault="0046211F" w:rsidP="0046211F">
      <w:r w:rsidRPr="00C30304">
        <w:t>00:16:32,792 --&gt; 00:16:35,760</w:t>
      </w:r>
    </w:p>
    <w:p w:rsidR="0046211F" w:rsidRPr="00C30304" w:rsidRDefault="0046211F" w:rsidP="0046211F">
      <w:r w:rsidRPr="00C30304">
        <w:t>Langner:&lt;i&gt; The next&lt;/i&gt;</w:t>
      </w:r>
    </w:p>
    <w:p w:rsidR="0046211F" w:rsidRPr="00C30304" w:rsidRDefault="0046211F" w:rsidP="0046211F">
      <w:r w:rsidRPr="00C30304">
        <w:t>&lt;i&gt; very big surprise came&lt;/i&gt;</w:t>
      </w:r>
    </w:p>
    <w:p w:rsidR="0046211F" w:rsidRPr="00C30304" w:rsidRDefault="0046211F" w:rsidP="0046211F"/>
    <w:p w:rsidR="0046211F" w:rsidRPr="00C30304" w:rsidRDefault="0046211F" w:rsidP="0046211F">
      <w:r w:rsidRPr="00C30304">
        <w:t>324</w:t>
      </w:r>
    </w:p>
    <w:p w:rsidR="0046211F" w:rsidRPr="00C30304" w:rsidRDefault="0046211F" w:rsidP="0046211F">
      <w:r w:rsidRPr="00C30304">
        <w:t>00:16:35,762 --&gt; 00:16:38,062</w:t>
      </w:r>
    </w:p>
    <w:p w:rsidR="0046211F" w:rsidRPr="00C30304" w:rsidRDefault="0046211F" w:rsidP="0046211F">
      <w:r w:rsidRPr="00C30304">
        <w:t>&lt;i&gt; when it infected&lt;/i&gt;</w:t>
      </w:r>
    </w:p>
    <w:p w:rsidR="0046211F" w:rsidRPr="00C30304" w:rsidRDefault="0046211F" w:rsidP="0046211F">
      <w:r w:rsidRPr="00C30304">
        <w:t>&lt;i&gt; our lab system.&lt;/i&gt;</w:t>
      </w:r>
    </w:p>
    <w:p w:rsidR="0046211F" w:rsidRPr="00C30304" w:rsidRDefault="0046211F" w:rsidP="0046211F">
      <w:r w:rsidRPr="00C30304">
        <w:t>兰纳</w:t>
      </w:r>
      <w:r w:rsidRPr="00C30304">
        <w:t>:</w:t>
      </w:r>
      <w:r w:rsidRPr="00C30304">
        <w:t>接下来非常令我们吃惊的事是：它感染了我们的实验室系统。</w:t>
      </w:r>
    </w:p>
    <w:p w:rsidR="0046211F" w:rsidRPr="00C30304" w:rsidRDefault="0046211F" w:rsidP="0046211F"/>
    <w:p w:rsidR="0046211F" w:rsidRPr="00C30304" w:rsidRDefault="0046211F" w:rsidP="0046211F">
      <w:r w:rsidRPr="00C30304">
        <w:t>325</w:t>
      </w:r>
    </w:p>
    <w:p w:rsidR="0046211F" w:rsidRPr="00C30304" w:rsidRDefault="0046211F" w:rsidP="0046211F">
      <w:r w:rsidRPr="00C30304">
        <w:t>00:16:38,797 --&gt; 00:16:41,799</w:t>
      </w:r>
    </w:p>
    <w:p w:rsidR="0046211F" w:rsidRPr="00C30304" w:rsidRDefault="0046211F" w:rsidP="0046211F">
      <w:r w:rsidRPr="00C30304">
        <w:t>&lt;i&gt; We figured out that&lt;/i&gt;</w:t>
      </w:r>
    </w:p>
    <w:p w:rsidR="0046211F" w:rsidRPr="00C30304" w:rsidRDefault="0046211F" w:rsidP="0046211F">
      <w:r w:rsidRPr="00C30304">
        <w:t>&lt;i&gt; the malware was probing&lt;/i&gt;</w:t>
      </w:r>
    </w:p>
    <w:p w:rsidR="0046211F" w:rsidRPr="00C30304" w:rsidRDefault="0046211F" w:rsidP="0046211F"/>
    <w:p w:rsidR="0046211F" w:rsidRPr="00C30304" w:rsidRDefault="0046211F" w:rsidP="0046211F">
      <w:r w:rsidRPr="00C30304">
        <w:t>326</w:t>
      </w:r>
    </w:p>
    <w:p w:rsidR="0046211F" w:rsidRPr="00C30304" w:rsidRDefault="0046211F" w:rsidP="0046211F">
      <w:r w:rsidRPr="00C30304">
        <w:t>00:16:41,801 --&gt; 00:16:43,167</w:t>
      </w:r>
    </w:p>
    <w:p w:rsidR="0046211F" w:rsidRPr="00C30304" w:rsidRDefault="0046211F" w:rsidP="0046211F">
      <w:r w:rsidRPr="00C30304">
        <w:t>&lt;i&gt; for controllers.&lt;/i&gt;</w:t>
      </w:r>
    </w:p>
    <w:p w:rsidR="0046211F" w:rsidRPr="00C30304" w:rsidRDefault="0046211F" w:rsidP="0046211F">
      <w:r w:rsidRPr="00C30304">
        <w:t>我们发现恶意软件正在探测控制器。</w:t>
      </w:r>
    </w:p>
    <w:p w:rsidR="0046211F" w:rsidRPr="00C30304" w:rsidRDefault="0046211F" w:rsidP="0046211F"/>
    <w:p w:rsidR="0046211F" w:rsidRPr="00C30304" w:rsidRDefault="0046211F" w:rsidP="0046211F">
      <w:r w:rsidRPr="00C30304">
        <w:lastRenderedPageBreak/>
        <w:t>327</w:t>
      </w:r>
    </w:p>
    <w:p w:rsidR="0046211F" w:rsidRPr="00C30304" w:rsidRDefault="0046211F" w:rsidP="0046211F">
      <w:r w:rsidRPr="00C30304">
        <w:t>00:16:43,535 --&gt; 00:16:45,603</w:t>
      </w:r>
    </w:p>
    <w:p w:rsidR="0046211F" w:rsidRPr="00C30304" w:rsidRDefault="0046211F" w:rsidP="0046211F">
      <w:r w:rsidRPr="00C30304">
        <w:t>&lt;i&gt; It was quite picky&lt;/i&gt;</w:t>
      </w:r>
    </w:p>
    <w:p w:rsidR="0046211F" w:rsidRPr="00C30304" w:rsidRDefault="0046211F" w:rsidP="0046211F">
      <w:r w:rsidRPr="00C30304">
        <w:t>&lt;i&gt; on its targets.&lt;/i&gt;</w:t>
      </w:r>
    </w:p>
    <w:p w:rsidR="0046211F" w:rsidRPr="00C30304" w:rsidRDefault="0046211F" w:rsidP="0046211F">
      <w:r w:rsidRPr="00C30304">
        <w:t>震网病毒对它的攻击目标是很挑剔的。</w:t>
      </w:r>
    </w:p>
    <w:p w:rsidR="0046211F" w:rsidRPr="00C30304" w:rsidRDefault="0046211F" w:rsidP="0046211F"/>
    <w:p w:rsidR="0046211F" w:rsidRPr="00C30304" w:rsidRDefault="0046211F" w:rsidP="0046211F">
      <w:r w:rsidRPr="00C30304">
        <w:t>328</w:t>
      </w:r>
    </w:p>
    <w:p w:rsidR="0046211F" w:rsidRPr="00C30304" w:rsidRDefault="0046211F" w:rsidP="0046211F">
      <w:r w:rsidRPr="00C30304">
        <w:t>00:16:45,605 --&gt; 00:16:49,941</w:t>
      </w:r>
    </w:p>
    <w:p w:rsidR="0046211F" w:rsidRPr="00C30304" w:rsidRDefault="0046211F" w:rsidP="0046211F">
      <w:r w:rsidRPr="00C30304">
        <w:t>&lt;i&gt;It didn't try to manipulate any&lt;/i&gt;</w:t>
      </w:r>
    </w:p>
    <w:p w:rsidR="0046211F" w:rsidRPr="00C30304" w:rsidRDefault="0046211F" w:rsidP="0046211F">
      <w:r w:rsidRPr="00C30304">
        <w:t>&lt;i&gt; given controller in a network&lt;/i&gt;</w:t>
      </w:r>
    </w:p>
    <w:p w:rsidR="0046211F" w:rsidRPr="00C30304" w:rsidRDefault="0046211F" w:rsidP="0046211F"/>
    <w:p w:rsidR="0046211F" w:rsidRPr="00C30304" w:rsidRDefault="0046211F" w:rsidP="0046211F">
      <w:r w:rsidRPr="00C30304">
        <w:t>329</w:t>
      </w:r>
    </w:p>
    <w:p w:rsidR="0046211F" w:rsidRPr="00C30304" w:rsidRDefault="0046211F" w:rsidP="0046211F">
      <w:r w:rsidRPr="00C30304">
        <w:t>00:16:49,943 --&gt; 00:16:51,275</w:t>
      </w:r>
    </w:p>
    <w:p w:rsidR="0046211F" w:rsidRPr="00C30304" w:rsidRDefault="0046211F" w:rsidP="0046211F">
      <w:r w:rsidRPr="00C30304">
        <w:t>&lt;i&gt; that it would see.&lt;/i&gt;</w:t>
      </w:r>
    </w:p>
    <w:p w:rsidR="0046211F" w:rsidRPr="00C30304" w:rsidRDefault="0046211F" w:rsidP="0046211F">
      <w:r w:rsidRPr="00C30304">
        <w:t>它没有试图在网络中操控它所看到的指定控制器。</w:t>
      </w:r>
    </w:p>
    <w:p w:rsidR="0046211F" w:rsidRPr="00C30304" w:rsidRDefault="0046211F" w:rsidP="0046211F"/>
    <w:p w:rsidR="0046211F" w:rsidRPr="00C30304" w:rsidRDefault="0046211F" w:rsidP="0046211F">
      <w:r w:rsidRPr="00C30304">
        <w:t>330</w:t>
      </w:r>
    </w:p>
    <w:p w:rsidR="0046211F" w:rsidRPr="00C30304" w:rsidRDefault="0046211F" w:rsidP="0046211F">
      <w:r w:rsidRPr="00C30304">
        <w:t>00:16:51,510 --&gt; 00:16:55,713</w:t>
      </w:r>
    </w:p>
    <w:p w:rsidR="0046211F" w:rsidRPr="00C30304" w:rsidRDefault="0046211F" w:rsidP="0046211F">
      <w:r w:rsidRPr="00C30304">
        <w:t>&lt;i&gt;It went through several checks,&lt;/i&gt;</w:t>
      </w:r>
    </w:p>
    <w:p w:rsidR="0046211F" w:rsidRPr="00C30304" w:rsidRDefault="0046211F" w:rsidP="0046211F">
      <w:r w:rsidRPr="00C30304">
        <w:t>&lt;i&gt; and when those checks failed,&lt;/i&gt;</w:t>
      </w:r>
    </w:p>
    <w:p w:rsidR="0046211F" w:rsidRPr="00C30304" w:rsidRDefault="0046211F" w:rsidP="0046211F"/>
    <w:p w:rsidR="0046211F" w:rsidRPr="00C30304" w:rsidRDefault="0046211F" w:rsidP="0046211F">
      <w:r w:rsidRPr="00C30304">
        <w:t>331</w:t>
      </w:r>
    </w:p>
    <w:p w:rsidR="0046211F" w:rsidRPr="00C30304" w:rsidRDefault="0046211F" w:rsidP="0046211F">
      <w:r w:rsidRPr="00C30304">
        <w:t>00:16:55,715 --&gt; 00:16:57,949</w:t>
      </w:r>
    </w:p>
    <w:p w:rsidR="0046211F" w:rsidRPr="00C30304" w:rsidRDefault="0046211F" w:rsidP="0046211F">
      <w:r w:rsidRPr="00C30304">
        <w:t>&lt;i&gt; it would not implement&lt;/i&gt;</w:t>
      </w:r>
    </w:p>
    <w:p w:rsidR="0046211F" w:rsidRPr="00C30304" w:rsidRDefault="0046211F" w:rsidP="0046211F">
      <w:r w:rsidRPr="00C30304">
        <w:t>&lt;i&gt; the attack.&lt;/i&gt;</w:t>
      </w:r>
    </w:p>
    <w:p w:rsidR="0046211F" w:rsidRPr="00C30304" w:rsidRDefault="0046211F" w:rsidP="0046211F">
      <w:r w:rsidRPr="00C30304">
        <w:t>它会通过多次检测来决定。当这些检测显示失败时</w:t>
      </w:r>
      <w:r w:rsidRPr="00C30304">
        <w:t>,</w:t>
      </w:r>
      <w:r w:rsidRPr="00C30304">
        <w:t>它就不会执行攻击。</w:t>
      </w:r>
    </w:p>
    <w:p w:rsidR="0046211F" w:rsidRPr="00C30304" w:rsidRDefault="0046211F" w:rsidP="0046211F"/>
    <w:p w:rsidR="0046211F" w:rsidRPr="00C30304" w:rsidRDefault="0046211F" w:rsidP="0046211F">
      <w:r w:rsidRPr="00C30304">
        <w:t>332</w:t>
      </w:r>
    </w:p>
    <w:p w:rsidR="0046211F" w:rsidRPr="00C30304" w:rsidRDefault="0046211F" w:rsidP="0046211F">
      <w:r w:rsidRPr="00C30304">
        <w:t>00:17:00,686 --&gt; 00:17:04,555</w:t>
      </w:r>
    </w:p>
    <w:p w:rsidR="0046211F" w:rsidRPr="00C30304" w:rsidRDefault="0046211F" w:rsidP="0046211F">
      <w:r w:rsidRPr="00C30304">
        <w:t>&lt;i&gt; It was obviously probing&lt;/i&gt;</w:t>
      </w:r>
    </w:p>
    <w:p w:rsidR="0046211F" w:rsidRPr="00C30304" w:rsidRDefault="0046211F" w:rsidP="0046211F">
      <w:r w:rsidRPr="00C30304">
        <w:t>&lt;i&gt; for a specific target.&lt;/i&gt;</w:t>
      </w:r>
    </w:p>
    <w:p w:rsidR="0046211F" w:rsidRPr="00C30304" w:rsidRDefault="0046211F" w:rsidP="0046211F">
      <w:r w:rsidRPr="00C30304">
        <w:t>显而易见，这是为了探测特定的目标。</w:t>
      </w:r>
    </w:p>
    <w:p w:rsidR="0046211F" w:rsidRPr="00C30304" w:rsidRDefault="0046211F" w:rsidP="0046211F"/>
    <w:p w:rsidR="0046211F" w:rsidRPr="00C30304" w:rsidRDefault="0046211F" w:rsidP="0046211F">
      <w:r w:rsidRPr="00C30304">
        <w:t>333</w:t>
      </w:r>
    </w:p>
    <w:p w:rsidR="0046211F" w:rsidRPr="00C30304" w:rsidRDefault="0046211F" w:rsidP="0046211F">
      <w:r w:rsidRPr="00C30304">
        <w:t>00:17:05,891 --&gt; 00:17:08,059</w:t>
      </w:r>
    </w:p>
    <w:p w:rsidR="0046211F" w:rsidRPr="00C30304" w:rsidRDefault="0046211F" w:rsidP="0046211F">
      <w:r w:rsidRPr="00C30304">
        <w:t>You've got to put this</w:t>
      </w:r>
    </w:p>
    <w:p w:rsidR="0046211F" w:rsidRPr="00C30304" w:rsidRDefault="0046211F" w:rsidP="0046211F">
      <w:r w:rsidRPr="00C30304">
        <w:t>in context that,</w:t>
      </w:r>
    </w:p>
    <w:p w:rsidR="0046211F" w:rsidRPr="00C30304" w:rsidRDefault="0046211F" w:rsidP="0046211F"/>
    <w:p w:rsidR="0046211F" w:rsidRPr="00C30304" w:rsidRDefault="0046211F" w:rsidP="0046211F"/>
    <w:p w:rsidR="0046211F" w:rsidRPr="00C30304" w:rsidRDefault="0046211F" w:rsidP="0046211F">
      <w:r w:rsidRPr="00C30304">
        <w:t>334</w:t>
      </w:r>
    </w:p>
    <w:p w:rsidR="0046211F" w:rsidRPr="00C30304" w:rsidRDefault="0046211F" w:rsidP="0046211F">
      <w:r w:rsidRPr="00C30304">
        <w:t>00:17:08,061 --&gt; 00:17:09,861</w:t>
      </w:r>
    </w:p>
    <w:p w:rsidR="0046211F" w:rsidRPr="00C30304" w:rsidRDefault="0046211F" w:rsidP="0046211F">
      <w:r w:rsidRPr="00C30304">
        <w:t>at the time,</w:t>
      </w:r>
    </w:p>
    <w:p w:rsidR="0046211F" w:rsidRPr="00C30304" w:rsidRDefault="0046211F" w:rsidP="0046211F">
      <w:r w:rsidRPr="00C30304">
        <w:t>we already knew,</w:t>
      </w:r>
    </w:p>
    <w:p w:rsidR="0046211F" w:rsidRPr="00C30304" w:rsidRDefault="0046211F" w:rsidP="0046211F"/>
    <w:p w:rsidR="0046211F" w:rsidRPr="00C30304" w:rsidRDefault="0046211F" w:rsidP="0046211F">
      <w:r w:rsidRPr="00C30304">
        <w:lastRenderedPageBreak/>
        <w:t>335</w:t>
      </w:r>
    </w:p>
    <w:p w:rsidR="0046211F" w:rsidRPr="00C30304" w:rsidRDefault="0046211F" w:rsidP="0046211F">
      <w:r w:rsidRPr="00C30304">
        <w:t>00:17:09,863 --&gt; 00:17:12,230</w:t>
      </w:r>
    </w:p>
    <w:p w:rsidR="0046211F" w:rsidRPr="00C30304" w:rsidRDefault="0046211F" w:rsidP="0046211F">
      <w:r w:rsidRPr="00C30304">
        <w:t>well, this is the most</w:t>
      </w:r>
    </w:p>
    <w:p w:rsidR="0046211F" w:rsidRPr="00C30304" w:rsidRDefault="0046211F" w:rsidP="0046211F">
      <w:r w:rsidRPr="00C30304">
        <w:t>sophisticated piece of malware</w:t>
      </w:r>
    </w:p>
    <w:p w:rsidR="0046211F" w:rsidRPr="00C30304" w:rsidRDefault="0046211F" w:rsidP="0046211F"/>
    <w:p w:rsidR="0046211F" w:rsidRPr="00C30304" w:rsidRDefault="0046211F" w:rsidP="0046211F">
      <w:r w:rsidRPr="00C30304">
        <w:t>336</w:t>
      </w:r>
    </w:p>
    <w:p w:rsidR="0046211F" w:rsidRPr="00C30304" w:rsidRDefault="0046211F" w:rsidP="0046211F">
      <w:r w:rsidRPr="00C30304">
        <w:t>00:17:12,232 --&gt; 00:17:13,798</w:t>
      </w:r>
    </w:p>
    <w:p w:rsidR="0046211F" w:rsidRPr="00C30304" w:rsidRDefault="0046211F" w:rsidP="0046211F">
      <w:r w:rsidRPr="00C30304">
        <w:t>that we have ever seen.</w:t>
      </w:r>
    </w:p>
    <w:p w:rsidR="0046211F" w:rsidRPr="00C30304" w:rsidRDefault="0046211F" w:rsidP="0046211F">
      <w:r w:rsidRPr="00C30304">
        <w:t>你必须把它放在特定的环境中，与此同时，我们已经了解到，这是我们见过的最复杂的恶意软件。</w:t>
      </w:r>
    </w:p>
    <w:p w:rsidR="0046211F" w:rsidRPr="00C30304" w:rsidRDefault="0046211F" w:rsidP="0046211F"/>
    <w:p w:rsidR="0046211F" w:rsidRPr="00C30304" w:rsidRDefault="0046211F" w:rsidP="0046211F">
      <w:r w:rsidRPr="00C30304">
        <w:t>337</w:t>
      </w:r>
    </w:p>
    <w:p w:rsidR="0046211F" w:rsidRPr="00C30304" w:rsidRDefault="0046211F" w:rsidP="0046211F">
      <w:r w:rsidRPr="00C30304">
        <w:t>00:17:14,566 --&gt; 00:17:16,534</w:t>
      </w:r>
    </w:p>
    <w:p w:rsidR="0046211F" w:rsidRPr="00C30304" w:rsidRDefault="0046211F" w:rsidP="0046211F">
      <w:r w:rsidRPr="00C30304">
        <w:t>So it's kind of strange.</w:t>
      </w:r>
    </w:p>
    <w:p w:rsidR="0046211F" w:rsidRPr="00C30304" w:rsidRDefault="0046211F" w:rsidP="0046211F">
      <w:r w:rsidRPr="00C30304">
        <w:t>所以它有点奇怪。</w:t>
      </w:r>
    </w:p>
    <w:p w:rsidR="0046211F" w:rsidRPr="00C30304" w:rsidRDefault="0046211F" w:rsidP="0046211F"/>
    <w:p w:rsidR="0046211F" w:rsidRPr="00C30304" w:rsidRDefault="0046211F" w:rsidP="0046211F">
      <w:r w:rsidRPr="00C30304">
        <w:t>338</w:t>
      </w:r>
    </w:p>
    <w:p w:rsidR="0046211F" w:rsidRPr="00C30304" w:rsidRDefault="0046211F" w:rsidP="0046211F">
      <w:r w:rsidRPr="00C30304">
        <w:t>00:17:16,536 --&gt; 00:17:21,539</w:t>
      </w:r>
    </w:p>
    <w:p w:rsidR="0046211F" w:rsidRPr="00C30304" w:rsidRDefault="0046211F" w:rsidP="0046211F">
      <w:r w:rsidRPr="00C30304">
        <w:t>Somebody takes that huge effort</w:t>
      </w:r>
    </w:p>
    <w:p w:rsidR="0046211F" w:rsidRPr="00C30304" w:rsidRDefault="0046211F" w:rsidP="0046211F">
      <w:r w:rsidRPr="00C30304">
        <w:t>to hit one specific target?</w:t>
      </w:r>
    </w:p>
    <w:p w:rsidR="0046211F" w:rsidRPr="00C30304" w:rsidRDefault="0046211F" w:rsidP="0046211F">
      <w:r w:rsidRPr="00C30304">
        <w:t>有人需要通过巨大的努力来实现其特定的目标吗</w:t>
      </w:r>
      <w:r w:rsidRPr="00C30304">
        <w:t>?</w:t>
      </w:r>
    </w:p>
    <w:p w:rsidR="0046211F" w:rsidRPr="00C30304" w:rsidRDefault="0046211F" w:rsidP="0046211F"/>
    <w:p w:rsidR="0046211F" w:rsidRPr="00C30304" w:rsidRDefault="0046211F" w:rsidP="0046211F">
      <w:r w:rsidRPr="00C30304">
        <w:t>339</w:t>
      </w:r>
    </w:p>
    <w:p w:rsidR="0046211F" w:rsidRPr="00C30304" w:rsidRDefault="0046211F" w:rsidP="0046211F">
      <w:r w:rsidRPr="00C30304">
        <w:t>00:17:21,807 --&gt; 00:17:23,741</w:t>
      </w:r>
    </w:p>
    <w:p w:rsidR="0046211F" w:rsidRPr="00C30304" w:rsidRDefault="0046211F" w:rsidP="0046211F">
      <w:r w:rsidRPr="00C30304">
        <w:t>Well, that must be</w:t>
      </w:r>
    </w:p>
    <w:p w:rsidR="0046211F" w:rsidRPr="00C30304" w:rsidRDefault="0046211F" w:rsidP="0046211F">
      <w:r w:rsidRPr="00C30304">
        <w:t>quite a significant target.</w:t>
      </w:r>
    </w:p>
    <w:p w:rsidR="0046211F" w:rsidRPr="00C30304" w:rsidRDefault="0046211F" w:rsidP="0046211F">
      <w:r w:rsidRPr="00C30304">
        <w:t>嗯，那一定是个相当重要的目标。</w:t>
      </w:r>
    </w:p>
    <w:p w:rsidR="0046211F" w:rsidRPr="00C30304" w:rsidRDefault="0046211F" w:rsidP="0046211F"/>
    <w:p w:rsidR="0046211F" w:rsidRPr="00C30304" w:rsidRDefault="0046211F" w:rsidP="0046211F">
      <w:r w:rsidRPr="00C30304">
        <w:t>340</w:t>
      </w:r>
    </w:p>
    <w:p w:rsidR="0046211F" w:rsidRPr="00C30304" w:rsidRDefault="0046211F" w:rsidP="0046211F">
      <w:r w:rsidRPr="00C30304">
        <w:t>00:17:27,346 --&gt; 00:17:29,747</w:t>
      </w:r>
    </w:p>
    <w:p w:rsidR="0046211F" w:rsidRPr="00C30304" w:rsidRDefault="0046211F" w:rsidP="0046211F">
      <w:r w:rsidRPr="00C30304">
        <w:t>Chien:&lt;i&gt; So at symantec we have&lt;/i&gt;</w:t>
      </w:r>
    </w:p>
    <w:p w:rsidR="0046211F" w:rsidRPr="00C30304" w:rsidRDefault="0046211F" w:rsidP="0046211F">
      <w:r w:rsidRPr="00C30304">
        <w:t>&lt;i&gt; probes on networks&lt;/i&gt;</w:t>
      </w:r>
    </w:p>
    <w:p w:rsidR="0046211F" w:rsidRPr="00C30304" w:rsidRDefault="0046211F" w:rsidP="0046211F"/>
    <w:p w:rsidR="0046211F" w:rsidRPr="00C30304" w:rsidRDefault="0046211F" w:rsidP="0046211F">
      <w:r w:rsidRPr="00C30304">
        <w:t>341</w:t>
      </w:r>
    </w:p>
    <w:p w:rsidR="0046211F" w:rsidRPr="00C30304" w:rsidRDefault="0046211F" w:rsidP="0046211F">
      <w:r w:rsidRPr="00C30304">
        <w:t>00:17:29,749 --&gt; 00:17:30,915</w:t>
      </w:r>
    </w:p>
    <w:p w:rsidR="0046211F" w:rsidRPr="00C30304" w:rsidRDefault="0046211F" w:rsidP="0046211F">
      <w:r w:rsidRPr="00C30304">
        <w:t>&lt;i&gt; all over the world&lt;/i&gt;</w:t>
      </w:r>
    </w:p>
    <w:p w:rsidR="0046211F" w:rsidRPr="00C30304" w:rsidRDefault="0046211F" w:rsidP="0046211F"/>
    <w:p w:rsidR="0046211F" w:rsidRPr="00C30304" w:rsidRDefault="0046211F" w:rsidP="0046211F">
      <w:r w:rsidRPr="00C30304">
        <w:t>342</w:t>
      </w:r>
    </w:p>
    <w:p w:rsidR="0046211F" w:rsidRPr="00C30304" w:rsidRDefault="0046211F" w:rsidP="0046211F">
      <w:r w:rsidRPr="00C30304">
        <w:t>00:17:30,917 --&gt; 00:17:33,317</w:t>
      </w:r>
    </w:p>
    <w:p w:rsidR="0046211F" w:rsidRPr="00C30304" w:rsidRDefault="0046211F" w:rsidP="0046211F">
      <w:r w:rsidRPr="00C30304">
        <w:t>&lt;i&gt; watching for&lt;/i&gt;</w:t>
      </w:r>
    </w:p>
    <w:p w:rsidR="0046211F" w:rsidRPr="00C30304" w:rsidRDefault="0046211F" w:rsidP="0046211F">
      <w:r w:rsidRPr="00C30304">
        <w:t>&lt;i&gt; malicious activity.&lt;/i&gt;</w:t>
      </w:r>
    </w:p>
    <w:p w:rsidR="0046211F" w:rsidRPr="00C30304" w:rsidRDefault="0046211F" w:rsidP="0046211F">
      <w:r w:rsidRPr="00C30304">
        <w:t>简</w:t>
      </w:r>
      <w:r w:rsidRPr="00C30304">
        <w:t>:</w:t>
      </w:r>
      <w:r w:rsidRPr="00C30304">
        <w:t>因此在赛门铁克，我们对世界各地的网络布置了探测仪来监测网络恶意活动。</w:t>
      </w:r>
    </w:p>
    <w:p w:rsidR="0046211F" w:rsidRPr="00C30304" w:rsidRDefault="0046211F" w:rsidP="0046211F"/>
    <w:p w:rsidR="0046211F" w:rsidRPr="00C30304" w:rsidRDefault="0046211F" w:rsidP="0046211F">
      <w:r w:rsidRPr="00C30304">
        <w:t>343</w:t>
      </w:r>
    </w:p>
    <w:p w:rsidR="0046211F" w:rsidRPr="00C30304" w:rsidRDefault="0046211F" w:rsidP="0046211F">
      <w:r w:rsidRPr="00C30304">
        <w:lastRenderedPageBreak/>
        <w:t>00:17:33,719 --&gt; 00:17:35,720</w:t>
      </w:r>
    </w:p>
    <w:p w:rsidR="0046211F" w:rsidRPr="00C30304" w:rsidRDefault="0046211F" w:rsidP="0046211F">
      <w:r w:rsidRPr="00C30304">
        <w:t>O'murchu:&lt;i&gt; We'd actually seen&lt;/i&gt;</w:t>
      </w:r>
    </w:p>
    <w:p w:rsidR="0046211F" w:rsidRPr="00C30304" w:rsidRDefault="0046211F" w:rsidP="0046211F">
      <w:r w:rsidRPr="00C30304">
        <w:t>&lt;i&gt; infections of stuxnet&lt;/i&gt;</w:t>
      </w:r>
    </w:p>
    <w:p w:rsidR="0046211F" w:rsidRPr="00C30304" w:rsidRDefault="0046211F" w:rsidP="0046211F"/>
    <w:p w:rsidR="0046211F" w:rsidRPr="00C30304" w:rsidRDefault="0046211F" w:rsidP="0046211F">
      <w:r w:rsidRPr="00C30304">
        <w:t>344</w:t>
      </w:r>
    </w:p>
    <w:p w:rsidR="0046211F" w:rsidRPr="00C30304" w:rsidRDefault="0046211F" w:rsidP="0046211F">
      <w:r w:rsidRPr="00C30304">
        <w:t>00:17:35,722 --&gt; 00:17:38,256</w:t>
      </w:r>
    </w:p>
    <w:p w:rsidR="0046211F" w:rsidRPr="00C30304" w:rsidRDefault="0046211F" w:rsidP="0046211F">
      <w:r w:rsidRPr="00C30304">
        <w:t>&lt;i&gt; all over the world,&lt;/i&gt;</w:t>
      </w:r>
    </w:p>
    <w:p w:rsidR="0046211F" w:rsidRPr="00C30304" w:rsidRDefault="0046211F" w:rsidP="0046211F">
      <w:r w:rsidRPr="00C30304">
        <w:t>&lt;i&gt; in the U.S., Australia,&lt;/i&gt;</w:t>
      </w:r>
    </w:p>
    <w:p w:rsidR="0046211F" w:rsidRPr="00C30304" w:rsidRDefault="0046211F" w:rsidP="0046211F"/>
    <w:p w:rsidR="0046211F" w:rsidRPr="00C30304" w:rsidRDefault="0046211F" w:rsidP="0046211F">
      <w:r w:rsidRPr="00C30304">
        <w:t>345</w:t>
      </w:r>
    </w:p>
    <w:p w:rsidR="0046211F" w:rsidRPr="00C30304" w:rsidRDefault="0046211F" w:rsidP="0046211F">
      <w:r w:rsidRPr="00C30304">
        <w:t>00:17:38,258 --&gt; 00:17:40,892</w:t>
      </w:r>
    </w:p>
    <w:p w:rsidR="0046211F" w:rsidRPr="00C30304" w:rsidRDefault="0046211F" w:rsidP="0046211F">
      <w:r w:rsidRPr="00C30304">
        <w:t>&lt;i&gt; in the u.K., in France,&lt;/i&gt;</w:t>
      </w:r>
    </w:p>
    <w:p w:rsidR="0046211F" w:rsidRPr="00C30304" w:rsidRDefault="0046211F" w:rsidP="0046211F">
      <w:r w:rsidRPr="00C30304">
        <w:t>&lt;i&gt; Germany, all over Europe.&lt;/i&gt;</w:t>
      </w:r>
    </w:p>
    <w:p w:rsidR="0046211F" w:rsidRPr="00C30304" w:rsidRDefault="0046211F" w:rsidP="0046211F">
      <w:r w:rsidRPr="00C30304">
        <w:t>奥</w:t>
      </w:r>
      <w:r w:rsidRPr="00C30304">
        <w:t>•</w:t>
      </w:r>
      <w:r w:rsidRPr="00C30304">
        <w:t>莫楚</w:t>
      </w:r>
      <w:r w:rsidRPr="00C30304">
        <w:t>:</w:t>
      </w:r>
      <w:r w:rsidRPr="00C30304">
        <w:t>我们真正想看到的是震网病毒在世界各地</w:t>
      </w:r>
      <w:r w:rsidRPr="00C30304">
        <w:t>,</w:t>
      </w:r>
      <w:r w:rsidRPr="00C30304">
        <w:t>如美国、澳大利亚、英国、法国、德国等欧洲各地的感染情况。</w:t>
      </w:r>
    </w:p>
    <w:p w:rsidR="0046211F" w:rsidRPr="00C30304" w:rsidRDefault="0046211F" w:rsidP="0046211F"/>
    <w:p w:rsidR="0046211F" w:rsidRPr="00C30304" w:rsidRDefault="0046211F" w:rsidP="0046211F">
      <w:r w:rsidRPr="00C30304">
        <w:t>346</w:t>
      </w:r>
    </w:p>
    <w:p w:rsidR="0046211F" w:rsidRPr="00C30304" w:rsidRDefault="0046211F" w:rsidP="0046211F">
      <w:r w:rsidRPr="00C30304">
        <w:t>00:17:41,393 --&gt; 00:17:43,761</w:t>
      </w:r>
    </w:p>
    <w:p w:rsidR="0046211F" w:rsidRPr="00C30304" w:rsidRDefault="0046211F" w:rsidP="0046211F">
      <w:r w:rsidRPr="00C30304">
        <w:t>Chien:&lt;i&gt; It spread to any windows&lt;/i&gt;</w:t>
      </w:r>
    </w:p>
    <w:p w:rsidR="0046211F" w:rsidRPr="00C30304" w:rsidRDefault="0046211F" w:rsidP="0046211F">
      <w:r w:rsidRPr="00C30304">
        <w:t>&lt;i&gt; machine in the entire world.&lt;/i&gt;</w:t>
      </w:r>
    </w:p>
    <w:p w:rsidR="0046211F" w:rsidRPr="00C30304" w:rsidRDefault="0046211F" w:rsidP="0046211F">
      <w:r w:rsidRPr="00C30304">
        <w:t>简</w:t>
      </w:r>
      <w:r w:rsidRPr="00C30304">
        <w:t>:</w:t>
      </w:r>
      <w:r w:rsidRPr="00C30304">
        <w:t>它传播到了全世界每一台</w:t>
      </w:r>
      <w:r w:rsidRPr="00C30304">
        <w:t>Windows</w:t>
      </w:r>
      <w:r w:rsidRPr="00C30304">
        <w:t>机器中。</w:t>
      </w:r>
    </w:p>
    <w:p w:rsidR="0046211F" w:rsidRPr="00C30304" w:rsidRDefault="0046211F" w:rsidP="0046211F"/>
    <w:p w:rsidR="0046211F" w:rsidRPr="00C30304" w:rsidRDefault="0046211F" w:rsidP="0046211F">
      <w:r w:rsidRPr="00C30304">
        <w:t>347</w:t>
      </w:r>
    </w:p>
    <w:p w:rsidR="0046211F" w:rsidRPr="00C30304" w:rsidRDefault="0046211F" w:rsidP="0046211F">
      <w:r w:rsidRPr="00C30304">
        <w:t>00:17:44,163 --&gt; 00:17:46,397</w:t>
      </w:r>
    </w:p>
    <w:p w:rsidR="0046211F" w:rsidRPr="00C30304" w:rsidRDefault="0046211F" w:rsidP="0046211F">
      <w:r w:rsidRPr="00C30304">
        <w:t>You know,</w:t>
      </w:r>
    </w:p>
    <w:p w:rsidR="0046211F" w:rsidRPr="00C30304" w:rsidRDefault="0046211F" w:rsidP="0046211F">
      <w:r w:rsidRPr="00C30304">
        <w:t>we had these organizations</w:t>
      </w:r>
    </w:p>
    <w:p w:rsidR="0046211F" w:rsidRPr="00C30304" w:rsidRDefault="0046211F" w:rsidP="0046211F"/>
    <w:p w:rsidR="0046211F" w:rsidRPr="00C30304" w:rsidRDefault="0046211F" w:rsidP="0046211F">
      <w:r w:rsidRPr="00C30304">
        <w:t>348</w:t>
      </w:r>
    </w:p>
    <w:p w:rsidR="0046211F" w:rsidRPr="00C30304" w:rsidRDefault="0046211F" w:rsidP="0046211F">
      <w:r w:rsidRPr="00C30304">
        <w:t>00:17:46,399 --&gt; 00:17:48,699</w:t>
      </w:r>
    </w:p>
    <w:p w:rsidR="0046211F" w:rsidRPr="00C30304" w:rsidRDefault="0046211F" w:rsidP="0046211F">
      <w:r w:rsidRPr="00C30304">
        <w:t>inside the United States</w:t>
      </w:r>
    </w:p>
    <w:p w:rsidR="0046211F" w:rsidRPr="00C30304" w:rsidRDefault="0046211F" w:rsidP="0046211F">
      <w:r w:rsidRPr="00C30304">
        <w:t>who were in charge of</w:t>
      </w:r>
    </w:p>
    <w:p w:rsidR="0046211F" w:rsidRPr="00C30304" w:rsidRDefault="0046211F" w:rsidP="0046211F"/>
    <w:p w:rsidR="0046211F" w:rsidRPr="00C30304" w:rsidRDefault="0046211F" w:rsidP="0046211F">
      <w:r w:rsidRPr="00C30304">
        <w:t>349</w:t>
      </w:r>
    </w:p>
    <w:p w:rsidR="0046211F" w:rsidRPr="00C30304" w:rsidRDefault="0046211F" w:rsidP="0046211F">
      <w:r w:rsidRPr="00C30304">
        <w:t>00:17:48,701 --&gt; 00:17:50,401</w:t>
      </w:r>
    </w:p>
    <w:p w:rsidR="0046211F" w:rsidRPr="00C30304" w:rsidRDefault="0046211F" w:rsidP="0046211F">
      <w:r w:rsidRPr="00C30304">
        <w:t>&lt;i&gt; industrial control&lt;/i&gt;</w:t>
      </w:r>
    </w:p>
    <w:p w:rsidR="0046211F" w:rsidRPr="00C30304" w:rsidRDefault="0046211F" w:rsidP="0046211F">
      <w:r w:rsidRPr="00C30304">
        <w:t>&lt;i&gt; facilities saying,&lt;/i&gt;</w:t>
      </w:r>
    </w:p>
    <w:p w:rsidR="0046211F" w:rsidRPr="00C30304" w:rsidRDefault="0046211F" w:rsidP="0046211F">
      <w:r w:rsidRPr="00C30304">
        <w:t>你知道</w:t>
      </w:r>
      <w:r w:rsidRPr="00C30304">
        <w:t>,</w:t>
      </w:r>
      <w:r w:rsidRPr="00C30304">
        <w:t>我们拥有一些在美国境内负责工业控制设施的组织，</w:t>
      </w:r>
    </w:p>
    <w:p w:rsidR="0046211F" w:rsidRPr="00C30304" w:rsidRDefault="0046211F" w:rsidP="0046211F"/>
    <w:p w:rsidR="0046211F" w:rsidRPr="00C30304" w:rsidRDefault="0046211F" w:rsidP="0046211F">
      <w:r w:rsidRPr="00C30304">
        <w:t>350</w:t>
      </w:r>
    </w:p>
    <w:p w:rsidR="0046211F" w:rsidRPr="00C30304" w:rsidRDefault="0046211F" w:rsidP="0046211F">
      <w:r w:rsidRPr="00C30304">
        <w:t>00:17:50,403 --&gt; 00:17:52,403</w:t>
      </w:r>
    </w:p>
    <w:p w:rsidR="0046211F" w:rsidRPr="00C30304" w:rsidRDefault="0046211F" w:rsidP="0046211F">
      <w:r w:rsidRPr="00C30304">
        <w:t>&lt;i&gt; "we're infected.&lt;/i&gt;</w:t>
      </w:r>
    </w:p>
    <w:p w:rsidR="0046211F" w:rsidRPr="00C30304" w:rsidRDefault="0046211F" w:rsidP="0046211F">
      <w:r w:rsidRPr="00C30304">
        <w:t>&lt;i&gt; What's gonna happen?"&lt;/i&gt;</w:t>
      </w:r>
    </w:p>
    <w:p w:rsidR="0046211F" w:rsidRPr="00C30304" w:rsidRDefault="0046211F" w:rsidP="0046211F">
      <w:r w:rsidRPr="00C30304">
        <w:t>他们说：</w:t>
      </w:r>
      <w:r w:rsidRPr="00C30304">
        <w:t>“</w:t>
      </w:r>
      <w:r w:rsidRPr="00C30304">
        <w:t>我们正在被感染。接下来将会发生什么事？</w:t>
      </w:r>
      <w:r w:rsidRPr="00C30304">
        <w:t>”</w:t>
      </w:r>
    </w:p>
    <w:p w:rsidR="0046211F" w:rsidRPr="00C30304" w:rsidRDefault="0046211F" w:rsidP="0046211F"/>
    <w:p w:rsidR="0046211F" w:rsidRPr="00C30304" w:rsidRDefault="0046211F" w:rsidP="0046211F">
      <w:r w:rsidRPr="00C30304">
        <w:lastRenderedPageBreak/>
        <w:t>351</w:t>
      </w:r>
    </w:p>
    <w:p w:rsidR="0046211F" w:rsidRPr="00C30304" w:rsidRDefault="0046211F" w:rsidP="0046211F">
      <w:r w:rsidRPr="00C30304">
        <w:t>00:17:52,771 --&gt; 00:17:55,440</w:t>
      </w:r>
    </w:p>
    <w:p w:rsidR="0046211F" w:rsidRPr="00C30304" w:rsidRDefault="0046211F" w:rsidP="0046211F">
      <w:r w:rsidRPr="00C30304">
        <w:t>O'murchu:&lt;i&gt; We didn't know if&lt;/i&gt;</w:t>
      </w:r>
    </w:p>
    <w:p w:rsidR="0046211F" w:rsidRPr="00C30304" w:rsidRDefault="0046211F" w:rsidP="0046211F">
      <w:r w:rsidRPr="00C30304">
        <w:t>&lt;i&gt; there was a deadline coming up&lt;/i&gt;</w:t>
      </w:r>
    </w:p>
    <w:p w:rsidR="0046211F" w:rsidRPr="00C30304" w:rsidRDefault="0046211F" w:rsidP="0046211F"/>
    <w:p w:rsidR="0046211F" w:rsidRPr="00C30304" w:rsidRDefault="0046211F" w:rsidP="0046211F">
      <w:r w:rsidRPr="00C30304">
        <w:t>352</w:t>
      </w:r>
    </w:p>
    <w:p w:rsidR="0046211F" w:rsidRPr="00C30304" w:rsidRDefault="0046211F" w:rsidP="0046211F">
      <w:r w:rsidRPr="00C30304">
        <w:t>00:17:55,442 --&gt; 00:17:57,008</w:t>
      </w:r>
    </w:p>
    <w:p w:rsidR="0046211F" w:rsidRPr="00C30304" w:rsidRDefault="0046211F" w:rsidP="0046211F">
      <w:r w:rsidRPr="00C30304">
        <w:t>&lt;i&gt; where this threat&lt;/i&gt;</w:t>
      </w:r>
    </w:p>
    <w:p w:rsidR="0046211F" w:rsidRPr="00C30304" w:rsidRDefault="0046211F" w:rsidP="0046211F">
      <w:r w:rsidRPr="00C30304">
        <w:t>&lt;i&gt; would trigger&lt;/i&gt;</w:t>
      </w:r>
    </w:p>
    <w:p w:rsidR="0046211F" w:rsidRPr="00C30304" w:rsidRDefault="0046211F" w:rsidP="0046211F">
      <w:r w:rsidRPr="00C30304">
        <w:t>奥</w:t>
      </w:r>
      <w:r w:rsidRPr="00C30304">
        <w:t>•</w:t>
      </w:r>
      <w:r w:rsidRPr="00C30304">
        <w:t>莫楚</w:t>
      </w:r>
      <w:r w:rsidRPr="00C30304">
        <w:t>:</w:t>
      </w:r>
      <w:r w:rsidRPr="00C30304">
        <w:t>我们不知道这个即将到来的威胁是否有最后期限。</w:t>
      </w:r>
    </w:p>
    <w:p w:rsidR="0046211F" w:rsidRPr="00C30304" w:rsidRDefault="0046211F" w:rsidP="0046211F"/>
    <w:p w:rsidR="0046211F" w:rsidRPr="00C30304" w:rsidRDefault="0046211F" w:rsidP="0046211F">
      <w:r w:rsidRPr="00C30304">
        <w:t>353</w:t>
      </w:r>
    </w:p>
    <w:p w:rsidR="0046211F" w:rsidRPr="00C30304" w:rsidRDefault="0046211F" w:rsidP="0046211F">
      <w:r w:rsidRPr="00C30304">
        <w:t>00:17:57,010 --&gt; 00:17:59,343</w:t>
      </w:r>
    </w:p>
    <w:p w:rsidR="0046211F" w:rsidRPr="00C30304" w:rsidRDefault="0046211F" w:rsidP="0046211F">
      <w:r w:rsidRPr="00C30304">
        <w:t>&lt;i&gt; and suddenly would,&lt;/i&gt;</w:t>
      </w:r>
    </w:p>
    <w:p w:rsidR="0046211F" w:rsidRPr="00C30304" w:rsidRDefault="0046211F" w:rsidP="0046211F">
      <w:r w:rsidRPr="00C30304">
        <w:t>&lt;i&gt; like, turn off all, you know,&lt;/i&gt;</w:t>
      </w:r>
    </w:p>
    <w:p w:rsidR="0046211F" w:rsidRPr="00C30304" w:rsidRDefault="0046211F" w:rsidP="0046211F"/>
    <w:p w:rsidR="0046211F" w:rsidRPr="00C30304" w:rsidRDefault="0046211F" w:rsidP="0046211F">
      <w:r w:rsidRPr="00C30304">
        <w:t>354</w:t>
      </w:r>
    </w:p>
    <w:p w:rsidR="0046211F" w:rsidRPr="00C30304" w:rsidRDefault="0046211F" w:rsidP="0046211F">
      <w:r w:rsidRPr="00C30304">
        <w:t>00:17:59,345 --&gt; 00:18:00,912</w:t>
      </w:r>
    </w:p>
    <w:p w:rsidR="0046211F" w:rsidRPr="00C30304" w:rsidRDefault="0046211F" w:rsidP="0046211F">
      <w:r w:rsidRPr="00C30304">
        <w:t>electricity plants</w:t>
      </w:r>
    </w:p>
    <w:p w:rsidR="0046211F" w:rsidRPr="00C30304" w:rsidRDefault="0046211F" w:rsidP="0046211F">
      <w:r w:rsidRPr="00C30304">
        <w:t>around the world</w:t>
      </w:r>
    </w:p>
    <w:p w:rsidR="0046211F" w:rsidRPr="00C30304" w:rsidRDefault="0046211F" w:rsidP="0046211F"/>
    <w:p w:rsidR="0046211F" w:rsidRPr="00C30304" w:rsidRDefault="0046211F" w:rsidP="0046211F">
      <w:r w:rsidRPr="00C30304">
        <w:t>355</w:t>
      </w:r>
    </w:p>
    <w:p w:rsidR="0046211F" w:rsidRPr="00C30304" w:rsidRDefault="0046211F" w:rsidP="0046211F">
      <w:r w:rsidRPr="00C30304">
        <w:t>00:18:00,914 --&gt; 00:18:02,680</w:t>
      </w:r>
    </w:p>
    <w:p w:rsidR="0046211F" w:rsidRPr="00C30304" w:rsidRDefault="0046211F" w:rsidP="0046211F">
      <w:r w:rsidRPr="00C30304">
        <w:t>or it would start</w:t>
      </w:r>
    </w:p>
    <w:p w:rsidR="0046211F" w:rsidRPr="00C30304" w:rsidRDefault="0046211F" w:rsidP="0046211F">
      <w:r w:rsidRPr="00C30304">
        <w:t>shutting things down</w:t>
      </w:r>
    </w:p>
    <w:p w:rsidR="0046211F" w:rsidRPr="00C30304" w:rsidRDefault="0046211F" w:rsidP="0046211F"/>
    <w:p w:rsidR="0046211F" w:rsidRPr="00C30304" w:rsidRDefault="0046211F" w:rsidP="0046211F">
      <w:r w:rsidRPr="00C30304">
        <w:t>356</w:t>
      </w:r>
    </w:p>
    <w:p w:rsidR="0046211F" w:rsidRPr="00C30304" w:rsidRDefault="0046211F" w:rsidP="0046211F">
      <w:r w:rsidRPr="00C30304">
        <w:t>00:18:02,682 --&gt; 00:18:04,015</w:t>
      </w:r>
    </w:p>
    <w:p w:rsidR="0046211F" w:rsidRPr="00C30304" w:rsidRDefault="0046211F" w:rsidP="0046211F">
      <w:r w:rsidRPr="00C30304">
        <w:t>or launching some attack.</w:t>
      </w:r>
    </w:p>
    <w:p w:rsidR="0046211F" w:rsidRPr="00C30304" w:rsidRDefault="0046211F" w:rsidP="0046211F">
      <w:r w:rsidRPr="00C30304">
        <w:t>假如突然间这个攻击来了，那我们就会关掉世界各地所有的发电厂，否则它将切断所有的资源或发起某些攻击。</w:t>
      </w:r>
    </w:p>
    <w:p w:rsidR="0046211F" w:rsidRPr="00C30304" w:rsidRDefault="0046211F" w:rsidP="0046211F"/>
    <w:p w:rsidR="0046211F" w:rsidRPr="00C30304" w:rsidRDefault="0046211F" w:rsidP="0046211F">
      <w:r w:rsidRPr="00C30304">
        <w:t>357</w:t>
      </w:r>
    </w:p>
    <w:p w:rsidR="0046211F" w:rsidRPr="00C30304" w:rsidRDefault="0046211F" w:rsidP="0046211F">
      <w:r w:rsidRPr="00C30304">
        <w:t>00:18:04,850 --&gt; 00:18:07,885</w:t>
      </w:r>
    </w:p>
    <w:p w:rsidR="0046211F" w:rsidRPr="00C30304" w:rsidRDefault="0046211F" w:rsidP="0046211F">
      <w:r w:rsidRPr="00C30304">
        <w:t>&lt;i&gt;We knew that stuxnet could have&lt;/i&gt;</w:t>
      </w:r>
    </w:p>
    <w:p w:rsidR="0046211F" w:rsidRPr="00C30304" w:rsidRDefault="0046211F" w:rsidP="0046211F">
      <w:r w:rsidRPr="00C30304">
        <w:t>&lt;i&gt; very dire consequences,&lt;/i&gt;</w:t>
      </w:r>
    </w:p>
    <w:p w:rsidR="0046211F" w:rsidRPr="00C30304" w:rsidRDefault="0046211F" w:rsidP="0046211F"/>
    <w:p w:rsidR="0046211F" w:rsidRPr="00C30304" w:rsidRDefault="0046211F" w:rsidP="0046211F">
      <w:r w:rsidRPr="00C30304">
        <w:t>358</w:t>
      </w:r>
    </w:p>
    <w:p w:rsidR="0046211F" w:rsidRPr="00C30304" w:rsidRDefault="0046211F" w:rsidP="0046211F">
      <w:r w:rsidRPr="00C30304">
        <w:t>00:18:07,887 --&gt; 00:18:10,555</w:t>
      </w:r>
    </w:p>
    <w:p w:rsidR="0046211F" w:rsidRPr="00C30304" w:rsidRDefault="0046211F" w:rsidP="0046211F">
      <w:r w:rsidRPr="00C30304">
        <w:t>&lt;i&gt; and we were&lt;/i&gt;</w:t>
      </w:r>
    </w:p>
    <w:p w:rsidR="0046211F" w:rsidRPr="00C30304" w:rsidRDefault="0046211F" w:rsidP="0046211F">
      <w:r w:rsidRPr="00C30304">
        <w:t>&lt;i&gt; very worried about&lt;/i&gt;</w:t>
      </w:r>
    </w:p>
    <w:p w:rsidR="0046211F" w:rsidRPr="00C30304" w:rsidRDefault="0046211F" w:rsidP="0046211F"/>
    <w:p w:rsidR="0046211F" w:rsidRPr="00C30304" w:rsidRDefault="0046211F" w:rsidP="0046211F">
      <w:r w:rsidRPr="00C30304">
        <w:t>359</w:t>
      </w:r>
    </w:p>
    <w:p w:rsidR="0046211F" w:rsidRPr="00C30304" w:rsidRDefault="0046211F" w:rsidP="0046211F">
      <w:r w:rsidRPr="00C30304">
        <w:t>00:18:10,557 --&gt; 00:18:12,023</w:t>
      </w:r>
    </w:p>
    <w:p w:rsidR="0046211F" w:rsidRPr="00C30304" w:rsidRDefault="0046211F" w:rsidP="0046211F">
      <w:r w:rsidRPr="00C30304">
        <w:lastRenderedPageBreak/>
        <w:t>&lt;i&gt; what the payload&lt;/i&gt;</w:t>
      </w:r>
    </w:p>
    <w:p w:rsidR="0046211F" w:rsidRPr="00C30304" w:rsidRDefault="0046211F" w:rsidP="0046211F">
      <w:r w:rsidRPr="00C30304">
        <w:t>&lt;i&gt; contained&lt;/i&gt;</w:t>
      </w:r>
    </w:p>
    <w:p w:rsidR="0046211F" w:rsidRPr="00C30304" w:rsidRDefault="0046211F" w:rsidP="0046211F"/>
    <w:p w:rsidR="0046211F" w:rsidRPr="00C30304" w:rsidRDefault="0046211F" w:rsidP="0046211F">
      <w:r w:rsidRPr="00C30304">
        <w:t>360</w:t>
      </w:r>
    </w:p>
    <w:p w:rsidR="0046211F" w:rsidRPr="00C30304" w:rsidRDefault="0046211F" w:rsidP="0046211F">
      <w:r w:rsidRPr="00C30304">
        <w:t>00:18:12,025 --&gt; 00:18:14,258</w:t>
      </w:r>
    </w:p>
    <w:p w:rsidR="0046211F" w:rsidRPr="00C30304" w:rsidRDefault="0046211F" w:rsidP="0046211F">
      <w:r w:rsidRPr="00C30304">
        <w:t>&lt;i&gt; and there was&lt;/i&gt;</w:t>
      </w:r>
    </w:p>
    <w:p w:rsidR="0046211F" w:rsidRPr="00C30304" w:rsidRDefault="0046211F" w:rsidP="0046211F">
      <w:r w:rsidRPr="00C30304">
        <w:t>&lt;i&gt; an imperative speed&lt;/i&gt;</w:t>
      </w:r>
    </w:p>
    <w:p w:rsidR="0046211F" w:rsidRPr="00C30304" w:rsidRDefault="0046211F" w:rsidP="0046211F"/>
    <w:p w:rsidR="0046211F" w:rsidRPr="00C30304" w:rsidRDefault="0046211F" w:rsidP="0046211F">
      <w:r w:rsidRPr="00C30304">
        <w:t>361</w:t>
      </w:r>
    </w:p>
    <w:p w:rsidR="0046211F" w:rsidRPr="00C30304" w:rsidRDefault="0046211F" w:rsidP="0046211F">
      <w:r w:rsidRPr="00C30304">
        <w:t>00:18:14,260 --&gt; 00:18:16,360</w:t>
      </w:r>
    </w:p>
    <w:p w:rsidR="0046211F" w:rsidRPr="00C30304" w:rsidRDefault="0046211F" w:rsidP="0046211F">
      <w:r w:rsidRPr="00C30304">
        <w:t>&lt;i&gt; that we had to race&lt;/i&gt;</w:t>
      </w:r>
    </w:p>
    <w:p w:rsidR="0046211F" w:rsidRPr="00C30304" w:rsidRDefault="0046211F" w:rsidP="0046211F">
      <w:r w:rsidRPr="00C30304">
        <w:t>&lt;i&gt; and try and, you know,&lt;/i&gt;</w:t>
      </w:r>
    </w:p>
    <w:p w:rsidR="0046211F" w:rsidRPr="00C30304" w:rsidRDefault="0046211F" w:rsidP="0046211F"/>
    <w:p w:rsidR="0046211F" w:rsidRPr="00C30304" w:rsidRDefault="0046211F" w:rsidP="0046211F">
      <w:r w:rsidRPr="00C30304">
        <w:t>362</w:t>
      </w:r>
    </w:p>
    <w:p w:rsidR="0046211F" w:rsidRPr="00C30304" w:rsidRDefault="0046211F" w:rsidP="0046211F">
      <w:r w:rsidRPr="00C30304">
        <w:t>00:18:16,362 --&gt; 00:18:17,762</w:t>
      </w:r>
    </w:p>
    <w:p w:rsidR="0046211F" w:rsidRPr="00C30304" w:rsidRDefault="0046211F" w:rsidP="0046211F">
      <w:r w:rsidRPr="00C30304">
        <w:t>&lt;i&gt; beat this ticking bomb.&lt;/i&gt;</w:t>
      </w:r>
    </w:p>
    <w:p w:rsidR="0046211F" w:rsidRPr="00C30304" w:rsidRDefault="0046211F" w:rsidP="0046211F">
      <w:r w:rsidRPr="00C30304">
        <w:t>我们知道，震网病毒可能带来非常可怕的后果，我们也非常担心它所包含的有效载荷所存在的不可预估速度，我们必须与时间赛跑并尽全力打败这个定时炸弹。</w:t>
      </w:r>
    </w:p>
    <w:p w:rsidR="0046211F" w:rsidRPr="00C30304" w:rsidRDefault="0046211F" w:rsidP="0046211F"/>
    <w:p w:rsidR="0046211F" w:rsidRPr="00C30304" w:rsidRDefault="0046211F" w:rsidP="0046211F">
      <w:r w:rsidRPr="00C30304">
        <w:t>363</w:t>
      </w:r>
    </w:p>
    <w:p w:rsidR="0046211F" w:rsidRPr="00C30304" w:rsidRDefault="0046211F" w:rsidP="0046211F">
      <w:r w:rsidRPr="00C30304">
        <w:t>00:18:18,897 --&gt; 00:18:21,432</w:t>
      </w:r>
    </w:p>
    <w:p w:rsidR="0046211F" w:rsidRPr="00C30304" w:rsidRDefault="0046211F" w:rsidP="0046211F">
      <w:r w:rsidRPr="00C30304">
        <w:t>&lt;i&gt; Eventually, we were able to&lt;/i&gt;</w:t>
      </w:r>
    </w:p>
    <w:p w:rsidR="0046211F" w:rsidRPr="00C30304" w:rsidRDefault="0046211F" w:rsidP="0046211F">
      <w:r w:rsidRPr="00C30304">
        <w:t>&lt;i&gt; refine the statistics a little&lt;/i&gt;</w:t>
      </w:r>
    </w:p>
    <w:p w:rsidR="0046211F" w:rsidRPr="00C30304" w:rsidRDefault="0046211F" w:rsidP="0046211F"/>
    <w:p w:rsidR="0046211F" w:rsidRPr="00C30304" w:rsidRDefault="0046211F" w:rsidP="0046211F">
      <w:r w:rsidRPr="00C30304">
        <w:t>364</w:t>
      </w:r>
    </w:p>
    <w:p w:rsidR="0046211F" w:rsidRPr="00C30304" w:rsidRDefault="0046211F" w:rsidP="0046211F">
      <w:r w:rsidRPr="00C30304">
        <w:t>00:18:21,434 --&gt; 00:18:22,934</w:t>
      </w:r>
    </w:p>
    <w:p w:rsidR="0046211F" w:rsidRPr="00C30304" w:rsidRDefault="0046211F" w:rsidP="0046211F">
      <w:r w:rsidRPr="00C30304">
        <w:t>&lt;i&gt; and we saw that&lt;/i&gt;</w:t>
      </w:r>
    </w:p>
    <w:p w:rsidR="0046211F" w:rsidRPr="00C30304" w:rsidRDefault="0046211F" w:rsidP="0046211F">
      <w:r w:rsidRPr="00C30304">
        <w:t>&lt;i&gt; Iran was the number one&lt;/i&gt;</w:t>
      </w:r>
    </w:p>
    <w:p w:rsidR="0046211F" w:rsidRPr="00C30304" w:rsidRDefault="0046211F" w:rsidP="0046211F"/>
    <w:p w:rsidR="0046211F" w:rsidRPr="00C30304" w:rsidRDefault="0046211F" w:rsidP="0046211F">
      <w:r w:rsidRPr="00C30304">
        <w:t>365</w:t>
      </w:r>
    </w:p>
    <w:p w:rsidR="0046211F" w:rsidRPr="00C30304" w:rsidRDefault="0046211F" w:rsidP="0046211F">
      <w:r w:rsidRPr="00C30304">
        <w:t>00:18:22,936 --&gt; 00:18:24,535</w:t>
      </w:r>
    </w:p>
    <w:p w:rsidR="0046211F" w:rsidRPr="00C30304" w:rsidRDefault="0046211F" w:rsidP="0046211F">
      <w:r w:rsidRPr="00C30304">
        <w:t>&lt;i&gt; infected country in the world.&lt;/i&gt;</w:t>
      </w:r>
    </w:p>
    <w:p w:rsidR="0046211F" w:rsidRPr="00C30304" w:rsidRDefault="0046211F" w:rsidP="0046211F">
      <w:r w:rsidRPr="00C30304">
        <w:t>最终，我们可以一点点地完善统计数据。同时我们可以看到</w:t>
      </w:r>
      <w:r w:rsidRPr="00C30304">
        <w:t>,</w:t>
      </w:r>
      <w:r w:rsidRPr="00C30304">
        <w:t>伊朗是被感染数量最多的一个国家。</w:t>
      </w:r>
    </w:p>
    <w:p w:rsidR="0046211F" w:rsidRPr="00C30304" w:rsidRDefault="0046211F" w:rsidP="0046211F"/>
    <w:p w:rsidR="0046211F" w:rsidRPr="00C30304" w:rsidRDefault="0046211F" w:rsidP="0046211F">
      <w:r w:rsidRPr="00C30304">
        <w:t>366</w:t>
      </w:r>
    </w:p>
    <w:p w:rsidR="0046211F" w:rsidRPr="00C30304" w:rsidRDefault="0046211F" w:rsidP="0046211F">
      <w:r w:rsidRPr="00C30304">
        <w:t>00:18:24,537 --&gt; 00:18:27,105</w:t>
      </w:r>
    </w:p>
    <w:p w:rsidR="0046211F" w:rsidRPr="00C30304" w:rsidRDefault="0046211F" w:rsidP="0046211F">
      <w:r w:rsidRPr="00C30304">
        <w:t>Chien:&lt;i&gt; That immediately raised&lt;/i&gt;</w:t>
      </w:r>
    </w:p>
    <w:p w:rsidR="0046211F" w:rsidRPr="00C30304" w:rsidRDefault="0046211F" w:rsidP="0046211F">
      <w:r w:rsidRPr="00C30304">
        <w:t>&lt;i&gt; our eyebrows.&lt;/i&gt;</w:t>
      </w:r>
    </w:p>
    <w:p w:rsidR="0046211F" w:rsidRPr="00C30304" w:rsidRDefault="0046211F" w:rsidP="0046211F">
      <w:r w:rsidRPr="00C30304">
        <w:t>简</w:t>
      </w:r>
      <w:r w:rsidRPr="00C30304">
        <w:t>:</w:t>
      </w:r>
      <w:r w:rsidRPr="00C30304">
        <w:t>这都迫在眉睫了。</w:t>
      </w:r>
    </w:p>
    <w:p w:rsidR="0046211F" w:rsidRPr="00C30304" w:rsidRDefault="0046211F" w:rsidP="0046211F"/>
    <w:p w:rsidR="0046211F" w:rsidRPr="00C30304" w:rsidRDefault="0046211F" w:rsidP="0046211F">
      <w:r w:rsidRPr="00C30304">
        <w:t>367</w:t>
      </w:r>
    </w:p>
    <w:p w:rsidR="0046211F" w:rsidRPr="00C30304" w:rsidRDefault="0046211F" w:rsidP="0046211F">
      <w:r w:rsidRPr="00C30304">
        <w:t>00:18:27,107 --&gt; 00:18:29,373</w:t>
      </w:r>
    </w:p>
    <w:p w:rsidR="0046211F" w:rsidRPr="00C30304" w:rsidRDefault="0046211F" w:rsidP="0046211F">
      <w:r w:rsidRPr="00C30304">
        <w:t>We had never</w:t>
      </w:r>
    </w:p>
    <w:p w:rsidR="0046211F" w:rsidRPr="00C30304" w:rsidRDefault="0046211F" w:rsidP="0046211F">
      <w:r w:rsidRPr="00C30304">
        <w:lastRenderedPageBreak/>
        <w:t>seen a threat before</w:t>
      </w:r>
    </w:p>
    <w:p w:rsidR="0046211F" w:rsidRPr="00C30304" w:rsidRDefault="0046211F" w:rsidP="0046211F"/>
    <w:p w:rsidR="0046211F" w:rsidRPr="00C30304" w:rsidRDefault="0046211F" w:rsidP="0046211F">
      <w:r w:rsidRPr="00C30304">
        <w:t>368</w:t>
      </w:r>
    </w:p>
    <w:p w:rsidR="0046211F" w:rsidRPr="00C30304" w:rsidRDefault="0046211F" w:rsidP="0046211F">
      <w:r w:rsidRPr="00C30304">
        <w:t>00:18:29,375 --&gt; 00:18:31,509</w:t>
      </w:r>
    </w:p>
    <w:p w:rsidR="0046211F" w:rsidRPr="00C30304" w:rsidRDefault="0046211F" w:rsidP="0046211F">
      <w:r w:rsidRPr="00C30304">
        <w:t>where it was</w:t>
      </w:r>
    </w:p>
    <w:p w:rsidR="0046211F" w:rsidRPr="00C30304" w:rsidRDefault="0046211F" w:rsidP="0046211F">
      <w:r w:rsidRPr="00C30304">
        <w:t>predominantly in Iran.</w:t>
      </w:r>
    </w:p>
    <w:p w:rsidR="0046211F" w:rsidRPr="00C30304" w:rsidRDefault="0046211F" w:rsidP="0046211F">
      <w:r w:rsidRPr="00C30304">
        <w:t>在这之前，我们从未发现主要针对伊朗的威胁。</w:t>
      </w:r>
    </w:p>
    <w:p w:rsidR="0046211F" w:rsidRPr="00C30304" w:rsidRDefault="0046211F" w:rsidP="0046211F"/>
    <w:p w:rsidR="0046211F" w:rsidRPr="00C30304" w:rsidRDefault="0046211F" w:rsidP="0046211F">
      <w:r w:rsidRPr="00C30304">
        <w:t>369</w:t>
      </w:r>
    </w:p>
    <w:p w:rsidR="0046211F" w:rsidRPr="00C30304" w:rsidRDefault="0046211F" w:rsidP="0046211F">
      <w:r w:rsidRPr="00C30304">
        <w:t>00:18:32,444 --&gt; 00:18:34,045</w:t>
      </w:r>
    </w:p>
    <w:p w:rsidR="0046211F" w:rsidRPr="00C30304" w:rsidRDefault="0046211F" w:rsidP="0046211F">
      <w:r w:rsidRPr="00C30304">
        <w:t>&lt;i&gt; And so we began to follow&lt;/i&gt;</w:t>
      </w:r>
    </w:p>
    <w:p w:rsidR="0046211F" w:rsidRPr="00C30304" w:rsidRDefault="0046211F" w:rsidP="0046211F">
      <w:r w:rsidRPr="00C30304">
        <w:t>&lt;i&gt; what was going on&lt;/i&gt;</w:t>
      </w:r>
    </w:p>
    <w:p w:rsidR="0046211F" w:rsidRPr="00C30304" w:rsidRDefault="0046211F" w:rsidP="0046211F"/>
    <w:p w:rsidR="0046211F" w:rsidRPr="00C30304" w:rsidRDefault="0046211F" w:rsidP="0046211F">
      <w:r w:rsidRPr="00C30304">
        <w:t>370</w:t>
      </w:r>
    </w:p>
    <w:p w:rsidR="0046211F" w:rsidRPr="00C30304" w:rsidRDefault="0046211F" w:rsidP="0046211F">
      <w:r w:rsidRPr="00C30304">
        <w:t>00:18:34,047 --&gt; 00:18:35,279</w:t>
      </w:r>
    </w:p>
    <w:p w:rsidR="0046211F" w:rsidRPr="00C30304" w:rsidRDefault="0046211F" w:rsidP="0046211F">
      <w:r w:rsidRPr="00C30304">
        <w:t>&lt;i&gt; in the geopolitical world,&lt;/i&gt;</w:t>
      </w:r>
    </w:p>
    <w:p w:rsidR="0046211F" w:rsidRPr="00C30304" w:rsidRDefault="0046211F" w:rsidP="0046211F"/>
    <w:p w:rsidR="0046211F" w:rsidRPr="00C30304" w:rsidRDefault="0046211F" w:rsidP="0046211F">
      <w:r w:rsidRPr="00C30304">
        <w:t>371</w:t>
      </w:r>
    </w:p>
    <w:p w:rsidR="0046211F" w:rsidRPr="00C30304" w:rsidRDefault="0046211F" w:rsidP="0046211F">
      <w:r w:rsidRPr="00C30304">
        <w:t>00:18:35,447 --&gt; 00:18:37,014</w:t>
      </w:r>
    </w:p>
    <w:p w:rsidR="0046211F" w:rsidRPr="00C30304" w:rsidRDefault="0046211F" w:rsidP="0046211F">
      <w:r w:rsidRPr="00C30304">
        <w:t>&lt;i&gt; what was happening&lt;/i&gt;</w:t>
      </w:r>
    </w:p>
    <w:p w:rsidR="0046211F" w:rsidRPr="00C30304" w:rsidRDefault="0046211F" w:rsidP="0046211F">
      <w:r w:rsidRPr="00C30304">
        <w:t>&lt;i&gt; in the general news.&lt;/i&gt;</w:t>
      </w:r>
    </w:p>
    <w:p w:rsidR="0046211F" w:rsidRPr="00C30304" w:rsidRDefault="0046211F" w:rsidP="0046211F">
      <w:r w:rsidRPr="00C30304">
        <w:t>因此我们开始注意观察地缘政治的世界中到底发生了什么，日常新闻报道中发生了什么。</w:t>
      </w:r>
    </w:p>
    <w:p w:rsidR="0046211F" w:rsidRPr="00C30304" w:rsidRDefault="0046211F" w:rsidP="0046211F"/>
    <w:p w:rsidR="0046211F" w:rsidRPr="00C30304" w:rsidRDefault="0046211F" w:rsidP="0046211F">
      <w:r w:rsidRPr="00C30304">
        <w:t>372</w:t>
      </w:r>
    </w:p>
    <w:p w:rsidR="0046211F" w:rsidRPr="00C30304" w:rsidRDefault="0046211F" w:rsidP="0046211F">
      <w:r w:rsidRPr="00C30304">
        <w:t>00:18:37,216 --&gt; 00:18:40,451</w:t>
      </w:r>
    </w:p>
    <w:p w:rsidR="0046211F" w:rsidRPr="00C30304" w:rsidRDefault="0046211F" w:rsidP="0046211F">
      <w:r w:rsidRPr="00C30304">
        <w:t>&lt;i&gt; And at that time, there were&lt;/i&gt;</w:t>
      </w:r>
    </w:p>
    <w:p w:rsidR="0046211F" w:rsidRPr="00C30304" w:rsidRDefault="0046211F" w:rsidP="0046211F">
      <w:r w:rsidRPr="00C30304">
        <w:t>&lt;i&gt; actually multiple explosions&lt;/i&gt;</w:t>
      </w:r>
    </w:p>
    <w:p w:rsidR="0046211F" w:rsidRPr="00C30304" w:rsidRDefault="0046211F" w:rsidP="0046211F"/>
    <w:p w:rsidR="0046211F" w:rsidRPr="00C30304" w:rsidRDefault="0046211F" w:rsidP="0046211F">
      <w:r w:rsidRPr="00C30304">
        <w:t>373</w:t>
      </w:r>
    </w:p>
    <w:p w:rsidR="0046211F" w:rsidRPr="00C30304" w:rsidRDefault="0046211F" w:rsidP="0046211F">
      <w:r w:rsidRPr="00C30304">
        <w:t>00:18:40,453 --&gt; 00:18:43,354</w:t>
      </w:r>
    </w:p>
    <w:p w:rsidR="0046211F" w:rsidRPr="00C30304" w:rsidRDefault="0046211F" w:rsidP="0046211F">
      <w:r w:rsidRPr="00C30304">
        <w:t>&lt;i&gt; of gas pipelines&lt;/i&gt;</w:t>
      </w:r>
    </w:p>
    <w:p w:rsidR="0046211F" w:rsidRPr="00C30304" w:rsidRDefault="0046211F" w:rsidP="0046211F">
      <w:r w:rsidRPr="00C30304">
        <w:t>&lt;i&gt; going in and out of Iran.&lt;/i&gt;</w:t>
      </w:r>
    </w:p>
    <w:p w:rsidR="0046211F" w:rsidRPr="00C30304" w:rsidRDefault="0046211F" w:rsidP="0046211F">
      <w:r w:rsidRPr="00C30304">
        <w:t>当时，实际上有多个进出伊朗的天然气管道发生了爆炸。</w:t>
      </w:r>
    </w:p>
    <w:p w:rsidR="0046211F" w:rsidRPr="00C30304" w:rsidRDefault="0046211F" w:rsidP="0046211F"/>
    <w:p w:rsidR="0046211F" w:rsidRPr="00C30304" w:rsidRDefault="0046211F" w:rsidP="0046211F">
      <w:r w:rsidRPr="00C30304">
        <w:t>374</w:t>
      </w:r>
    </w:p>
    <w:p w:rsidR="0046211F" w:rsidRPr="00C30304" w:rsidRDefault="0046211F" w:rsidP="0046211F">
      <w:r w:rsidRPr="00C30304">
        <w:t>00:18:44,323 --&gt; 00:18:45,723</w:t>
      </w:r>
    </w:p>
    <w:p w:rsidR="0046211F" w:rsidRPr="00C30304" w:rsidRDefault="0046211F" w:rsidP="0046211F">
      <w:r w:rsidRPr="00C30304">
        <w:t>&lt;i&gt; Unexplained explosions.&lt;/i&gt;</w:t>
      </w:r>
    </w:p>
    <w:p w:rsidR="0046211F" w:rsidRPr="00C30304" w:rsidRDefault="0046211F" w:rsidP="0046211F">
      <w:r w:rsidRPr="00C30304">
        <w:t>爆炸原因不明。</w:t>
      </w:r>
    </w:p>
    <w:p w:rsidR="0046211F" w:rsidRPr="00C30304" w:rsidRDefault="0046211F" w:rsidP="0046211F"/>
    <w:p w:rsidR="0046211F" w:rsidRPr="00C30304" w:rsidRDefault="0046211F" w:rsidP="0046211F">
      <w:r w:rsidRPr="00C30304">
        <w:t>375</w:t>
      </w:r>
    </w:p>
    <w:p w:rsidR="0046211F" w:rsidRPr="00C30304" w:rsidRDefault="0046211F" w:rsidP="0046211F">
      <w:r w:rsidRPr="00C30304">
        <w:t>00:18:47,259 --&gt; 00:18:49,393</w:t>
      </w:r>
    </w:p>
    <w:p w:rsidR="0046211F" w:rsidRPr="00C30304" w:rsidRDefault="0046211F" w:rsidP="0046211F">
      <w:r w:rsidRPr="00C30304">
        <w:t>O'murchu:&lt;i&gt; And of course,&lt;/i&gt;</w:t>
      </w:r>
    </w:p>
    <w:p w:rsidR="0046211F" w:rsidRPr="00C30304" w:rsidRDefault="0046211F" w:rsidP="0046211F">
      <w:r w:rsidRPr="00C30304">
        <w:t>&lt;i&gt; we did notice that at the time&lt;/i&gt;</w:t>
      </w:r>
    </w:p>
    <w:p w:rsidR="0046211F" w:rsidRPr="00C30304" w:rsidRDefault="0046211F" w:rsidP="0046211F"/>
    <w:p w:rsidR="0046211F" w:rsidRPr="00C30304" w:rsidRDefault="0046211F" w:rsidP="0046211F">
      <w:r w:rsidRPr="00C30304">
        <w:lastRenderedPageBreak/>
        <w:t>376</w:t>
      </w:r>
    </w:p>
    <w:p w:rsidR="0046211F" w:rsidRPr="00C30304" w:rsidRDefault="0046211F" w:rsidP="0046211F">
      <w:r w:rsidRPr="00C30304">
        <w:t>00:18:49,395 --&gt; 00:18:52,029</w:t>
      </w:r>
    </w:p>
    <w:p w:rsidR="0046211F" w:rsidRPr="00C30304" w:rsidRDefault="0046211F" w:rsidP="0046211F">
      <w:r w:rsidRPr="00C30304">
        <w:t>&lt;i&gt; there had been assassinations&lt;/i&gt;</w:t>
      </w:r>
    </w:p>
    <w:p w:rsidR="0046211F" w:rsidRPr="00C30304" w:rsidRDefault="0046211F" w:rsidP="0046211F">
      <w:r w:rsidRPr="00C30304">
        <w:t>&lt;i&gt; of nuclear scientists.&lt;/i&gt;</w:t>
      </w:r>
    </w:p>
    <w:p w:rsidR="0046211F" w:rsidRPr="00C30304" w:rsidRDefault="0046211F" w:rsidP="0046211F">
      <w:r w:rsidRPr="00C30304">
        <w:t>奥</w:t>
      </w:r>
      <w:r w:rsidRPr="00C30304">
        <w:t>•</w:t>
      </w:r>
      <w:r w:rsidRPr="00C30304">
        <w:t>莫楚：当然，与此同时，我们已经注意到有核科学家被暗杀。</w:t>
      </w:r>
    </w:p>
    <w:p w:rsidR="0046211F" w:rsidRPr="00C30304" w:rsidRDefault="0046211F" w:rsidP="0046211F"/>
    <w:p w:rsidR="0046211F" w:rsidRPr="00C30304" w:rsidRDefault="0046211F" w:rsidP="0046211F">
      <w:r w:rsidRPr="00C30304">
        <w:t>377</w:t>
      </w:r>
    </w:p>
    <w:p w:rsidR="0046211F" w:rsidRPr="00C30304" w:rsidRDefault="0046211F" w:rsidP="0046211F">
      <w:r w:rsidRPr="00C30304">
        <w:t>00:18:53,232 --&gt; 00:18:54,665</w:t>
      </w:r>
    </w:p>
    <w:p w:rsidR="0046211F" w:rsidRPr="00C30304" w:rsidRDefault="0046211F" w:rsidP="0046211F">
      <w:r w:rsidRPr="00C30304">
        <w:t>&lt;i&gt; So that was worrying.&lt;/i&gt;</w:t>
      </w:r>
    </w:p>
    <w:p w:rsidR="0046211F" w:rsidRPr="00C30304" w:rsidRDefault="0046211F" w:rsidP="0046211F">
      <w:r w:rsidRPr="00C30304">
        <w:t>所以，这是令人担忧的。</w:t>
      </w:r>
    </w:p>
    <w:p w:rsidR="0046211F" w:rsidRPr="00C30304" w:rsidRDefault="0046211F" w:rsidP="0046211F"/>
    <w:p w:rsidR="0046211F" w:rsidRPr="00C30304" w:rsidRDefault="0046211F" w:rsidP="0046211F">
      <w:r w:rsidRPr="00C30304">
        <w:t>378</w:t>
      </w:r>
    </w:p>
    <w:p w:rsidR="0046211F" w:rsidRPr="00C30304" w:rsidRDefault="0046211F" w:rsidP="0046211F">
      <w:r w:rsidRPr="00C30304">
        <w:t>00:18:55,467 --&gt; 00:18:57,668</w:t>
      </w:r>
    </w:p>
    <w:p w:rsidR="0046211F" w:rsidRPr="00C30304" w:rsidRDefault="0046211F" w:rsidP="0046211F">
      <w:r w:rsidRPr="00C30304">
        <w:t>&lt;i&gt; We knew there was&lt;/i&gt;</w:t>
      </w:r>
    </w:p>
    <w:p w:rsidR="0046211F" w:rsidRPr="00C30304" w:rsidRDefault="0046211F" w:rsidP="0046211F">
      <w:r w:rsidRPr="00C30304">
        <w:t>&lt;i&gt; something bad happening.&lt;/i&gt;</w:t>
      </w:r>
    </w:p>
    <w:p w:rsidR="0046211F" w:rsidRPr="00C30304" w:rsidRDefault="0046211F" w:rsidP="0046211F">
      <w:r w:rsidRPr="00C30304">
        <w:t>我们知道有不好的事情发生。</w:t>
      </w:r>
    </w:p>
    <w:p w:rsidR="0046211F" w:rsidRPr="00C30304" w:rsidRDefault="0046211F" w:rsidP="0046211F"/>
    <w:p w:rsidR="0046211F" w:rsidRPr="00C30304" w:rsidRDefault="0046211F" w:rsidP="0046211F">
      <w:r w:rsidRPr="00C30304">
        <w:t>379</w:t>
      </w:r>
    </w:p>
    <w:p w:rsidR="0046211F" w:rsidRPr="00C30304" w:rsidRDefault="0046211F" w:rsidP="0046211F">
      <w:r w:rsidRPr="00C30304">
        <w:t>00:18:58,137 --&gt; 00:18:59,971</w:t>
      </w:r>
    </w:p>
    <w:p w:rsidR="0046211F" w:rsidRPr="00C30304" w:rsidRDefault="0046211F" w:rsidP="0046211F">
      <w:r w:rsidRPr="00C30304">
        <w:t>Gibney: Did you get concerned</w:t>
      </w:r>
    </w:p>
    <w:p w:rsidR="0046211F" w:rsidRPr="00C30304" w:rsidRDefault="0046211F" w:rsidP="0046211F">
      <w:r w:rsidRPr="00C30304">
        <w:t>for yourself?</w:t>
      </w:r>
    </w:p>
    <w:p w:rsidR="0046211F" w:rsidRPr="00C30304" w:rsidRDefault="0046211F" w:rsidP="0046211F">
      <w:r w:rsidRPr="00C30304">
        <w:t>吉布尼</w:t>
      </w:r>
      <w:r w:rsidRPr="00C30304">
        <w:t>:</w:t>
      </w:r>
      <w:r w:rsidRPr="00C30304">
        <w:t>你有没有担心自己</w:t>
      </w:r>
      <w:r w:rsidRPr="00C30304">
        <w:t>?</w:t>
      </w:r>
    </w:p>
    <w:p w:rsidR="0046211F" w:rsidRPr="00C30304" w:rsidRDefault="0046211F" w:rsidP="0046211F"/>
    <w:p w:rsidR="0046211F" w:rsidRPr="00C30304" w:rsidRDefault="0046211F" w:rsidP="0046211F">
      <w:r w:rsidRPr="00C30304">
        <w:t>380</w:t>
      </w:r>
    </w:p>
    <w:p w:rsidR="0046211F" w:rsidRPr="00C30304" w:rsidRDefault="0046211F" w:rsidP="0046211F">
      <w:r w:rsidRPr="00C30304">
        <w:t>00:18:59,973 --&gt; 00:19:01,906</w:t>
      </w:r>
    </w:p>
    <w:p w:rsidR="0046211F" w:rsidRPr="00C30304" w:rsidRDefault="0046211F" w:rsidP="0046211F">
      <w:r w:rsidRPr="00C30304">
        <w:t>I mean, did you begin to start</w:t>
      </w:r>
    </w:p>
    <w:p w:rsidR="0046211F" w:rsidRPr="00C30304" w:rsidRDefault="0046211F" w:rsidP="0046211F">
      <w:r w:rsidRPr="00C30304">
        <w:t>looking over your shoulder</w:t>
      </w:r>
    </w:p>
    <w:p w:rsidR="0046211F" w:rsidRPr="00C30304" w:rsidRDefault="0046211F" w:rsidP="0046211F"/>
    <w:p w:rsidR="0046211F" w:rsidRPr="00C30304" w:rsidRDefault="0046211F" w:rsidP="0046211F">
      <w:r w:rsidRPr="00C30304">
        <w:t>381</w:t>
      </w:r>
    </w:p>
    <w:p w:rsidR="0046211F" w:rsidRPr="00C30304" w:rsidRDefault="0046211F" w:rsidP="0046211F">
      <w:r w:rsidRPr="00C30304">
        <w:t>00:19:01,908 --&gt; 00:19:03,141</w:t>
      </w:r>
    </w:p>
    <w:p w:rsidR="0046211F" w:rsidRPr="00C30304" w:rsidRDefault="0046211F" w:rsidP="0046211F">
      <w:r w:rsidRPr="00C30304">
        <w:t>from time to time?</w:t>
      </w:r>
    </w:p>
    <w:p w:rsidR="0046211F" w:rsidRPr="00C30304" w:rsidRDefault="0046211F" w:rsidP="0046211F">
      <w:r w:rsidRPr="00C30304">
        <w:t>我的意思是</w:t>
      </w:r>
      <w:r w:rsidRPr="00C30304">
        <w:t>,</w:t>
      </w:r>
      <w:r w:rsidRPr="00C30304">
        <w:t>你是从什么时候开始时不时地小心背后的？</w:t>
      </w:r>
    </w:p>
    <w:p w:rsidR="0046211F" w:rsidRPr="00C30304" w:rsidRDefault="0046211F" w:rsidP="0046211F"/>
    <w:p w:rsidR="0046211F" w:rsidRPr="00C30304" w:rsidRDefault="0046211F" w:rsidP="0046211F">
      <w:r w:rsidRPr="00C30304">
        <w:t>382</w:t>
      </w:r>
    </w:p>
    <w:p w:rsidR="0046211F" w:rsidRPr="00C30304" w:rsidRDefault="0046211F" w:rsidP="0046211F">
      <w:r w:rsidRPr="00C30304">
        <w:t>00:19:03,143 --&gt; 00:19:04,742</w:t>
      </w:r>
    </w:p>
    <w:p w:rsidR="0046211F" w:rsidRPr="00C30304" w:rsidRDefault="0046211F" w:rsidP="0046211F">
      <w:r w:rsidRPr="00C30304">
        <w:t>Yeah, definitely</w:t>
      </w:r>
    </w:p>
    <w:p w:rsidR="0046211F" w:rsidRPr="00C30304" w:rsidRDefault="0046211F" w:rsidP="0046211F">
      <w:r w:rsidRPr="00C30304">
        <w:t>looking over my shoulder</w:t>
      </w:r>
    </w:p>
    <w:p w:rsidR="0046211F" w:rsidRPr="00C30304" w:rsidRDefault="0046211F" w:rsidP="0046211F"/>
    <w:p w:rsidR="0046211F" w:rsidRPr="00C30304" w:rsidRDefault="0046211F" w:rsidP="0046211F">
      <w:r w:rsidRPr="00C30304">
        <w:t>383</w:t>
      </w:r>
    </w:p>
    <w:p w:rsidR="0046211F" w:rsidRPr="00C30304" w:rsidRDefault="0046211F" w:rsidP="0046211F">
      <w:r w:rsidRPr="00C30304">
        <w:t>00:19:04,744 --&gt; 00:19:07,311</w:t>
      </w:r>
    </w:p>
    <w:p w:rsidR="0046211F" w:rsidRPr="00C30304" w:rsidRDefault="0046211F" w:rsidP="0046211F">
      <w:r w:rsidRPr="00C30304">
        <w:t>and... and being careful about</w:t>
      </w:r>
    </w:p>
    <w:p w:rsidR="0046211F" w:rsidRPr="00C30304" w:rsidRDefault="0046211F" w:rsidP="0046211F">
      <w:r w:rsidRPr="00C30304">
        <w:t>what I spoke about on the phone.</w:t>
      </w:r>
    </w:p>
    <w:p w:rsidR="0046211F" w:rsidRPr="00C30304" w:rsidRDefault="0046211F" w:rsidP="0046211F">
      <w:r w:rsidRPr="00C30304">
        <w:t>是的，毫无疑问，小心背后</w:t>
      </w:r>
      <w:r w:rsidRPr="00C30304">
        <w:t>……</w:t>
      </w:r>
      <w:r w:rsidRPr="00C30304">
        <w:t>小心我在电话中所说的话。</w:t>
      </w:r>
    </w:p>
    <w:p w:rsidR="0046211F" w:rsidRPr="00C30304" w:rsidRDefault="0046211F" w:rsidP="0046211F"/>
    <w:p w:rsidR="0046211F" w:rsidRPr="00C30304" w:rsidRDefault="0046211F" w:rsidP="0046211F">
      <w:r w:rsidRPr="00C30304">
        <w:lastRenderedPageBreak/>
        <w:t>384</w:t>
      </w:r>
    </w:p>
    <w:p w:rsidR="0046211F" w:rsidRPr="00C30304" w:rsidRDefault="0046211F" w:rsidP="0046211F">
      <w:r w:rsidRPr="00C30304">
        <w:t>00:19:08,313 --&gt; 00:19:11,516</w:t>
      </w:r>
    </w:p>
    <w:p w:rsidR="0046211F" w:rsidRPr="00C30304" w:rsidRDefault="0046211F" w:rsidP="0046211F">
      <w:r w:rsidRPr="00C30304">
        <w:t>I was... pretty confident</w:t>
      </w:r>
    </w:p>
    <w:p w:rsidR="0046211F" w:rsidRPr="00C30304" w:rsidRDefault="0046211F" w:rsidP="0046211F">
      <w:r w:rsidRPr="00C30304">
        <w:t>my conversations on my...</w:t>
      </w:r>
    </w:p>
    <w:p w:rsidR="0046211F" w:rsidRPr="00C30304" w:rsidRDefault="0046211F" w:rsidP="0046211F">
      <w:r w:rsidRPr="00C30304">
        <w:t>我</w:t>
      </w:r>
      <w:r w:rsidRPr="00C30304">
        <w:t>……</w:t>
      </w:r>
      <w:r w:rsidRPr="00C30304">
        <w:t>非常确信我的谈话</w:t>
      </w:r>
      <w:r w:rsidRPr="00C30304">
        <w:t>……</w:t>
      </w:r>
    </w:p>
    <w:p w:rsidR="0046211F" w:rsidRPr="00C30304" w:rsidRDefault="0046211F" w:rsidP="0046211F"/>
    <w:p w:rsidR="0046211F" w:rsidRPr="00C30304" w:rsidRDefault="0046211F" w:rsidP="0046211F">
      <w:r w:rsidRPr="00C30304">
        <w:t>385</w:t>
      </w:r>
    </w:p>
    <w:p w:rsidR="0046211F" w:rsidRPr="00C30304" w:rsidRDefault="0046211F" w:rsidP="0046211F">
      <w:r w:rsidRPr="00C30304">
        <w:t>00:19:11,518 --&gt; 00:19:12,984</w:t>
      </w:r>
    </w:p>
    <w:p w:rsidR="0046211F" w:rsidRPr="00C30304" w:rsidRDefault="0046211F" w:rsidP="0046211F">
      <w:r w:rsidRPr="00C30304">
        <w:t>On the phone were</w:t>
      </w:r>
    </w:p>
    <w:p w:rsidR="0046211F" w:rsidRPr="00C30304" w:rsidRDefault="0046211F" w:rsidP="0046211F">
      <w:r w:rsidRPr="00C30304">
        <w:t>being listened to.</w:t>
      </w:r>
    </w:p>
    <w:p w:rsidR="0046211F" w:rsidRPr="00C30304" w:rsidRDefault="0046211F" w:rsidP="0046211F">
      <w:r w:rsidRPr="00C30304">
        <w:t>在电话中被监听了。</w:t>
      </w:r>
    </w:p>
    <w:p w:rsidR="0046211F" w:rsidRPr="00C30304" w:rsidRDefault="0046211F" w:rsidP="0046211F"/>
    <w:p w:rsidR="0046211F" w:rsidRPr="00C30304" w:rsidRDefault="0046211F" w:rsidP="0046211F">
      <w:r w:rsidRPr="00C30304">
        <w:t>386</w:t>
      </w:r>
    </w:p>
    <w:p w:rsidR="0046211F" w:rsidRPr="00C30304" w:rsidRDefault="0046211F" w:rsidP="0046211F">
      <w:r w:rsidRPr="00C30304">
        <w:t>00:19:13,318 --&gt; 00:19:15,286</w:t>
      </w:r>
    </w:p>
    <w:p w:rsidR="0046211F" w:rsidRPr="00C30304" w:rsidRDefault="0046211F" w:rsidP="0046211F">
      <w:r w:rsidRPr="00C30304">
        <w:t>We were only half joking</w:t>
      </w:r>
    </w:p>
    <w:p w:rsidR="0046211F" w:rsidRPr="00C30304" w:rsidRDefault="0046211F" w:rsidP="0046211F"/>
    <w:p w:rsidR="0046211F" w:rsidRPr="00C30304" w:rsidRDefault="0046211F" w:rsidP="0046211F">
      <w:r w:rsidRPr="00C30304">
        <w:t>387</w:t>
      </w:r>
    </w:p>
    <w:p w:rsidR="0046211F" w:rsidRPr="00C30304" w:rsidRDefault="0046211F" w:rsidP="0046211F">
      <w:r w:rsidRPr="00C30304">
        <w:t>00:19:15,288 --&gt; 00:19:17,321</w:t>
      </w:r>
    </w:p>
    <w:p w:rsidR="0046211F" w:rsidRPr="00C30304" w:rsidRDefault="0046211F" w:rsidP="0046211F">
      <w:r w:rsidRPr="00C30304">
        <w:t>when we would</w:t>
      </w:r>
    </w:p>
    <w:p w:rsidR="0046211F" w:rsidRPr="00C30304" w:rsidRDefault="0046211F" w:rsidP="0046211F">
      <w:r w:rsidRPr="00C30304">
        <w:t>look at each other</w:t>
      </w:r>
    </w:p>
    <w:p w:rsidR="0046211F" w:rsidRPr="00C30304" w:rsidRDefault="0046211F" w:rsidP="0046211F"/>
    <w:p w:rsidR="0046211F" w:rsidRPr="00C30304" w:rsidRDefault="0046211F" w:rsidP="0046211F">
      <w:r w:rsidRPr="00C30304">
        <w:t>388</w:t>
      </w:r>
    </w:p>
    <w:p w:rsidR="0046211F" w:rsidRPr="00C30304" w:rsidRDefault="0046211F" w:rsidP="0046211F">
      <w:r w:rsidRPr="00C30304">
        <w:t>00:19:17,323 --&gt; 00:19:19,090</w:t>
      </w:r>
    </w:p>
    <w:p w:rsidR="0046211F" w:rsidRPr="00C30304" w:rsidRDefault="0046211F" w:rsidP="0046211F">
      <w:r w:rsidRPr="00C30304">
        <w:t>and tell each other</w:t>
      </w:r>
    </w:p>
    <w:p w:rsidR="0046211F" w:rsidRPr="00C30304" w:rsidRDefault="0046211F" w:rsidP="0046211F">
      <w:r w:rsidRPr="00C30304">
        <w:t>things like,</w:t>
      </w:r>
    </w:p>
    <w:p w:rsidR="0046211F" w:rsidRPr="00C30304" w:rsidRDefault="0046211F" w:rsidP="0046211F"/>
    <w:p w:rsidR="0046211F" w:rsidRPr="00C30304" w:rsidRDefault="0046211F" w:rsidP="0046211F">
      <w:r w:rsidRPr="00C30304">
        <w:t>389</w:t>
      </w:r>
    </w:p>
    <w:p w:rsidR="0046211F" w:rsidRPr="00C30304" w:rsidRDefault="0046211F" w:rsidP="0046211F">
      <w:r w:rsidRPr="00C30304">
        <w:t>00:19:19,092 --&gt; 00:19:21,325</w:t>
      </w:r>
    </w:p>
    <w:p w:rsidR="0046211F" w:rsidRPr="00C30304" w:rsidRDefault="0046211F" w:rsidP="0046211F">
      <w:r w:rsidRPr="00C30304">
        <w:t>"look, I'm not suicidal.</w:t>
      </w:r>
    </w:p>
    <w:p w:rsidR="0046211F" w:rsidRPr="00C30304" w:rsidRDefault="0046211F" w:rsidP="0046211F">
      <w:r w:rsidRPr="00C30304">
        <w:t>我们看着彼此、面对面交谈，半开玩笑的说：</w:t>
      </w:r>
      <w:r w:rsidRPr="00C30304">
        <w:t>“</w:t>
      </w:r>
      <w:r w:rsidRPr="00C30304">
        <w:t>看，我并没有自杀。</w:t>
      </w:r>
    </w:p>
    <w:p w:rsidR="0046211F" w:rsidRPr="00C30304" w:rsidRDefault="0046211F" w:rsidP="0046211F">
      <w:r w:rsidRPr="00C30304">
        <w:t>390</w:t>
      </w:r>
    </w:p>
    <w:p w:rsidR="0046211F" w:rsidRPr="00C30304" w:rsidRDefault="0046211F" w:rsidP="0046211F">
      <w:r w:rsidRPr="00C30304">
        <w:t>00:19:21,660 --&gt; 00:19:25,163</w:t>
      </w:r>
    </w:p>
    <w:p w:rsidR="0046211F" w:rsidRPr="00C30304" w:rsidRDefault="0046211F" w:rsidP="0046211F">
      <w:r w:rsidRPr="00C30304">
        <w:t>If I show up dead on Monday,</w:t>
      </w:r>
    </w:p>
    <w:p w:rsidR="0046211F" w:rsidRPr="00C30304" w:rsidRDefault="0046211F" w:rsidP="0046211F">
      <w:r w:rsidRPr="00C30304">
        <w:t>you know, it wasn't me."</w:t>
      </w:r>
    </w:p>
    <w:p w:rsidR="0046211F" w:rsidRPr="00C30304" w:rsidRDefault="0046211F" w:rsidP="0046211F">
      <w:r w:rsidRPr="00C30304">
        <w:t>如果周一出现了我的死亡消息，你知道，这不是我自己干的。</w:t>
      </w:r>
      <w:r w:rsidRPr="00C30304">
        <w:t>”</w:t>
      </w:r>
    </w:p>
    <w:p w:rsidR="0046211F" w:rsidRPr="00C30304" w:rsidRDefault="0046211F" w:rsidP="0046211F"/>
    <w:p w:rsidR="0046211F" w:rsidRPr="00C30304" w:rsidRDefault="0046211F" w:rsidP="0046211F">
      <w:r w:rsidRPr="00C30304">
        <w:t>391</w:t>
      </w:r>
    </w:p>
    <w:p w:rsidR="0046211F" w:rsidRPr="00C30304" w:rsidRDefault="0046211F" w:rsidP="0046211F">
      <w:r w:rsidRPr="00C30304">
        <w:t>00:19:33,939 --&gt; 00:19:36,374</w:t>
      </w:r>
    </w:p>
    <w:p w:rsidR="0046211F" w:rsidRPr="00C30304" w:rsidRDefault="0046211F" w:rsidP="0046211F">
      <w:r w:rsidRPr="00C30304">
        <w:t>&lt;i&gt; We'd been publishing&lt;/i&gt;</w:t>
      </w:r>
    </w:p>
    <w:p w:rsidR="0046211F" w:rsidRPr="00C30304" w:rsidRDefault="0046211F" w:rsidP="0046211F">
      <w:r w:rsidRPr="00C30304">
        <w:t>&lt;i&gt; information about stuxnet&lt;/i&gt;</w:t>
      </w:r>
    </w:p>
    <w:p w:rsidR="0046211F" w:rsidRPr="00C30304" w:rsidRDefault="0046211F" w:rsidP="0046211F"/>
    <w:p w:rsidR="0046211F" w:rsidRPr="00C30304" w:rsidRDefault="0046211F" w:rsidP="0046211F">
      <w:r w:rsidRPr="00C30304">
        <w:t>392</w:t>
      </w:r>
    </w:p>
    <w:p w:rsidR="0046211F" w:rsidRPr="00C30304" w:rsidRDefault="0046211F" w:rsidP="0046211F">
      <w:r w:rsidRPr="00C30304">
        <w:t>00:19:36,376 --&gt; 00:19:37,775</w:t>
      </w:r>
    </w:p>
    <w:p w:rsidR="0046211F" w:rsidRPr="00C30304" w:rsidRDefault="0046211F" w:rsidP="0046211F">
      <w:r w:rsidRPr="00C30304">
        <w:t>&lt;i&gt; all through that summer.&lt;/i&gt;</w:t>
      </w:r>
    </w:p>
    <w:p w:rsidR="0046211F" w:rsidRPr="00C30304" w:rsidRDefault="0046211F" w:rsidP="0046211F">
      <w:r w:rsidRPr="00C30304">
        <w:lastRenderedPageBreak/>
        <w:t>整个夏天，我们一直在公布震网蠕虫的信息。</w:t>
      </w:r>
    </w:p>
    <w:p w:rsidR="0046211F" w:rsidRPr="00C30304" w:rsidRDefault="0046211F" w:rsidP="0046211F"/>
    <w:p w:rsidR="0046211F" w:rsidRPr="00C30304" w:rsidRDefault="0046211F" w:rsidP="0046211F">
      <w:r w:rsidRPr="00C30304">
        <w:t>393</w:t>
      </w:r>
    </w:p>
    <w:p w:rsidR="0046211F" w:rsidRPr="00C30304" w:rsidRDefault="0046211F" w:rsidP="0046211F">
      <w:r w:rsidRPr="00C30304">
        <w:t>00:19:39,144 --&gt; 00:19:41,779</w:t>
      </w:r>
    </w:p>
    <w:p w:rsidR="0046211F" w:rsidRPr="00C30304" w:rsidRDefault="0046211F" w:rsidP="0046211F">
      <w:r w:rsidRPr="00C30304">
        <w:t>&lt;i&gt; And then in November,&lt;/i&gt;</w:t>
      </w:r>
    </w:p>
    <w:p w:rsidR="0046211F" w:rsidRPr="00C30304" w:rsidRDefault="0046211F" w:rsidP="0046211F">
      <w:r w:rsidRPr="00C30304">
        <w:t>&lt;i&gt; the industrial control system&lt;/i&gt;</w:t>
      </w:r>
    </w:p>
    <w:p w:rsidR="0046211F" w:rsidRPr="00C30304" w:rsidRDefault="0046211F" w:rsidP="0046211F"/>
    <w:p w:rsidR="0046211F" w:rsidRPr="00C30304" w:rsidRDefault="0046211F" w:rsidP="0046211F">
      <w:r w:rsidRPr="00C30304">
        <w:t>394</w:t>
      </w:r>
    </w:p>
    <w:p w:rsidR="0046211F" w:rsidRPr="00C30304" w:rsidRDefault="0046211F" w:rsidP="0046211F">
      <w:r w:rsidRPr="00C30304">
        <w:t>00:19:41,781 --&gt; 00:19:44,916</w:t>
      </w:r>
    </w:p>
    <w:p w:rsidR="0046211F" w:rsidRPr="00C30304" w:rsidRDefault="0046211F" w:rsidP="0046211F">
      <w:r w:rsidRPr="00C30304">
        <w:t>&lt;i&gt; sort of expert&lt;/i&gt;</w:t>
      </w:r>
    </w:p>
    <w:p w:rsidR="0046211F" w:rsidRPr="00C30304" w:rsidRDefault="0046211F" w:rsidP="0046211F">
      <w:r w:rsidRPr="00C30304">
        <w:t>&lt;i&gt; in Holland contacted us...&lt;/i&gt;</w:t>
      </w:r>
    </w:p>
    <w:p w:rsidR="0046211F" w:rsidRPr="00C30304" w:rsidRDefault="0046211F" w:rsidP="0046211F">
      <w:r w:rsidRPr="00C30304">
        <w:t>然后在</w:t>
      </w:r>
      <w:r w:rsidRPr="00C30304">
        <w:t>11</w:t>
      </w:r>
      <w:r w:rsidRPr="00C30304">
        <w:t>月份，有荷兰的工业控制系统专家联系我们</w:t>
      </w:r>
      <w:r w:rsidRPr="00C30304">
        <w:t>……</w:t>
      </w:r>
    </w:p>
    <w:p w:rsidR="0046211F" w:rsidRPr="00C30304" w:rsidRDefault="0046211F" w:rsidP="0046211F"/>
    <w:p w:rsidR="0046211F" w:rsidRPr="00C30304" w:rsidRDefault="0046211F" w:rsidP="0046211F">
      <w:r w:rsidRPr="00C30304">
        <w:t>395</w:t>
      </w:r>
    </w:p>
    <w:p w:rsidR="0046211F" w:rsidRPr="00C30304" w:rsidRDefault="0046211F" w:rsidP="0046211F">
      <w:r w:rsidRPr="00C30304">
        <w:t>00:19:46,185 --&gt; 00:19:48,786</w:t>
      </w:r>
    </w:p>
    <w:p w:rsidR="0046211F" w:rsidRPr="00C30304" w:rsidRDefault="0046211F" w:rsidP="0046211F">
      <w:r w:rsidRPr="00C30304">
        <w:t>&lt;i&gt; And he said all of these&lt;/i&gt;</w:t>
      </w:r>
    </w:p>
    <w:p w:rsidR="0046211F" w:rsidRPr="00C30304" w:rsidRDefault="0046211F" w:rsidP="0046211F">
      <w:r w:rsidRPr="00C30304">
        <w:t>&lt;i&gt;devices that would be inside of&lt;/i&gt;</w:t>
      </w:r>
    </w:p>
    <w:p w:rsidR="0046211F" w:rsidRPr="00C30304" w:rsidRDefault="0046211F" w:rsidP="0046211F"/>
    <w:p w:rsidR="0046211F" w:rsidRPr="00C30304" w:rsidRDefault="0046211F" w:rsidP="0046211F">
      <w:r w:rsidRPr="00C30304">
        <w:t>396</w:t>
      </w:r>
    </w:p>
    <w:p w:rsidR="0046211F" w:rsidRPr="00C30304" w:rsidRDefault="0046211F" w:rsidP="0046211F">
      <w:r w:rsidRPr="00C30304">
        <w:t>00:19:48,788 --&gt; 00:19:51,856</w:t>
      </w:r>
    </w:p>
    <w:p w:rsidR="0046211F" w:rsidRPr="00C30304" w:rsidRDefault="0046211F" w:rsidP="0046211F">
      <w:r w:rsidRPr="00C30304">
        <w:t>&lt;i&gt; an industrial control system&lt;/i&gt;</w:t>
      </w:r>
    </w:p>
    <w:p w:rsidR="0046211F" w:rsidRPr="00C30304" w:rsidRDefault="0046211F" w:rsidP="0046211F">
      <w:r w:rsidRPr="00C30304">
        <w:t>&lt;i&gt;hold a unique identifier number&lt;/i&gt;</w:t>
      </w:r>
    </w:p>
    <w:p w:rsidR="0046211F" w:rsidRPr="00C30304" w:rsidRDefault="0046211F" w:rsidP="0046211F"/>
    <w:p w:rsidR="0046211F" w:rsidRPr="00C30304" w:rsidRDefault="0046211F" w:rsidP="0046211F">
      <w:r w:rsidRPr="00C30304">
        <w:t>397</w:t>
      </w:r>
    </w:p>
    <w:p w:rsidR="0046211F" w:rsidRPr="00C30304" w:rsidRDefault="0046211F" w:rsidP="0046211F">
      <w:r w:rsidRPr="00C30304">
        <w:t>00:19:51,858 --&gt; 00:19:55,059</w:t>
      </w:r>
    </w:p>
    <w:p w:rsidR="0046211F" w:rsidRPr="00C30304" w:rsidRDefault="0046211F" w:rsidP="0046211F">
      <w:r w:rsidRPr="00C30304">
        <w:t>that identified the make</w:t>
      </w:r>
    </w:p>
    <w:p w:rsidR="0046211F" w:rsidRPr="00C30304" w:rsidRDefault="0046211F" w:rsidP="0046211F">
      <w:r w:rsidRPr="00C30304">
        <w:t>and model of that device.</w:t>
      </w:r>
    </w:p>
    <w:p w:rsidR="0046211F" w:rsidRPr="00C30304" w:rsidRDefault="0046211F" w:rsidP="0046211F">
      <w:r w:rsidRPr="00C30304">
        <w:t>他说，所有的处于工业控制系统内的这些设备将持有一个独特的标识号码，通过它可以判定该设备的制造商和型号。</w:t>
      </w:r>
    </w:p>
    <w:p w:rsidR="0046211F" w:rsidRPr="00C30304" w:rsidRDefault="0046211F" w:rsidP="0046211F"/>
    <w:p w:rsidR="0046211F" w:rsidRPr="00C30304" w:rsidRDefault="0046211F" w:rsidP="0046211F">
      <w:r w:rsidRPr="00C30304">
        <w:t>398</w:t>
      </w:r>
    </w:p>
    <w:p w:rsidR="0046211F" w:rsidRPr="00C30304" w:rsidRDefault="0046211F" w:rsidP="0046211F">
      <w:r w:rsidRPr="00C30304">
        <w:t>00:19:56,828 --&gt; 00:20:00,498</w:t>
      </w:r>
    </w:p>
    <w:p w:rsidR="0046211F" w:rsidRPr="00C30304" w:rsidRDefault="0046211F" w:rsidP="0046211F">
      <w:r w:rsidRPr="00C30304">
        <w:t>&lt;i&gt; And we actually had a couple&lt;/i&gt;</w:t>
      </w:r>
    </w:p>
    <w:p w:rsidR="0046211F" w:rsidRPr="00C30304" w:rsidRDefault="0046211F" w:rsidP="0046211F">
      <w:r w:rsidRPr="00C30304">
        <w:t>&lt;i&gt; of these numbers in the code&lt;/i&gt;</w:t>
      </w:r>
    </w:p>
    <w:p w:rsidR="0046211F" w:rsidRPr="00C30304" w:rsidRDefault="0046211F" w:rsidP="0046211F"/>
    <w:p w:rsidR="0046211F" w:rsidRPr="00C30304" w:rsidRDefault="0046211F" w:rsidP="0046211F">
      <w:r w:rsidRPr="00C30304">
        <w:t>399</w:t>
      </w:r>
    </w:p>
    <w:p w:rsidR="0046211F" w:rsidRPr="00C30304" w:rsidRDefault="0046211F" w:rsidP="0046211F">
      <w:r w:rsidRPr="00C30304">
        <w:t>00:20:00,500 --&gt; 00:20:01,866</w:t>
      </w:r>
    </w:p>
    <w:p w:rsidR="0046211F" w:rsidRPr="00C30304" w:rsidRDefault="0046211F" w:rsidP="0046211F">
      <w:r w:rsidRPr="00C30304">
        <w:t>&lt;i&gt; that we didn't know&lt;/i&gt;</w:t>
      </w:r>
    </w:p>
    <w:p w:rsidR="0046211F" w:rsidRPr="00C30304" w:rsidRDefault="0046211F" w:rsidP="0046211F">
      <w:r w:rsidRPr="00C30304">
        <w:t>&lt;i&gt; what they were.&lt;/i</w:t>
      </w:r>
    </w:p>
    <w:p w:rsidR="0046211F" w:rsidRPr="00C30304" w:rsidRDefault="0046211F" w:rsidP="0046211F">
      <w:r w:rsidRPr="00C30304">
        <w:t>实际上，我们确实掌握了代码中一些数字的连接点，但我们不知道它是做什么的。</w:t>
      </w:r>
    </w:p>
    <w:p w:rsidR="0046211F" w:rsidRPr="00C30304" w:rsidRDefault="0046211F" w:rsidP="0046211F"/>
    <w:p w:rsidR="0046211F" w:rsidRPr="00C30304" w:rsidRDefault="0046211F" w:rsidP="0046211F">
      <w:r w:rsidRPr="00C30304">
        <w:t>400</w:t>
      </w:r>
    </w:p>
    <w:p w:rsidR="0046211F" w:rsidRPr="00C30304" w:rsidRDefault="0046211F" w:rsidP="0046211F">
      <w:r w:rsidRPr="00C30304">
        <w:t>00:20:02,901 --&gt; 00:20:04,802</w:t>
      </w:r>
    </w:p>
    <w:p w:rsidR="0046211F" w:rsidRPr="00C30304" w:rsidRDefault="0046211F" w:rsidP="0046211F">
      <w:r w:rsidRPr="00C30304">
        <w:t>And so we realized</w:t>
      </w:r>
    </w:p>
    <w:p w:rsidR="0046211F" w:rsidRPr="00C30304" w:rsidRDefault="0046211F" w:rsidP="0046211F">
      <w:r w:rsidRPr="00C30304">
        <w:lastRenderedPageBreak/>
        <w:t>maybe what he was referring to</w:t>
      </w:r>
    </w:p>
    <w:p w:rsidR="0046211F" w:rsidRPr="00C30304" w:rsidRDefault="0046211F" w:rsidP="0046211F"/>
    <w:p w:rsidR="0046211F" w:rsidRPr="00C30304" w:rsidRDefault="0046211F" w:rsidP="0046211F">
      <w:r w:rsidRPr="00C30304">
        <w:t>401</w:t>
      </w:r>
    </w:p>
    <w:p w:rsidR="0046211F" w:rsidRPr="00C30304" w:rsidRDefault="0046211F" w:rsidP="0046211F">
      <w:r w:rsidRPr="00C30304">
        <w:t>00:20:04,804 --&gt; 00:20:06,270</w:t>
      </w:r>
    </w:p>
    <w:p w:rsidR="0046211F" w:rsidRPr="00C30304" w:rsidRDefault="0046211F" w:rsidP="0046211F">
      <w:r w:rsidRPr="00C30304">
        <w:t>was the magic numbers we had.</w:t>
      </w:r>
    </w:p>
    <w:p w:rsidR="0046211F" w:rsidRPr="00C30304" w:rsidRDefault="0046211F" w:rsidP="0046211F">
      <w:r w:rsidRPr="00C30304">
        <w:t>所以我们意识到，也许他指的是我们已经掌握的神秘数字。</w:t>
      </w:r>
    </w:p>
    <w:p w:rsidR="0046211F" w:rsidRPr="00C30304" w:rsidRDefault="0046211F" w:rsidP="0046211F"/>
    <w:p w:rsidR="0046211F" w:rsidRPr="00C30304" w:rsidRDefault="0046211F" w:rsidP="0046211F">
      <w:r w:rsidRPr="00C30304">
        <w:t>00:20:06,805 --&gt; 00:20:08,339</w:t>
      </w:r>
    </w:p>
    <w:p w:rsidR="0046211F" w:rsidRPr="00C30304" w:rsidRDefault="0046211F" w:rsidP="0046211F">
      <w:r w:rsidRPr="00C30304">
        <w:t>And then when we searched</w:t>
      </w:r>
    </w:p>
    <w:p w:rsidR="0046211F" w:rsidRPr="00C30304" w:rsidRDefault="0046211F" w:rsidP="0046211F">
      <w:r w:rsidRPr="00C30304">
        <w:t>for those magic numbers</w:t>
      </w:r>
    </w:p>
    <w:p w:rsidR="0046211F" w:rsidRPr="00C30304" w:rsidRDefault="0046211F" w:rsidP="0046211F"/>
    <w:p w:rsidR="0046211F" w:rsidRPr="00C30304" w:rsidRDefault="0046211F" w:rsidP="0046211F">
      <w:r w:rsidRPr="00C30304">
        <w:t>403</w:t>
      </w:r>
    </w:p>
    <w:p w:rsidR="0046211F" w:rsidRPr="00C30304" w:rsidRDefault="0046211F" w:rsidP="0046211F">
      <w:r w:rsidRPr="00C30304">
        <w:t>00:20:08,341 --&gt; 00:20:09,507</w:t>
      </w:r>
    </w:p>
    <w:p w:rsidR="0046211F" w:rsidRPr="00C30304" w:rsidRDefault="0046211F" w:rsidP="0046211F">
      <w:r w:rsidRPr="00C30304">
        <w:t>in that context,</w:t>
      </w:r>
    </w:p>
    <w:p w:rsidR="0046211F" w:rsidRPr="00C30304" w:rsidRDefault="0046211F" w:rsidP="0046211F"/>
    <w:p w:rsidR="0046211F" w:rsidRPr="00C30304" w:rsidRDefault="0046211F" w:rsidP="0046211F">
      <w:r w:rsidRPr="00C30304">
        <w:t>404</w:t>
      </w:r>
    </w:p>
    <w:p w:rsidR="0046211F" w:rsidRPr="00C30304" w:rsidRDefault="0046211F" w:rsidP="0046211F">
      <w:r w:rsidRPr="00C30304">
        <w:t>00:20:09,509 --&gt; 00:20:11,909</w:t>
      </w:r>
    </w:p>
    <w:p w:rsidR="0046211F" w:rsidRPr="00C30304" w:rsidRDefault="0046211F" w:rsidP="0046211F">
      <w:r w:rsidRPr="00C30304">
        <w:t>&lt;i&gt; we saw that what&lt;/i&gt;</w:t>
      </w:r>
    </w:p>
    <w:p w:rsidR="0046211F" w:rsidRPr="00C30304" w:rsidRDefault="0046211F" w:rsidP="0046211F">
      <w:r w:rsidRPr="00C30304">
        <w:t>&lt;i&gt; had to be connected&lt;/i&gt;</w:t>
      </w:r>
    </w:p>
    <w:p w:rsidR="0046211F" w:rsidRPr="00C30304" w:rsidRDefault="0046211F" w:rsidP="0046211F"/>
    <w:p w:rsidR="0046211F" w:rsidRPr="00C30304" w:rsidRDefault="0046211F" w:rsidP="0046211F">
      <w:r w:rsidRPr="00C30304">
        <w:t>405</w:t>
      </w:r>
    </w:p>
    <w:p w:rsidR="0046211F" w:rsidRPr="00C30304" w:rsidRDefault="0046211F" w:rsidP="0046211F">
      <w:r w:rsidRPr="00C30304">
        <w:t>00:20:11,911 --&gt; 00:20:14,078</w:t>
      </w:r>
    </w:p>
    <w:p w:rsidR="0046211F" w:rsidRPr="00C30304" w:rsidRDefault="0046211F" w:rsidP="0046211F">
      <w:r w:rsidRPr="00C30304">
        <w:t>&lt;i&gt; to this industrial control&lt;/i&gt;</w:t>
      </w:r>
    </w:p>
    <w:p w:rsidR="0046211F" w:rsidRPr="00C30304" w:rsidRDefault="0046211F" w:rsidP="0046211F">
      <w:r w:rsidRPr="00C30304">
        <w:t>&lt;i&gt; system that was being targeted&lt;/i&gt;</w:t>
      </w:r>
    </w:p>
    <w:p w:rsidR="0046211F" w:rsidRPr="00C30304" w:rsidRDefault="0046211F" w:rsidP="0046211F"/>
    <w:p w:rsidR="0046211F" w:rsidRPr="00C30304" w:rsidRDefault="0046211F" w:rsidP="0046211F">
      <w:r w:rsidRPr="00C30304">
        <w:t>406</w:t>
      </w:r>
    </w:p>
    <w:p w:rsidR="0046211F" w:rsidRPr="00C30304" w:rsidRDefault="0046211F" w:rsidP="0046211F">
      <w:r w:rsidRPr="00C30304">
        <w:t>00:20:14,080 --&gt; 00:20:16,047</w:t>
      </w:r>
    </w:p>
    <w:p w:rsidR="0046211F" w:rsidRPr="00C30304" w:rsidRDefault="0046211F" w:rsidP="0046211F">
      <w:r w:rsidRPr="00C30304">
        <w:t>&lt;i&gt; were something called&lt;/i&gt;</w:t>
      </w:r>
    </w:p>
    <w:p w:rsidR="0046211F" w:rsidRPr="00C30304" w:rsidRDefault="0046211F" w:rsidP="0046211F">
      <w:r w:rsidRPr="00C30304">
        <w:t>&lt;i&gt; frequency converters&lt;/i&gt;</w:t>
      </w:r>
    </w:p>
    <w:p w:rsidR="0046211F" w:rsidRPr="00C30304" w:rsidRDefault="0046211F" w:rsidP="0046211F"/>
    <w:p w:rsidR="0046211F" w:rsidRPr="00C30304" w:rsidRDefault="0046211F" w:rsidP="0046211F">
      <w:r w:rsidRPr="00C30304">
        <w:t>407</w:t>
      </w:r>
    </w:p>
    <w:p w:rsidR="0046211F" w:rsidRPr="00C30304" w:rsidRDefault="0046211F" w:rsidP="0046211F">
      <w:r w:rsidRPr="00C30304">
        <w:t>00:20:16,381 --&gt; 00:20:18,549</w:t>
      </w:r>
    </w:p>
    <w:p w:rsidR="0046211F" w:rsidRPr="00C30304" w:rsidRDefault="0046211F" w:rsidP="0046211F">
      <w:r w:rsidRPr="00C30304">
        <w:t>&lt;i&gt; from two&lt;/i&gt;</w:t>
      </w:r>
    </w:p>
    <w:p w:rsidR="0046211F" w:rsidRPr="00C30304" w:rsidRDefault="0046211F" w:rsidP="0046211F">
      <w:r w:rsidRPr="00C30304">
        <w:t>&lt;i&gt; specific manufacturers,&lt;/i&gt;</w:t>
      </w:r>
    </w:p>
    <w:p w:rsidR="0046211F" w:rsidRPr="00C30304" w:rsidRDefault="0046211F" w:rsidP="0046211F">
      <w:r w:rsidRPr="00C30304">
        <w:t></w:t>
      </w:r>
    </w:p>
    <w:p w:rsidR="0046211F" w:rsidRPr="00C30304" w:rsidRDefault="0046211F" w:rsidP="0046211F">
      <w:r w:rsidRPr="00C30304">
        <w:t>408</w:t>
      </w:r>
    </w:p>
    <w:p w:rsidR="0046211F" w:rsidRPr="00C30304" w:rsidRDefault="0046211F" w:rsidP="0046211F">
      <w:r w:rsidRPr="00C30304">
        <w:t>00:20:18,551 --&gt; 00:20:20,318</w:t>
      </w:r>
    </w:p>
    <w:p w:rsidR="0046211F" w:rsidRPr="00C30304" w:rsidRDefault="0046211F" w:rsidP="0046211F">
      <w:r w:rsidRPr="00C30304">
        <w:t>&lt;i&gt; one of which was in Iran.&lt;/i&gt;</w:t>
      </w:r>
    </w:p>
    <w:p w:rsidR="0046211F" w:rsidRPr="00C30304" w:rsidRDefault="0046211F" w:rsidP="0046211F">
      <w:r w:rsidRPr="00C30304">
        <w:t>接下来，在这样的背景下，当我们搜索这些神秘数字时，我们发现那些被锁定为目标的工业控制系统正通过所谓的变频器被连接，该变频器来自于两个特定得生产商，其中一个就来自于伊朗。</w:t>
      </w:r>
    </w:p>
    <w:p w:rsidR="0046211F" w:rsidRPr="00C30304" w:rsidRDefault="0046211F" w:rsidP="0046211F"/>
    <w:p w:rsidR="0046211F" w:rsidRPr="00C30304" w:rsidRDefault="0046211F" w:rsidP="0046211F">
      <w:r w:rsidRPr="00C30304">
        <w:t>409</w:t>
      </w:r>
    </w:p>
    <w:p w:rsidR="0046211F" w:rsidRPr="00C30304" w:rsidRDefault="0046211F" w:rsidP="0046211F">
      <w:r w:rsidRPr="00C30304">
        <w:t>00:20:20,919 --&gt; 00:20:22,687</w:t>
      </w:r>
    </w:p>
    <w:p w:rsidR="0046211F" w:rsidRPr="00C30304" w:rsidRDefault="0046211F" w:rsidP="0046211F">
      <w:r w:rsidRPr="00C30304">
        <w:lastRenderedPageBreak/>
        <w:t>And so at this time,</w:t>
      </w:r>
    </w:p>
    <w:p w:rsidR="0046211F" w:rsidRPr="00C30304" w:rsidRDefault="0046211F" w:rsidP="0046211F">
      <w:r w:rsidRPr="00C30304">
        <w:t>we absolutely knew</w:t>
      </w:r>
    </w:p>
    <w:p w:rsidR="0046211F" w:rsidRPr="00C30304" w:rsidRDefault="0046211F" w:rsidP="0046211F"/>
    <w:p w:rsidR="0046211F" w:rsidRPr="00C30304" w:rsidRDefault="0046211F" w:rsidP="0046211F">
      <w:r w:rsidRPr="00C30304">
        <w:t>410</w:t>
      </w:r>
    </w:p>
    <w:p w:rsidR="0046211F" w:rsidRPr="00C30304" w:rsidRDefault="0046211F" w:rsidP="0046211F">
      <w:r w:rsidRPr="00C30304">
        <w:t>00:20:22,689 --&gt; 00:20:25,022</w:t>
      </w:r>
    </w:p>
    <w:p w:rsidR="0046211F" w:rsidRPr="00C30304" w:rsidRDefault="0046211F" w:rsidP="0046211F">
      <w:r w:rsidRPr="00C30304">
        <w:t>that the facility</w:t>
      </w:r>
    </w:p>
    <w:p w:rsidR="0046211F" w:rsidRPr="00C30304" w:rsidRDefault="0046211F" w:rsidP="0046211F">
      <w:r w:rsidRPr="00C30304">
        <w:t>that was being targeted</w:t>
      </w:r>
    </w:p>
    <w:p w:rsidR="0046211F" w:rsidRPr="00C30304" w:rsidRDefault="0046211F" w:rsidP="0046211F"/>
    <w:p w:rsidR="0046211F" w:rsidRPr="00C30304" w:rsidRDefault="0046211F" w:rsidP="0046211F">
      <w:r w:rsidRPr="00C30304">
        <w:t>411</w:t>
      </w:r>
    </w:p>
    <w:p w:rsidR="0046211F" w:rsidRPr="00C30304" w:rsidRDefault="0046211F" w:rsidP="0046211F">
      <w:r w:rsidRPr="00C30304">
        <w:t>00:20:25,024 --&gt; 00:20:26,490</w:t>
      </w:r>
    </w:p>
    <w:p w:rsidR="0046211F" w:rsidRPr="00C30304" w:rsidRDefault="0046211F" w:rsidP="0046211F">
      <w:r w:rsidRPr="00C30304">
        <w:t>had to be in Iran</w:t>
      </w:r>
    </w:p>
    <w:p w:rsidR="0046211F" w:rsidRPr="00C30304" w:rsidRDefault="0046211F" w:rsidP="0046211F"/>
    <w:p w:rsidR="0046211F" w:rsidRPr="00C30304" w:rsidRDefault="0046211F" w:rsidP="0046211F">
      <w:r w:rsidRPr="00C30304">
        <w:t>412</w:t>
      </w:r>
    </w:p>
    <w:p w:rsidR="0046211F" w:rsidRPr="00C30304" w:rsidRDefault="0046211F" w:rsidP="0046211F">
      <w:r w:rsidRPr="00C30304">
        <w:t>00:20:26,825 --&gt; 00:20:29,660</w:t>
      </w:r>
    </w:p>
    <w:p w:rsidR="0046211F" w:rsidRPr="00C30304" w:rsidRDefault="0046211F" w:rsidP="0046211F">
      <w:r w:rsidRPr="00C30304">
        <w:t>and had equipment made</w:t>
      </w:r>
    </w:p>
    <w:p w:rsidR="0046211F" w:rsidRPr="00C30304" w:rsidRDefault="0046211F" w:rsidP="0046211F">
      <w:r w:rsidRPr="00C30304">
        <w:t>from iranian manufacturers.</w:t>
      </w:r>
    </w:p>
    <w:p w:rsidR="0046211F" w:rsidRPr="00C30304" w:rsidRDefault="0046211F" w:rsidP="0046211F">
      <w:r w:rsidRPr="00C30304">
        <w:t>所以直到这个时候，我们才完全明白了目标设备一定在伊朗境内，并且该设备由伊朗制造商装配。</w:t>
      </w:r>
    </w:p>
    <w:p w:rsidR="0046211F" w:rsidRPr="00C30304" w:rsidRDefault="0046211F" w:rsidP="0046211F"/>
    <w:p w:rsidR="0046211F" w:rsidRPr="00C30304" w:rsidRDefault="0046211F" w:rsidP="0046211F">
      <w:r w:rsidRPr="00C30304">
        <w:t>413</w:t>
      </w:r>
    </w:p>
    <w:p w:rsidR="0046211F" w:rsidRPr="00C30304" w:rsidRDefault="0046211F" w:rsidP="0046211F">
      <w:r w:rsidRPr="00C30304">
        <w:t>00:20:30,596 --&gt; 00:20:32,363</w:t>
      </w:r>
    </w:p>
    <w:p w:rsidR="0046211F" w:rsidRPr="00C30304" w:rsidRDefault="0046211F" w:rsidP="0046211F">
      <w:r w:rsidRPr="00C30304">
        <w:t>When we looked up</w:t>
      </w:r>
    </w:p>
    <w:p w:rsidR="0046211F" w:rsidRPr="00C30304" w:rsidRDefault="0046211F" w:rsidP="0046211F">
      <w:r w:rsidRPr="00C30304">
        <w:t>those frequency converters,</w:t>
      </w:r>
    </w:p>
    <w:p w:rsidR="0046211F" w:rsidRPr="00C30304" w:rsidRDefault="0046211F" w:rsidP="0046211F"/>
    <w:p w:rsidR="0046211F" w:rsidRPr="00C30304" w:rsidRDefault="0046211F" w:rsidP="0046211F">
      <w:r w:rsidRPr="00C30304">
        <w:t>414</w:t>
      </w:r>
    </w:p>
    <w:p w:rsidR="0046211F" w:rsidRPr="00C30304" w:rsidRDefault="0046211F" w:rsidP="0046211F">
      <w:r w:rsidRPr="00C30304">
        <w:t>00:20:32,365 --&gt; 00:20:34,165</w:t>
      </w:r>
    </w:p>
    <w:p w:rsidR="0046211F" w:rsidRPr="00C30304" w:rsidRDefault="0046211F" w:rsidP="0046211F">
      <w:r w:rsidRPr="00C30304">
        <w:t>&lt;i&gt; we immediately found out&lt;/i&gt;</w:t>
      </w:r>
    </w:p>
    <w:p w:rsidR="0046211F" w:rsidRPr="00C30304" w:rsidRDefault="0046211F" w:rsidP="0046211F">
      <w:r w:rsidRPr="00C30304">
        <w:t>&lt;i&gt; that they were actually&lt;/i&gt;</w:t>
      </w:r>
    </w:p>
    <w:p w:rsidR="0046211F" w:rsidRPr="00C30304" w:rsidRDefault="0046211F" w:rsidP="0046211F"/>
    <w:p w:rsidR="0046211F" w:rsidRPr="00C30304" w:rsidRDefault="0046211F" w:rsidP="0046211F">
      <w:r w:rsidRPr="00C30304">
        <w:t>415</w:t>
      </w:r>
    </w:p>
    <w:p w:rsidR="0046211F" w:rsidRPr="00C30304" w:rsidRDefault="0046211F" w:rsidP="0046211F">
      <w:r w:rsidRPr="00C30304">
        <w:t>00:20:34,167 --&gt; 00:20:36,567</w:t>
      </w:r>
    </w:p>
    <w:p w:rsidR="0046211F" w:rsidRPr="00C30304" w:rsidRDefault="0046211F" w:rsidP="0046211F">
      <w:r w:rsidRPr="00C30304">
        <w:t>&lt;i&gt; export controlled by the&lt;/i&gt;</w:t>
      </w:r>
    </w:p>
    <w:p w:rsidR="0046211F" w:rsidRPr="00C30304" w:rsidRDefault="0046211F" w:rsidP="0046211F">
      <w:r w:rsidRPr="00C30304">
        <w:t>&lt;i&gt; nuclear regulatory commission.&lt;/i&gt;</w:t>
      </w:r>
    </w:p>
    <w:p w:rsidR="0046211F" w:rsidRPr="00C30304" w:rsidRDefault="0046211F" w:rsidP="0046211F">
      <w:r w:rsidRPr="00C30304">
        <w:t>当我们查看这些变频器时，我们很快发现，实际上，他们是由（美国）核管制委员会来控制出口的。</w:t>
      </w:r>
    </w:p>
    <w:p w:rsidR="0046211F" w:rsidRPr="00C30304" w:rsidRDefault="0046211F" w:rsidP="0046211F"/>
    <w:p w:rsidR="0046211F" w:rsidRPr="00C30304" w:rsidRDefault="0046211F" w:rsidP="0046211F">
      <w:r w:rsidRPr="00C30304">
        <w:t>416</w:t>
      </w:r>
    </w:p>
    <w:p w:rsidR="0046211F" w:rsidRPr="00C30304" w:rsidRDefault="0046211F" w:rsidP="0046211F">
      <w:r w:rsidRPr="00C30304">
        <w:t>00:20:37,169 --&gt; 00:20:38,502</w:t>
      </w:r>
    </w:p>
    <w:p w:rsidR="0046211F" w:rsidRPr="00C30304" w:rsidRDefault="0046211F" w:rsidP="0046211F">
      <w:r w:rsidRPr="00C30304">
        <w:t>&lt;i&gt; And that immediately&lt;/i&gt;</w:t>
      </w:r>
    </w:p>
    <w:p w:rsidR="0046211F" w:rsidRPr="00C30304" w:rsidRDefault="0046211F" w:rsidP="0046211F">
      <w:r w:rsidRPr="00C30304">
        <w:t>&lt;i&gt; lead us then&lt;/i&gt;</w:t>
      </w:r>
    </w:p>
    <w:p w:rsidR="0046211F" w:rsidRPr="00C30304" w:rsidRDefault="0046211F" w:rsidP="0046211F"/>
    <w:p w:rsidR="0046211F" w:rsidRPr="00C30304" w:rsidRDefault="0046211F" w:rsidP="0046211F">
      <w:r w:rsidRPr="00C30304">
        <w:t>417</w:t>
      </w:r>
    </w:p>
    <w:p w:rsidR="0046211F" w:rsidRPr="00C30304" w:rsidRDefault="0046211F" w:rsidP="0046211F">
      <w:r w:rsidRPr="00C30304">
        <w:t>00:20:38,504 --&gt; 00:20:40,771</w:t>
      </w:r>
    </w:p>
    <w:p w:rsidR="0046211F" w:rsidRPr="00C30304" w:rsidRDefault="0046211F" w:rsidP="0046211F">
      <w:r w:rsidRPr="00C30304">
        <w:t>to some nuclear facility.</w:t>
      </w:r>
    </w:p>
    <w:p w:rsidR="0046211F" w:rsidRPr="00C30304" w:rsidRDefault="0046211F" w:rsidP="0046211F">
      <w:r w:rsidRPr="00C30304">
        <w:lastRenderedPageBreak/>
        <w:t>这使我们立马就联想到了核设施。</w:t>
      </w:r>
    </w:p>
    <w:p w:rsidR="0046211F" w:rsidRPr="00C30304" w:rsidRDefault="0046211F" w:rsidP="0046211F"/>
    <w:p w:rsidR="0046211F" w:rsidRPr="00C30304" w:rsidRDefault="0046211F" w:rsidP="0046211F">
      <w:r w:rsidRPr="00C30304">
        <w:t>418</w:t>
      </w:r>
    </w:p>
    <w:p w:rsidR="0046211F" w:rsidRPr="00C30304" w:rsidRDefault="0046211F" w:rsidP="0046211F">
      <w:r w:rsidRPr="00C30304">
        <w:t>00:20:58,390 --&gt; 00:21:00,524</w:t>
      </w:r>
    </w:p>
    <w:p w:rsidR="0046211F" w:rsidRPr="00C30304" w:rsidRDefault="0046211F" w:rsidP="0046211F">
      <w:r w:rsidRPr="00C30304">
        <w:t>Gibney:&lt;i&gt; This was more than&lt;/i&gt;</w:t>
      </w:r>
    </w:p>
    <w:p w:rsidR="0046211F" w:rsidRPr="00C30304" w:rsidRDefault="0046211F" w:rsidP="0046211F">
      <w:r w:rsidRPr="00C30304">
        <w:t>&lt;i&gt; a computer story,&lt;/i&gt;</w:t>
      </w:r>
    </w:p>
    <w:p w:rsidR="0046211F" w:rsidRPr="00C30304" w:rsidRDefault="0046211F" w:rsidP="0046211F"/>
    <w:p w:rsidR="0046211F" w:rsidRPr="00C30304" w:rsidRDefault="0046211F" w:rsidP="0046211F">
      <w:r w:rsidRPr="00C30304">
        <w:t>419</w:t>
      </w:r>
    </w:p>
    <w:p w:rsidR="0046211F" w:rsidRPr="00C30304" w:rsidRDefault="0046211F" w:rsidP="0046211F">
      <w:r w:rsidRPr="00C30304">
        <w:t>00:21:00,892 --&gt; 00:21:03,327</w:t>
      </w:r>
    </w:p>
    <w:p w:rsidR="0046211F" w:rsidRPr="00C30304" w:rsidRDefault="0046211F" w:rsidP="0046211F">
      <w:r w:rsidRPr="00C30304">
        <w:t>&lt;i&gt; so I left the world&lt;/i&gt;</w:t>
      </w:r>
    </w:p>
    <w:p w:rsidR="0046211F" w:rsidRPr="00C30304" w:rsidRDefault="0046211F" w:rsidP="0046211F">
      <w:r w:rsidRPr="00C30304">
        <w:t>&lt;i&gt; of the antivirus detectives&lt;/i&gt;</w:t>
      </w:r>
    </w:p>
    <w:p w:rsidR="0046211F" w:rsidRPr="00C30304" w:rsidRDefault="0046211F" w:rsidP="0046211F"/>
    <w:p w:rsidR="0046211F" w:rsidRPr="00C30304" w:rsidRDefault="0046211F" w:rsidP="0046211F">
      <w:r w:rsidRPr="00C30304">
        <w:t>420</w:t>
      </w:r>
    </w:p>
    <w:p w:rsidR="0046211F" w:rsidRPr="00C30304" w:rsidRDefault="0046211F" w:rsidP="0046211F">
      <w:r w:rsidRPr="00C30304">
        <w:t>00:21:03,629 --&gt; 00:21:05,563</w:t>
      </w:r>
    </w:p>
    <w:p w:rsidR="0046211F" w:rsidRPr="00C30304" w:rsidRDefault="0046211F" w:rsidP="0046211F">
      <w:r w:rsidRPr="00C30304">
        <w:t>&lt;i&gt; and sought out journalist,&lt;/i&gt;</w:t>
      </w:r>
    </w:p>
    <w:p w:rsidR="0046211F" w:rsidRPr="00C30304" w:rsidRDefault="0046211F" w:rsidP="0046211F">
      <w:r w:rsidRPr="00C30304">
        <w:t>&lt;i&gt; David sanger,&lt;/i&gt;</w:t>
      </w:r>
    </w:p>
    <w:p w:rsidR="0046211F" w:rsidRPr="00C30304" w:rsidRDefault="0046211F" w:rsidP="0046211F">
      <w:r w:rsidRPr="00C30304">
        <w:t>吉布尼</w:t>
      </w:r>
      <w:r w:rsidRPr="00C30304">
        <w:t>:</w:t>
      </w:r>
      <w:r w:rsidRPr="00C30304">
        <w:t>这超出了计算机世界的范畴，所以我离开了国际反病毒专家委员会，找到了记者</w:t>
      </w:r>
      <w:r w:rsidRPr="00C30304">
        <w:t>——</w:t>
      </w:r>
      <w:r w:rsidRPr="00C30304">
        <w:t>大卫</w:t>
      </w:r>
      <w:r w:rsidRPr="00C30304">
        <w:t>.</w:t>
      </w:r>
      <w:r w:rsidRPr="00C30304">
        <w:t>桑格，</w:t>
      </w:r>
    </w:p>
    <w:p w:rsidR="0046211F" w:rsidRPr="00C30304" w:rsidRDefault="0046211F" w:rsidP="0046211F"/>
    <w:p w:rsidR="0046211F" w:rsidRPr="00C30304" w:rsidRDefault="0046211F" w:rsidP="0046211F">
      <w:r w:rsidRPr="00C30304">
        <w:t>421</w:t>
      </w:r>
    </w:p>
    <w:p w:rsidR="0046211F" w:rsidRPr="00C30304" w:rsidRDefault="0046211F" w:rsidP="0046211F">
      <w:r w:rsidRPr="00C30304">
        <w:t>00:21:05,565 --&gt; 00:21:07,798</w:t>
      </w:r>
    </w:p>
    <w:p w:rsidR="0046211F" w:rsidRPr="00C30304" w:rsidRDefault="0046211F" w:rsidP="0046211F">
      <w:r w:rsidRPr="00C30304">
        <w:t>&lt;i&gt; who specialized in&lt;/i&gt;</w:t>
      </w:r>
    </w:p>
    <w:p w:rsidR="0046211F" w:rsidRPr="00C30304" w:rsidRDefault="0046211F" w:rsidP="0046211F">
      <w:r w:rsidRPr="00C30304">
        <w:t>&lt;i&gt; the strange intersection&lt;/i&gt;</w:t>
      </w:r>
    </w:p>
    <w:p w:rsidR="0046211F" w:rsidRPr="00C30304" w:rsidRDefault="0046211F" w:rsidP="0046211F"/>
    <w:p w:rsidR="0046211F" w:rsidRPr="00C30304" w:rsidRDefault="0046211F" w:rsidP="0046211F">
      <w:r w:rsidRPr="00C30304">
        <w:t>422</w:t>
      </w:r>
    </w:p>
    <w:p w:rsidR="0046211F" w:rsidRPr="00C30304" w:rsidRDefault="0046211F" w:rsidP="0046211F">
      <w:r w:rsidRPr="00C30304">
        <w:t>00:21:07,800 --&gt; 00:21:10,801</w:t>
      </w:r>
    </w:p>
    <w:p w:rsidR="0046211F" w:rsidRPr="00C30304" w:rsidRDefault="0046211F" w:rsidP="0046211F">
      <w:r w:rsidRPr="00C30304">
        <w:t>&lt;i&gt; of cyber, nuclear weapons,&lt;/i&gt;</w:t>
      </w:r>
    </w:p>
    <w:p w:rsidR="0046211F" w:rsidRPr="00C30304" w:rsidRDefault="0046211F" w:rsidP="0046211F">
      <w:r w:rsidRPr="00C30304">
        <w:t>&lt;i&gt; and espionage.&lt;/i&gt;</w:t>
      </w:r>
    </w:p>
    <w:p w:rsidR="0046211F" w:rsidRPr="00C30304" w:rsidRDefault="0046211F" w:rsidP="0046211F">
      <w:r w:rsidRPr="00C30304">
        <w:t>他是一位沉迷于那些诸如网络、核武器、间谍活动等另类话题的记者。</w:t>
      </w:r>
    </w:p>
    <w:p w:rsidR="0046211F" w:rsidRPr="00C30304" w:rsidRDefault="0046211F" w:rsidP="0046211F"/>
    <w:p w:rsidR="0046211F" w:rsidRPr="00C30304" w:rsidRDefault="0046211F" w:rsidP="0046211F">
      <w:r w:rsidRPr="00C30304">
        <w:t>423</w:t>
      </w:r>
    </w:p>
    <w:p w:rsidR="0046211F" w:rsidRPr="00C30304" w:rsidRDefault="0046211F" w:rsidP="0046211F">
      <w:r w:rsidRPr="00C30304">
        <w:t>00:21:11,770 --&gt; 00:21:13,871</w:t>
      </w:r>
    </w:p>
    <w:p w:rsidR="0046211F" w:rsidRPr="00C30304" w:rsidRDefault="0046211F" w:rsidP="0046211F">
      <w:r w:rsidRPr="00C30304">
        <w:t>Sanger:</w:t>
      </w:r>
    </w:p>
    <w:p w:rsidR="0046211F" w:rsidRPr="00C30304" w:rsidRDefault="0046211F" w:rsidP="0046211F">
      <w:r w:rsidRPr="00C30304">
        <w:t>&lt;i&gt; The emergence of the code&lt;/i&gt;</w:t>
      </w:r>
    </w:p>
    <w:p w:rsidR="0046211F" w:rsidRPr="00C30304" w:rsidRDefault="0046211F" w:rsidP="0046211F"/>
    <w:p w:rsidR="0046211F" w:rsidRPr="00C30304" w:rsidRDefault="0046211F" w:rsidP="0046211F">
      <w:r w:rsidRPr="00C30304">
        <w:t>424</w:t>
      </w:r>
    </w:p>
    <w:p w:rsidR="0046211F" w:rsidRPr="00C30304" w:rsidRDefault="0046211F" w:rsidP="0046211F">
      <w:r w:rsidRPr="00C30304">
        <w:t>00:21:13,873 --&gt; 00:21:17,174</w:t>
      </w:r>
    </w:p>
    <w:p w:rsidR="0046211F" w:rsidRPr="00C30304" w:rsidRDefault="0046211F" w:rsidP="0046211F">
      <w:r w:rsidRPr="00C30304">
        <w:t>&lt;i&gt; is what put me on alert&lt;/i&gt;</w:t>
      </w:r>
    </w:p>
    <w:p w:rsidR="0046211F" w:rsidRPr="00C30304" w:rsidRDefault="0046211F" w:rsidP="0046211F">
      <w:r w:rsidRPr="00C30304">
        <w:t>&lt;i&gt; that an attack was under way.&lt;/i&gt;</w:t>
      </w:r>
    </w:p>
    <w:p w:rsidR="0046211F" w:rsidRPr="00C30304" w:rsidRDefault="0046211F" w:rsidP="0046211F">
      <w:r w:rsidRPr="00C30304">
        <w:t>桑格：该代码的出现让我警觉放攻击正在进行。</w:t>
      </w:r>
    </w:p>
    <w:p w:rsidR="0046211F" w:rsidRPr="00C30304" w:rsidRDefault="0046211F" w:rsidP="0046211F"/>
    <w:p w:rsidR="0046211F" w:rsidRPr="00C30304" w:rsidRDefault="0046211F" w:rsidP="0046211F">
      <w:r w:rsidRPr="00C30304">
        <w:t>425</w:t>
      </w:r>
    </w:p>
    <w:p w:rsidR="0046211F" w:rsidRPr="00C30304" w:rsidRDefault="0046211F" w:rsidP="0046211F">
      <w:r w:rsidRPr="00C30304">
        <w:t>00:21:18,610 --&gt; 00:21:21,779</w:t>
      </w:r>
    </w:p>
    <w:p w:rsidR="0046211F" w:rsidRPr="00C30304" w:rsidRDefault="0046211F" w:rsidP="0046211F">
      <w:r w:rsidRPr="00C30304">
        <w:t>&lt;i&gt; And because of the&lt;/i&gt;</w:t>
      </w:r>
    </w:p>
    <w:p w:rsidR="0046211F" w:rsidRPr="00C30304" w:rsidRDefault="0046211F" w:rsidP="0046211F">
      <w:r w:rsidRPr="00C30304">
        <w:lastRenderedPageBreak/>
        <w:t>&lt;i&gt;covert nature of the operation,&lt;/i&gt;</w:t>
      </w:r>
    </w:p>
    <w:p w:rsidR="0046211F" w:rsidRPr="00C30304" w:rsidRDefault="0046211F" w:rsidP="0046211F"/>
    <w:p w:rsidR="0046211F" w:rsidRPr="00C30304" w:rsidRDefault="0046211F" w:rsidP="0046211F">
      <w:r w:rsidRPr="00C30304">
        <w:t>426</w:t>
      </w:r>
    </w:p>
    <w:p w:rsidR="0046211F" w:rsidRPr="00C30304" w:rsidRDefault="0046211F" w:rsidP="0046211F">
      <w:r w:rsidRPr="00C30304">
        <w:t>00:21:21,781 --&gt; 00:21:24,782</w:t>
      </w:r>
    </w:p>
    <w:p w:rsidR="0046211F" w:rsidRPr="00C30304" w:rsidRDefault="0046211F" w:rsidP="0046211F">
      <w:r w:rsidRPr="00C30304">
        <w:t>&lt;i&gt; not only were official&lt;/i&gt;</w:t>
      </w:r>
    </w:p>
    <w:p w:rsidR="0046211F" w:rsidRPr="00C30304" w:rsidRDefault="0046211F" w:rsidP="0046211F">
      <w:r w:rsidRPr="00C30304">
        <w:t>&lt;i&gt; government spokesmen&lt;/i&gt;</w:t>
      </w:r>
    </w:p>
    <w:p w:rsidR="0046211F" w:rsidRPr="00C30304" w:rsidRDefault="0046211F" w:rsidP="0046211F"/>
    <w:p w:rsidR="0046211F" w:rsidRPr="00C30304" w:rsidRDefault="0046211F" w:rsidP="0046211F">
      <w:r w:rsidRPr="00C30304">
        <w:t>427</w:t>
      </w:r>
    </w:p>
    <w:p w:rsidR="0046211F" w:rsidRPr="00C30304" w:rsidRDefault="0046211F" w:rsidP="0046211F">
      <w:r w:rsidRPr="00C30304">
        <w:t>00:21:24,784 --&gt; 00:21:27,685</w:t>
      </w:r>
    </w:p>
    <w:p w:rsidR="0046211F" w:rsidRPr="00C30304" w:rsidRDefault="0046211F" w:rsidP="0046211F">
      <w:r w:rsidRPr="00C30304">
        <w:t>&lt;i&gt; unable to talk about it,&lt;/i&gt;</w:t>
      </w:r>
    </w:p>
    <w:p w:rsidR="0046211F" w:rsidRPr="00C30304" w:rsidRDefault="0046211F" w:rsidP="0046211F">
      <w:r w:rsidRPr="00C30304">
        <w:t>&lt;i&gt;they didn't even know about it.&lt;/i</w:t>
      </w:r>
    </w:p>
    <w:p w:rsidR="0046211F" w:rsidRPr="00C30304" w:rsidRDefault="0046211F" w:rsidP="0046211F">
      <w:r w:rsidRPr="00C30304">
        <w:t>因为操作隐蔽性</w:t>
      </w:r>
      <w:r w:rsidRPr="00C30304">
        <w:t>,</w:t>
      </w:r>
      <w:r w:rsidRPr="00C30304">
        <w:t>不仅政府官方发言人不能公开谈论它，而且他们甚至对此一无所知。</w:t>
      </w:r>
    </w:p>
    <w:p w:rsidR="0046211F" w:rsidRPr="00C30304" w:rsidRDefault="0046211F" w:rsidP="0046211F"/>
    <w:p w:rsidR="0046211F" w:rsidRPr="00C30304" w:rsidRDefault="0046211F" w:rsidP="0046211F">
      <w:r w:rsidRPr="00C30304">
        <w:t>428</w:t>
      </w:r>
    </w:p>
    <w:p w:rsidR="0046211F" w:rsidRPr="00C30304" w:rsidRDefault="0046211F" w:rsidP="0046211F">
      <w:r w:rsidRPr="00C30304">
        <w:t>00:21:28,887 --&gt; 00:21:30,955</w:t>
      </w:r>
    </w:p>
    <w:p w:rsidR="0046211F" w:rsidRPr="00C30304" w:rsidRDefault="0046211F" w:rsidP="0046211F">
      <w:r w:rsidRPr="00C30304">
        <w:t>&lt;i&gt; Eventually,&lt;/i&gt;</w:t>
      </w:r>
    </w:p>
    <w:p w:rsidR="0046211F" w:rsidRPr="00C30304" w:rsidRDefault="0046211F" w:rsidP="0046211F">
      <w:r w:rsidRPr="00C30304">
        <w:t>&lt;i&gt; the more I dug into it,&lt;/i&gt;</w:t>
      </w:r>
    </w:p>
    <w:p w:rsidR="0046211F" w:rsidRPr="00C30304" w:rsidRDefault="0046211F" w:rsidP="0046211F"/>
    <w:p w:rsidR="0046211F" w:rsidRPr="00C30304" w:rsidRDefault="0046211F" w:rsidP="0046211F">
      <w:r w:rsidRPr="00C30304">
        <w:t>429</w:t>
      </w:r>
    </w:p>
    <w:p w:rsidR="0046211F" w:rsidRPr="00C30304" w:rsidRDefault="0046211F" w:rsidP="0046211F">
      <w:r w:rsidRPr="00C30304">
        <w:t>00:21:30,957 --&gt; 00:21:35,559</w:t>
      </w:r>
    </w:p>
    <w:p w:rsidR="0046211F" w:rsidRPr="00C30304" w:rsidRDefault="0046211F" w:rsidP="0046211F">
      <w:r w:rsidRPr="00C30304">
        <w:t>the more I began to find</w:t>
      </w:r>
    </w:p>
    <w:p w:rsidR="0046211F" w:rsidRPr="00C30304" w:rsidRDefault="0046211F" w:rsidP="0046211F">
      <w:r w:rsidRPr="00C30304">
        <w:t>individuals</w:t>
      </w:r>
    </w:p>
    <w:p w:rsidR="0046211F" w:rsidRPr="00C30304" w:rsidRDefault="0046211F" w:rsidP="0046211F"/>
    <w:p w:rsidR="0046211F" w:rsidRPr="00C30304" w:rsidRDefault="0046211F" w:rsidP="0046211F">
      <w:r w:rsidRPr="00C30304">
        <w:t>430</w:t>
      </w:r>
    </w:p>
    <w:p w:rsidR="0046211F" w:rsidRPr="00C30304" w:rsidRDefault="0046211F" w:rsidP="0046211F">
      <w:r w:rsidRPr="00C30304">
        <w:t>00:21:35,794 --&gt; 00:21:37,995</w:t>
      </w:r>
    </w:p>
    <w:p w:rsidR="0046211F" w:rsidRPr="00C30304" w:rsidRDefault="0046211F" w:rsidP="0046211F">
      <w:r w:rsidRPr="00C30304">
        <w:t>who had been involved</w:t>
      </w:r>
    </w:p>
    <w:p w:rsidR="0046211F" w:rsidRPr="00C30304" w:rsidRDefault="0046211F" w:rsidP="0046211F">
      <w:r w:rsidRPr="00C30304">
        <w:t>in some piece of it</w:t>
      </w:r>
    </w:p>
    <w:p w:rsidR="0046211F" w:rsidRPr="00C30304" w:rsidRDefault="0046211F" w:rsidP="0046211F"/>
    <w:p w:rsidR="0046211F" w:rsidRPr="00C30304" w:rsidRDefault="0046211F" w:rsidP="0046211F">
      <w:r w:rsidRPr="00C30304">
        <w:t>431</w:t>
      </w:r>
    </w:p>
    <w:p w:rsidR="0046211F" w:rsidRPr="00C30304" w:rsidRDefault="0046211F" w:rsidP="0046211F">
      <w:r w:rsidRPr="00C30304">
        <w:t>00:21:38,163 --&gt; 00:21:40,231</w:t>
      </w:r>
    </w:p>
    <w:p w:rsidR="0046211F" w:rsidRPr="00C30304" w:rsidRDefault="0046211F" w:rsidP="0046211F">
      <w:r w:rsidRPr="00C30304">
        <w:t>or who had witnessed</w:t>
      </w:r>
    </w:p>
    <w:p w:rsidR="0046211F" w:rsidRPr="00C30304" w:rsidRDefault="0046211F" w:rsidP="0046211F">
      <w:r w:rsidRPr="00C30304">
        <w:t>some piece of it.</w:t>
      </w:r>
    </w:p>
    <w:p w:rsidR="0046211F" w:rsidRPr="00C30304" w:rsidRDefault="0046211F" w:rsidP="0046211F">
      <w:r w:rsidRPr="00C30304">
        <w:t>最终，随着挖掘的深入，我越来越发现有个别人曾参与和见证了这次攻击。</w:t>
      </w:r>
    </w:p>
    <w:p w:rsidR="0046211F" w:rsidRPr="00C30304" w:rsidRDefault="0046211F" w:rsidP="0046211F"/>
    <w:p w:rsidR="0046211F" w:rsidRPr="00C30304" w:rsidRDefault="0046211F" w:rsidP="0046211F">
      <w:r w:rsidRPr="00C30304">
        <w:t>432</w:t>
      </w:r>
    </w:p>
    <w:p w:rsidR="0046211F" w:rsidRPr="00C30304" w:rsidRDefault="0046211F" w:rsidP="0046211F">
      <w:r w:rsidRPr="00C30304">
        <w:t>00:21:40,832 --&gt; 00:21:43,234</w:t>
      </w:r>
    </w:p>
    <w:p w:rsidR="0046211F" w:rsidRPr="00C30304" w:rsidRDefault="0046211F" w:rsidP="0046211F">
      <w:r w:rsidRPr="00C30304">
        <w:t>And that meant</w:t>
      </w:r>
    </w:p>
    <w:p w:rsidR="0046211F" w:rsidRPr="00C30304" w:rsidRDefault="0046211F" w:rsidP="0046211F">
      <w:r w:rsidRPr="00C30304">
        <w:t>talking to Americans,</w:t>
      </w:r>
    </w:p>
    <w:p w:rsidR="0046211F" w:rsidRPr="00C30304" w:rsidRDefault="0046211F" w:rsidP="0046211F"/>
    <w:p w:rsidR="0046211F" w:rsidRPr="00C30304" w:rsidRDefault="0046211F" w:rsidP="0046211F">
      <w:r w:rsidRPr="00C30304">
        <w:t>433</w:t>
      </w:r>
    </w:p>
    <w:p w:rsidR="0046211F" w:rsidRPr="00C30304" w:rsidRDefault="0046211F" w:rsidP="0046211F">
      <w:r w:rsidRPr="00C30304">
        <w:t>00:21:43,236 --&gt; 00:21:46,137</w:t>
      </w:r>
    </w:p>
    <w:p w:rsidR="0046211F" w:rsidRPr="00C30304" w:rsidRDefault="0046211F" w:rsidP="0046211F">
      <w:r w:rsidRPr="00C30304">
        <w:t>talking to Israelis,</w:t>
      </w:r>
    </w:p>
    <w:p w:rsidR="0046211F" w:rsidRPr="00C30304" w:rsidRDefault="0046211F" w:rsidP="0046211F">
      <w:r w:rsidRPr="00C30304">
        <w:t>talking to Europeans,</w:t>
      </w:r>
    </w:p>
    <w:p w:rsidR="0046211F" w:rsidRPr="00C30304" w:rsidRDefault="0046211F" w:rsidP="0046211F"/>
    <w:p w:rsidR="0046211F" w:rsidRPr="00C30304" w:rsidRDefault="0046211F" w:rsidP="0046211F">
      <w:r w:rsidRPr="00C30304">
        <w:lastRenderedPageBreak/>
        <w:t>434</w:t>
      </w:r>
    </w:p>
    <w:p w:rsidR="0046211F" w:rsidRPr="00C30304" w:rsidRDefault="0046211F" w:rsidP="0046211F">
      <w:r w:rsidRPr="00C30304">
        <w:t>00:21:46,139 --&gt; 00:21:49,240</w:t>
      </w:r>
    </w:p>
    <w:p w:rsidR="0046211F" w:rsidRPr="00C30304" w:rsidRDefault="0046211F" w:rsidP="0046211F">
      <w:r w:rsidRPr="00C30304">
        <w:t>because this was obviously</w:t>
      </w:r>
    </w:p>
    <w:p w:rsidR="0046211F" w:rsidRPr="00C30304" w:rsidRDefault="0046211F" w:rsidP="0046211F">
      <w:r w:rsidRPr="00C30304">
        <w:t>the first, biggest,</w:t>
      </w:r>
    </w:p>
    <w:p w:rsidR="0046211F" w:rsidRPr="00C30304" w:rsidRDefault="0046211F" w:rsidP="0046211F"/>
    <w:p w:rsidR="0046211F" w:rsidRPr="00C30304" w:rsidRDefault="0046211F" w:rsidP="0046211F"/>
    <w:p w:rsidR="0046211F" w:rsidRPr="00C30304" w:rsidRDefault="0046211F" w:rsidP="0046211F">
      <w:r w:rsidRPr="00C30304">
        <w:t>435</w:t>
      </w:r>
    </w:p>
    <w:p w:rsidR="0046211F" w:rsidRPr="00C30304" w:rsidRDefault="0046211F" w:rsidP="0046211F">
      <w:r w:rsidRPr="00C30304">
        <w:t>00:21:49,242 --&gt; 00:21:53,811</w:t>
      </w:r>
    </w:p>
    <w:p w:rsidR="0046211F" w:rsidRPr="00C30304" w:rsidRDefault="0046211F" w:rsidP="0046211F">
      <w:r w:rsidRPr="00C30304">
        <w:t>and most sophisticated</w:t>
      </w:r>
    </w:p>
    <w:p w:rsidR="0046211F" w:rsidRPr="00C30304" w:rsidRDefault="0046211F" w:rsidP="0046211F">
      <w:r w:rsidRPr="00C30304">
        <w:t>example of a state</w:t>
      </w:r>
    </w:p>
    <w:p w:rsidR="0046211F" w:rsidRPr="00C30304" w:rsidRDefault="0046211F" w:rsidP="0046211F"/>
    <w:p w:rsidR="0046211F" w:rsidRPr="00C30304" w:rsidRDefault="0046211F" w:rsidP="0046211F">
      <w:r w:rsidRPr="00C30304">
        <w:t>436</w:t>
      </w:r>
    </w:p>
    <w:p w:rsidR="0046211F" w:rsidRPr="00C30304" w:rsidRDefault="0046211F" w:rsidP="0046211F">
      <w:r w:rsidRPr="00C30304">
        <w:t>00:21:53,813 --&gt; 00:21:56,447</w:t>
      </w:r>
    </w:p>
    <w:p w:rsidR="0046211F" w:rsidRPr="00C30304" w:rsidRDefault="0046211F" w:rsidP="0046211F">
      <w:r w:rsidRPr="00C30304">
        <w:t>or two states</w:t>
      </w:r>
    </w:p>
    <w:p w:rsidR="0046211F" w:rsidRPr="00C30304" w:rsidRDefault="0046211F" w:rsidP="0046211F">
      <w:r w:rsidRPr="00C30304">
        <w:t>using a cyber weapon</w:t>
      </w:r>
    </w:p>
    <w:p w:rsidR="0046211F" w:rsidRPr="00C30304" w:rsidRDefault="0046211F" w:rsidP="0046211F"/>
    <w:p w:rsidR="0046211F" w:rsidRPr="00C30304" w:rsidRDefault="0046211F" w:rsidP="0046211F">
      <w:r w:rsidRPr="00C30304">
        <w:t>437</w:t>
      </w:r>
    </w:p>
    <w:p w:rsidR="0046211F" w:rsidRPr="00C30304" w:rsidRDefault="0046211F" w:rsidP="0046211F">
      <w:r w:rsidRPr="00C30304">
        <w:t>00:21:56,449 --&gt; 00:21:57,982</w:t>
      </w:r>
    </w:p>
    <w:p w:rsidR="0046211F" w:rsidRPr="00C30304" w:rsidRDefault="0046211F" w:rsidP="0046211F">
      <w:r w:rsidRPr="00C30304">
        <w:t>for offensive purposes.</w:t>
      </w:r>
    </w:p>
    <w:p w:rsidR="0046211F" w:rsidRPr="00C30304" w:rsidRDefault="0046211F" w:rsidP="0046211F">
      <w:r w:rsidRPr="00C30304">
        <w:t>那就意味着跟美国人对话，跟以色列人对话，跟欧洲人对话，因为这显而易见的意味着这世界上头号、最大的、最先进的一个或两个国家正以进攻为目的而使用了网络武器。</w:t>
      </w:r>
    </w:p>
    <w:p w:rsidR="0046211F" w:rsidRPr="00C30304" w:rsidRDefault="0046211F" w:rsidP="0046211F"/>
    <w:p w:rsidR="0046211F" w:rsidRPr="00C30304" w:rsidRDefault="0046211F" w:rsidP="0046211F">
      <w:r w:rsidRPr="00C30304">
        <w:t>438</w:t>
      </w:r>
    </w:p>
    <w:p w:rsidR="0046211F" w:rsidRPr="00C30304" w:rsidRDefault="0046211F" w:rsidP="0046211F">
      <w:r w:rsidRPr="00C30304">
        <w:t>00:22:01,420 --&gt; 00:22:04,322</w:t>
      </w:r>
    </w:p>
    <w:p w:rsidR="0046211F" w:rsidRPr="00C30304" w:rsidRDefault="0046211F" w:rsidP="0046211F">
      <w:r w:rsidRPr="00C30304">
        <w:t>&lt;i&gt; I came to this with&lt;/i&gt;</w:t>
      </w:r>
    </w:p>
    <w:p w:rsidR="0046211F" w:rsidRPr="00C30304" w:rsidRDefault="0046211F" w:rsidP="0046211F">
      <w:r w:rsidRPr="00C30304">
        <w:t>&lt;i&gt; a fair bit of history,&lt;/i&gt;</w:t>
      </w:r>
    </w:p>
    <w:p w:rsidR="0046211F" w:rsidRPr="00C30304" w:rsidRDefault="0046211F" w:rsidP="0046211F"/>
    <w:p w:rsidR="0046211F" w:rsidRPr="00C30304" w:rsidRDefault="0046211F" w:rsidP="0046211F">
      <w:r w:rsidRPr="00C30304">
        <w:t>439</w:t>
      </w:r>
    </w:p>
    <w:p w:rsidR="0046211F" w:rsidRPr="00C30304" w:rsidRDefault="0046211F" w:rsidP="0046211F">
      <w:r w:rsidRPr="00C30304">
        <w:t>00:22:04,324 --&gt; 00:22:07,091</w:t>
      </w:r>
    </w:p>
    <w:p w:rsidR="0046211F" w:rsidRPr="00C30304" w:rsidRDefault="0046211F" w:rsidP="0046211F">
      <w:r w:rsidRPr="00C30304">
        <w:t>&lt;i&gt; understanding the iranian&lt;/i&gt;</w:t>
      </w:r>
    </w:p>
    <w:p w:rsidR="0046211F" w:rsidRPr="00C30304" w:rsidRDefault="0046211F" w:rsidP="0046211F">
      <w:r w:rsidRPr="00C30304">
        <w:t>&lt;i&gt; nuclear program.&lt;/i&gt;</w:t>
      </w:r>
    </w:p>
    <w:p w:rsidR="0046211F" w:rsidRPr="00C30304" w:rsidRDefault="0046211F" w:rsidP="0046211F">
      <w:r w:rsidRPr="00C30304">
        <w:t>我秉持着一个客观公正的历史态度来看待伊朗核计划。</w:t>
      </w:r>
    </w:p>
    <w:p w:rsidR="0046211F" w:rsidRPr="00C30304" w:rsidRDefault="0046211F" w:rsidP="0046211F"/>
    <w:p w:rsidR="0046211F" w:rsidRPr="00C30304" w:rsidRDefault="0046211F" w:rsidP="0046211F">
      <w:r w:rsidRPr="00C30304">
        <w:t>440</w:t>
      </w:r>
    </w:p>
    <w:p w:rsidR="0046211F" w:rsidRPr="00C30304" w:rsidRDefault="0046211F" w:rsidP="0046211F">
      <w:r w:rsidRPr="00C30304">
        <w:t>00:22:08,126 --&gt; 00:22:11,529</w:t>
      </w:r>
    </w:p>
    <w:p w:rsidR="0046211F" w:rsidRPr="00C30304" w:rsidRDefault="0046211F" w:rsidP="0046211F">
      <w:r w:rsidRPr="00C30304">
        <w:t>&lt;i&gt;How did Iran get its first&lt;/i&gt;</w:t>
      </w:r>
    </w:p>
    <w:p w:rsidR="0046211F" w:rsidRPr="00C30304" w:rsidRDefault="0046211F" w:rsidP="0046211F">
      <w:r w:rsidRPr="00C30304">
        <w:t>&lt;i&gt; nuclear reactor?&lt;/i&gt;</w:t>
      </w:r>
    </w:p>
    <w:p w:rsidR="0046211F" w:rsidRPr="00C30304" w:rsidRDefault="0046211F" w:rsidP="0046211F">
      <w:r w:rsidRPr="00C30304">
        <w:t>伊朗是如何得到第一个核反应堆的</w:t>
      </w:r>
      <w:r w:rsidRPr="00C30304">
        <w:t>?</w:t>
      </w:r>
    </w:p>
    <w:p w:rsidR="0046211F" w:rsidRPr="00C30304" w:rsidRDefault="0046211F" w:rsidP="0046211F"/>
    <w:p w:rsidR="0046211F" w:rsidRPr="00C30304" w:rsidRDefault="0046211F" w:rsidP="0046211F">
      <w:r w:rsidRPr="00C30304">
        <w:t>441</w:t>
      </w:r>
    </w:p>
    <w:p w:rsidR="0046211F" w:rsidRPr="00C30304" w:rsidRDefault="0046211F" w:rsidP="0046211F">
      <w:r w:rsidRPr="00C30304">
        <w:t>00:22:12,097 --&gt; 00:22:15,232</w:t>
      </w:r>
    </w:p>
    <w:p w:rsidR="0046211F" w:rsidRPr="00C30304" w:rsidRDefault="0046211F" w:rsidP="0046211F">
      <w:r w:rsidRPr="00C30304">
        <w:t>We gave it to them...</w:t>
      </w:r>
    </w:p>
    <w:p w:rsidR="0046211F" w:rsidRPr="00C30304" w:rsidRDefault="0046211F" w:rsidP="0046211F">
      <w:r w:rsidRPr="00C30304">
        <w:t>Under the shah,</w:t>
      </w:r>
    </w:p>
    <w:p w:rsidR="0046211F" w:rsidRPr="00C30304" w:rsidRDefault="0046211F" w:rsidP="0046211F">
      <w:r w:rsidRPr="00C30304">
        <w:t>我们把这件事归结在那些</w:t>
      </w:r>
      <w:r w:rsidRPr="00C30304">
        <w:t>……</w:t>
      </w:r>
    </w:p>
    <w:p w:rsidR="0046211F" w:rsidRPr="00C30304" w:rsidRDefault="0046211F" w:rsidP="0046211F">
      <w:r w:rsidRPr="00C30304">
        <w:lastRenderedPageBreak/>
        <w:t>在沙哈统治下</w:t>
      </w:r>
      <w:r w:rsidRPr="00C30304">
        <w:t>……</w:t>
      </w:r>
    </w:p>
    <w:p w:rsidR="0046211F" w:rsidRPr="00C30304" w:rsidRDefault="0046211F" w:rsidP="0046211F"/>
    <w:p w:rsidR="0046211F" w:rsidRPr="00C30304" w:rsidRDefault="0046211F" w:rsidP="0046211F">
      <w:r w:rsidRPr="00C30304">
        <w:t>442</w:t>
      </w:r>
    </w:p>
    <w:p w:rsidR="0046211F" w:rsidRPr="00C30304" w:rsidRDefault="0046211F" w:rsidP="0046211F">
      <w:r w:rsidRPr="00C30304">
        <w:t>00:22:15,534 --&gt; 00:22:18,969</w:t>
      </w:r>
    </w:p>
    <w:p w:rsidR="0046211F" w:rsidRPr="00C30304" w:rsidRDefault="0046211F" w:rsidP="0046211F">
      <w:r w:rsidRPr="00C30304">
        <w:t>&lt;i&gt;because the shah was considered&lt;/i&gt;</w:t>
      </w:r>
    </w:p>
    <w:p w:rsidR="0046211F" w:rsidRPr="00C30304" w:rsidRDefault="0046211F" w:rsidP="0046211F">
      <w:r w:rsidRPr="00C30304">
        <w:t>&lt;i&gt; an American ally.&lt;/i&gt;</w:t>
      </w:r>
    </w:p>
    <w:p w:rsidR="0046211F" w:rsidRPr="00C30304" w:rsidRDefault="0046211F" w:rsidP="0046211F">
      <w:r w:rsidRPr="00C30304">
        <w:t>因为沙哈曾被认为是美国的盟友。</w:t>
      </w:r>
    </w:p>
    <w:p w:rsidR="0046211F" w:rsidRPr="00C30304" w:rsidRDefault="0046211F" w:rsidP="0046211F"/>
    <w:p w:rsidR="0046211F" w:rsidRPr="00C30304" w:rsidRDefault="0046211F" w:rsidP="0046211F">
      <w:r w:rsidRPr="00C30304">
        <w:t>443</w:t>
      </w:r>
    </w:p>
    <w:p w:rsidR="0046211F" w:rsidRPr="00C30304" w:rsidRDefault="0046211F" w:rsidP="0046211F">
      <w:r w:rsidRPr="00C30304">
        <w:t>00:22:20,473 --&gt; 00:22:24,108</w:t>
      </w:r>
    </w:p>
    <w:p w:rsidR="0046211F" w:rsidRPr="00C30304" w:rsidRDefault="0046211F" w:rsidP="0046211F">
      <w:r w:rsidRPr="00C30304">
        <w:t>&lt;i&gt; Thank you again for your&lt;/i&gt;</w:t>
      </w:r>
    </w:p>
    <w:p w:rsidR="0046211F" w:rsidRPr="00C30304" w:rsidRDefault="0046211F" w:rsidP="0046211F">
      <w:r w:rsidRPr="00C30304">
        <w:t>&lt;i&gt; warm welcome, Mr. president.&lt;/i&gt;</w:t>
      </w:r>
    </w:p>
    <w:p w:rsidR="0046211F" w:rsidRPr="00C30304" w:rsidRDefault="0046211F" w:rsidP="0046211F">
      <w:r w:rsidRPr="00C30304">
        <w:t>尊敬的总统先生，对您的热烈欢迎再次表示感谢。</w:t>
      </w:r>
    </w:p>
    <w:p w:rsidR="0046211F" w:rsidRPr="00C30304" w:rsidRDefault="0046211F" w:rsidP="0046211F"/>
    <w:p w:rsidR="0046211F" w:rsidRPr="00C30304" w:rsidRDefault="0046211F" w:rsidP="0046211F">
      <w:r w:rsidRPr="00C30304">
        <w:t>444</w:t>
      </w:r>
    </w:p>
    <w:p w:rsidR="0046211F" w:rsidRPr="00C30304" w:rsidRDefault="0046211F" w:rsidP="0046211F">
      <w:r w:rsidRPr="00C30304">
        <w:t>00:22:24,443 --&gt; 00:22:26,043</w:t>
      </w:r>
    </w:p>
    <w:p w:rsidR="0046211F" w:rsidRPr="00C30304" w:rsidRDefault="0046211F" w:rsidP="0046211F">
      <w:r w:rsidRPr="00C30304">
        <w:t>Gary samore:&lt;i&gt; During&lt;/i&gt;</w:t>
      </w:r>
    </w:p>
    <w:p w:rsidR="0046211F" w:rsidRPr="00C30304" w:rsidRDefault="0046211F" w:rsidP="0046211F">
      <w:r w:rsidRPr="00C30304">
        <w:t>&lt;i&gt; the Nixon administration,&lt;/i&gt;</w:t>
      </w:r>
    </w:p>
    <w:p w:rsidR="0046211F" w:rsidRPr="00C30304" w:rsidRDefault="0046211F" w:rsidP="0046211F"/>
    <w:p w:rsidR="0046211F" w:rsidRPr="00C30304" w:rsidRDefault="0046211F" w:rsidP="0046211F">
      <w:r w:rsidRPr="00C30304">
        <w:t>445</w:t>
      </w:r>
    </w:p>
    <w:p w:rsidR="0046211F" w:rsidRPr="00C30304" w:rsidRDefault="0046211F" w:rsidP="0046211F">
      <w:r w:rsidRPr="00C30304">
        <w:t>00:22:26,045 --&gt; 00:22:29,313</w:t>
      </w:r>
    </w:p>
    <w:p w:rsidR="0046211F" w:rsidRPr="00C30304" w:rsidRDefault="0046211F" w:rsidP="0046211F">
      <w:r w:rsidRPr="00C30304">
        <w:t>&lt;i&gt; the U.S. was very enthusiastic&lt;/i&gt;</w:t>
      </w:r>
    </w:p>
    <w:p w:rsidR="0046211F" w:rsidRPr="00C30304" w:rsidRDefault="0046211F" w:rsidP="0046211F">
      <w:r w:rsidRPr="00C30304">
        <w:t>&lt;i&gt; about supporting&lt;/i&gt;</w:t>
      </w:r>
    </w:p>
    <w:p w:rsidR="0046211F" w:rsidRPr="00C30304" w:rsidRDefault="0046211F" w:rsidP="0046211F"/>
    <w:p w:rsidR="0046211F" w:rsidRPr="00C30304" w:rsidRDefault="0046211F" w:rsidP="0046211F">
      <w:r w:rsidRPr="00C30304">
        <w:t>446</w:t>
      </w:r>
    </w:p>
    <w:p w:rsidR="0046211F" w:rsidRPr="00C30304" w:rsidRDefault="0046211F" w:rsidP="0046211F">
      <w:r w:rsidRPr="00C30304">
        <w:t>00:22:29,315 --&gt; 00:22:31,415</w:t>
      </w:r>
    </w:p>
    <w:p w:rsidR="0046211F" w:rsidRPr="00C30304" w:rsidRDefault="0046211F" w:rsidP="0046211F">
      <w:r w:rsidRPr="00C30304">
        <w:t>&lt;i&gt; the shah's&lt;/i&gt;</w:t>
      </w:r>
    </w:p>
    <w:p w:rsidR="0046211F" w:rsidRPr="00C30304" w:rsidRDefault="0046211F" w:rsidP="0046211F">
      <w:r w:rsidRPr="00C30304">
        <w:t>&lt;i&gt; nuclear power program.&lt;/i&gt;</w:t>
      </w:r>
    </w:p>
    <w:p w:rsidR="0046211F" w:rsidRPr="00C30304" w:rsidRDefault="0046211F" w:rsidP="0046211F">
      <w:r w:rsidRPr="00C30304">
        <w:t xml:space="preserve">Gary samore: </w:t>
      </w:r>
    </w:p>
    <w:p w:rsidR="0046211F" w:rsidRPr="00C30304" w:rsidRDefault="0046211F" w:rsidP="0046211F">
      <w:r w:rsidRPr="00C30304">
        <w:t>加里</w:t>
      </w:r>
      <w:r w:rsidRPr="00C30304">
        <w:t>·</w:t>
      </w:r>
      <w:r w:rsidRPr="00C30304">
        <w:t>萨莫雷：在尼克松政府执政期间，美国是非常支持沙哈的核能源开发项目的。</w:t>
      </w:r>
    </w:p>
    <w:p w:rsidR="0046211F" w:rsidRPr="00C30304" w:rsidRDefault="0046211F" w:rsidP="0046211F"/>
    <w:p w:rsidR="0046211F" w:rsidRPr="00C30304" w:rsidRDefault="0046211F" w:rsidP="0046211F">
      <w:r w:rsidRPr="00C30304">
        <w:t>447</w:t>
      </w:r>
    </w:p>
    <w:p w:rsidR="0046211F" w:rsidRPr="00C30304" w:rsidRDefault="0046211F" w:rsidP="0046211F">
      <w:r w:rsidRPr="00C30304">
        <w:t>00:22:32,317 --&gt; 00:22:34,652</w:t>
      </w:r>
    </w:p>
    <w:p w:rsidR="0046211F" w:rsidRPr="00C30304" w:rsidRDefault="0046211F" w:rsidP="0046211F">
      <w:r w:rsidRPr="00C30304">
        <w:t>And at one point,</w:t>
      </w:r>
    </w:p>
    <w:p w:rsidR="0046211F" w:rsidRPr="00C30304" w:rsidRDefault="0046211F" w:rsidP="0046211F">
      <w:r w:rsidRPr="00C30304">
        <w:t>the Nixon administration</w:t>
      </w:r>
    </w:p>
    <w:p w:rsidR="0046211F" w:rsidRPr="00C30304" w:rsidRDefault="0046211F" w:rsidP="0046211F"/>
    <w:p w:rsidR="0046211F" w:rsidRPr="00C30304" w:rsidRDefault="0046211F" w:rsidP="0046211F">
      <w:r w:rsidRPr="00C30304">
        <w:t>448</w:t>
      </w:r>
    </w:p>
    <w:p w:rsidR="0046211F" w:rsidRPr="00C30304" w:rsidRDefault="0046211F" w:rsidP="0046211F">
      <w:r w:rsidRPr="00C30304">
        <w:t>00:22:34,654 --&gt; 00:22:37,488</w:t>
      </w:r>
    </w:p>
    <w:p w:rsidR="0046211F" w:rsidRPr="00C30304" w:rsidRDefault="0046211F" w:rsidP="0046211F">
      <w:r w:rsidRPr="00C30304">
        <w:t>was pushing the idea</w:t>
      </w:r>
    </w:p>
    <w:p w:rsidR="0046211F" w:rsidRPr="00C30304" w:rsidRDefault="0046211F" w:rsidP="0046211F">
      <w:r w:rsidRPr="00C30304">
        <w:t>that Pakistan and Iran</w:t>
      </w:r>
    </w:p>
    <w:p w:rsidR="0046211F" w:rsidRPr="00C30304" w:rsidRDefault="0046211F" w:rsidP="0046211F"/>
    <w:p w:rsidR="0046211F" w:rsidRPr="00C30304" w:rsidRDefault="0046211F" w:rsidP="0046211F">
      <w:r w:rsidRPr="00C30304">
        <w:t>449</w:t>
      </w:r>
    </w:p>
    <w:p w:rsidR="0046211F" w:rsidRPr="00C30304" w:rsidRDefault="0046211F" w:rsidP="0046211F">
      <w:r w:rsidRPr="00C30304">
        <w:t>00:22:37,490 --&gt; 00:22:42,093</w:t>
      </w:r>
    </w:p>
    <w:p w:rsidR="0046211F" w:rsidRPr="00C30304" w:rsidRDefault="0046211F" w:rsidP="0046211F">
      <w:r w:rsidRPr="00C30304">
        <w:t>should build a joint plant</w:t>
      </w:r>
    </w:p>
    <w:p w:rsidR="0046211F" w:rsidRPr="00C30304" w:rsidRDefault="0046211F" w:rsidP="0046211F">
      <w:r w:rsidRPr="00C30304">
        <w:lastRenderedPageBreak/>
        <w:t>together in Iran.</w:t>
      </w:r>
    </w:p>
    <w:p w:rsidR="0046211F" w:rsidRPr="00C30304" w:rsidRDefault="0046211F" w:rsidP="0046211F">
      <w:r w:rsidRPr="00C30304">
        <w:t>加里</w:t>
      </w:r>
      <w:r w:rsidRPr="00C30304">
        <w:t>·</w:t>
      </w:r>
      <w:r w:rsidRPr="00C30304">
        <w:t>萨莫雷：在这一点上，尼克松政府一直致力于推动巴基斯坦和伊朗两个国家在伊朗共同建立一个合作发电厂。</w:t>
      </w:r>
    </w:p>
    <w:p w:rsidR="0046211F" w:rsidRPr="00C30304" w:rsidRDefault="0046211F" w:rsidP="0046211F"/>
    <w:p w:rsidR="0046211F" w:rsidRPr="00C30304" w:rsidRDefault="0046211F" w:rsidP="0046211F">
      <w:r w:rsidRPr="00C30304">
        <w:t>450</w:t>
      </w:r>
    </w:p>
    <w:p w:rsidR="0046211F" w:rsidRPr="00C30304" w:rsidRDefault="0046211F" w:rsidP="0046211F">
      <w:r w:rsidRPr="00C30304">
        <w:t>00:22:43,462 --&gt; 00:22:45,162</w:t>
      </w:r>
    </w:p>
    <w:p w:rsidR="0046211F" w:rsidRPr="00C30304" w:rsidRDefault="0046211F" w:rsidP="0046211F">
      <w:r w:rsidRPr="00C30304">
        <w:t>&lt;i&gt; There's at least&lt;/i&gt;</w:t>
      </w:r>
    </w:p>
    <w:p w:rsidR="0046211F" w:rsidRPr="00C30304" w:rsidRDefault="0046211F" w:rsidP="0046211F">
      <w:r w:rsidRPr="00C30304">
        <w:t>&lt;i&gt; some evidence that&lt;/i&gt;</w:t>
      </w:r>
    </w:p>
    <w:p w:rsidR="0046211F" w:rsidRPr="00C30304" w:rsidRDefault="0046211F" w:rsidP="0046211F"/>
    <w:p w:rsidR="0046211F" w:rsidRPr="00C30304" w:rsidRDefault="0046211F" w:rsidP="0046211F">
      <w:r w:rsidRPr="00C30304">
        <w:t>451</w:t>
      </w:r>
    </w:p>
    <w:p w:rsidR="0046211F" w:rsidRPr="00C30304" w:rsidRDefault="0046211F" w:rsidP="0046211F">
      <w:r w:rsidRPr="00C30304">
        <w:t>00:22:45,164 --&gt; 00:22:48,666</w:t>
      </w:r>
    </w:p>
    <w:p w:rsidR="0046211F" w:rsidRPr="00C30304" w:rsidRDefault="0046211F" w:rsidP="0046211F">
      <w:r w:rsidRPr="00C30304">
        <w:t>&lt;i&gt; the shah was thinking about&lt;/i&gt;</w:t>
      </w:r>
    </w:p>
    <w:p w:rsidR="0046211F" w:rsidRPr="00C30304" w:rsidRDefault="0046211F" w:rsidP="0046211F">
      <w:r w:rsidRPr="00C30304">
        <w:t>&lt;i&gt;acquisition of nuclear weapons,&lt;/i&gt;</w:t>
      </w:r>
    </w:p>
    <w:p w:rsidR="0046211F" w:rsidRPr="00C30304" w:rsidRDefault="0046211F" w:rsidP="0046211F"/>
    <w:p w:rsidR="0046211F" w:rsidRPr="00C30304" w:rsidRDefault="0046211F" w:rsidP="0046211F">
      <w:r w:rsidRPr="00C30304">
        <w:t>452</w:t>
      </w:r>
    </w:p>
    <w:p w:rsidR="0046211F" w:rsidRPr="00C30304" w:rsidRDefault="0046211F" w:rsidP="0046211F">
      <w:r w:rsidRPr="00C30304">
        <w:t>00:22:48,668 --&gt; 00:22:52,203</w:t>
      </w:r>
    </w:p>
    <w:p w:rsidR="0046211F" w:rsidRPr="00C30304" w:rsidRDefault="0046211F" w:rsidP="0046211F">
      <w:r w:rsidRPr="00C30304">
        <w:t>&lt;i&gt; because he saw, and we were&lt;/i&gt;</w:t>
      </w:r>
    </w:p>
    <w:p w:rsidR="0046211F" w:rsidRPr="00C30304" w:rsidRDefault="0046211F" w:rsidP="0046211F">
      <w:r w:rsidRPr="00C30304">
        <w:t>&lt;i&gt; encouraging him to see Iran&lt;/i&gt;</w:t>
      </w:r>
    </w:p>
    <w:p w:rsidR="0046211F" w:rsidRPr="00C30304" w:rsidRDefault="0046211F" w:rsidP="0046211F"/>
    <w:p w:rsidR="0046211F" w:rsidRPr="00C30304" w:rsidRDefault="0046211F" w:rsidP="0046211F">
      <w:r w:rsidRPr="00C30304">
        <w:t>453</w:t>
      </w:r>
    </w:p>
    <w:p w:rsidR="0046211F" w:rsidRPr="00C30304" w:rsidRDefault="0046211F" w:rsidP="0046211F">
      <w:r w:rsidRPr="00C30304">
        <w:t>00:22:52,205 --&gt; 00:22:54,505</w:t>
      </w:r>
    </w:p>
    <w:p w:rsidR="0046211F" w:rsidRPr="00C30304" w:rsidRDefault="0046211F" w:rsidP="0046211F">
      <w:r w:rsidRPr="00C30304">
        <w:t>&lt;i&gt; as the so-called policemen&lt;/i&gt;</w:t>
      </w:r>
    </w:p>
    <w:p w:rsidR="0046211F" w:rsidRPr="00C30304" w:rsidRDefault="0046211F" w:rsidP="0046211F">
      <w:r w:rsidRPr="00C30304">
        <w:t>&lt;i&gt; of the persian Gulf.&lt;/i&gt;</w:t>
      </w:r>
    </w:p>
    <w:p w:rsidR="0046211F" w:rsidRPr="00C30304" w:rsidRDefault="0046211F" w:rsidP="0046211F">
      <w:r w:rsidRPr="00C30304">
        <w:rPr>
          <w:rFonts w:hint="eastAsia"/>
        </w:rPr>
        <w:t>至少有一些证据表明沙哈一直在考虑购买核武器，</w:t>
      </w:r>
      <w:r w:rsidRPr="00C30304">
        <w:t>因为他看到我们一直在鼓励他以波斯湾警察的视角来看待伊朗。</w:t>
      </w:r>
    </w:p>
    <w:p w:rsidR="0046211F" w:rsidRPr="00C30304" w:rsidRDefault="0046211F" w:rsidP="0046211F"/>
    <w:p w:rsidR="0046211F" w:rsidRPr="00C30304" w:rsidRDefault="0046211F" w:rsidP="0046211F">
      <w:r w:rsidRPr="00C30304">
        <w:t>454</w:t>
      </w:r>
    </w:p>
    <w:p w:rsidR="0046211F" w:rsidRPr="00C30304" w:rsidRDefault="0046211F" w:rsidP="0046211F">
      <w:r w:rsidRPr="00C30304">
        <w:t>00:22:54,507 --&gt; 00:22:56,674</w:t>
      </w:r>
    </w:p>
    <w:p w:rsidR="0046211F" w:rsidRPr="00C30304" w:rsidRDefault="0046211F" w:rsidP="0046211F">
      <w:r w:rsidRPr="00C30304">
        <w:t>&lt;i&gt; And the iranians have always&lt;/i&gt;</w:t>
      </w:r>
    </w:p>
    <w:p w:rsidR="0046211F" w:rsidRPr="00C30304" w:rsidRDefault="0046211F" w:rsidP="0046211F">
      <w:r w:rsidRPr="00C30304">
        <w:t>&lt;i&gt; viewed themselves&lt;/i&gt;</w:t>
      </w:r>
    </w:p>
    <w:p w:rsidR="0046211F" w:rsidRPr="00C30304" w:rsidRDefault="0046211F" w:rsidP="0046211F"/>
    <w:p w:rsidR="0046211F" w:rsidRPr="00C30304" w:rsidRDefault="0046211F" w:rsidP="0046211F">
      <w:r w:rsidRPr="00C30304">
        <w:t>455</w:t>
      </w:r>
    </w:p>
    <w:p w:rsidR="0046211F" w:rsidRPr="00C30304" w:rsidRDefault="0046211F" w:rsidP="0046211F">
      <w:r w:rsidRPr="00C30304">
        <w:t>00:22:56,676 --&gt; 00:22:59,910</w:t>
      </w:r>
    </w:p>
    <w:p w:rsidR="0046211F" w:rsidRPr="00C30304" w:rsidRDefault="0046211F" w:rsidP="0046211F">
      <w:r w:rsidRPr="00C30304">
        <w:t>&lt;i&gt;as naturally the dominant power&lt;/i&gt;</w:t>
      </w:r>
    </w:p>
    <w:p w:rsidR="0046211F" w:rsidRPr="00C30304" w:rsidRDefault="0046211F" w:rsidP="0046211F">
      <w:r w:rsidRPr="00C30304">
        <w:t>&lt;i&gt; in the middle east.&lt;/i&gt;</w:t>
      </w:r>
    </w:p>
    <w:p w:rsidR="0046211F" w:rsidRPr="00C30304" w:rsidRDefault="0046211F" w:rsidP="0046211F">
      <w:r w:rsidRPr="00C30304">
        <w:t>而且伊朗人也习惯于以中东地区主导力量的眼光来看待他们自己。</w:t>
      </w:r>
    </w:p>
    <w:p w:rsidR="0046211F" w:rsidRPr="00C30304" w:rsidRDefault="0046211F" w:rsidP="0046211F"/>
    <w:p w:rsidR="0046211F" w:rsidRPr="00C30304" w:rsidRDefault="0046211F" w:rsidP="0046211F">
      <w:r w:rsidRPr="00C30304">
        <w:t>456</w:t>
      </w:r>
    </w:p>
    <w:p w:rsidR="0046211F" w:rsidRPr="00C30304" w:rsidRDefault="0046211F" w:rsidP="0046211F">
      <w:r w:rsidRPr="00C30304">
        <w:t>00:23:22,501 --&gt; 00:23:24,068</w:t>
      </w:r>
    </w:p>
    <w:p w:rsidR="0046211F" w:rsidRPr="00C30304" w:rsidRDefault="0046211F" w:rsidP="0046211F">
      <w:r w:rsidRPr="00C30304">
        <w:t>Samore:&lt;i&gt; But the revolution,&lt;/i&gt;</w:t>
      </w:r>
    </w:p>
    <w:p w:rsidR="0046211F" w:rsidRPr="00C30304" w:rsidRDefault="0046211F" w:rsidP="0046211F"/>
    <w:p w:rsidR="0046211F" w:rsidRPr="00C30304" w:rsidRDefault="0046211F" w:rsidP="0046211F">
      <w:r w:rsidRPr="00C30304">
        <w:t>457</w:t>
      </w:r>
    </w:p>
    <w:p w:rsidR="0046211F" w:rsidRPr="00C30304" w:rsidRDefault="0046211F" w:rsidP="0046211F">
      <w:r w:rsidRPr="00C30304">
        <w:t>00:23:24,070 --&gt; 00:23:25,770</w:t>
      </w:r>
    </w:p>
    <w:p w:rsidR="0046211F" w:rsidRPr="00C30304" w:rsidRDefault="0046211F" w:rsidP="0046211F">
      <w:r w:rsidRPr="00C30304">
        <w:t>&lt;i&gt; which overthrew&lt;/i&gt;</w:t>
      </w:r>
    </w:p>
    <w:p w:rsidR="0046211F" w:rsidRPr="00C30304" w:rsidRDefault="0046211F" w:rsidP="0046211F">
      <w:r w:rsidRPr="00C30304">
        <w:lastRenderedPageBreak/>
        <w:t>&lt;i&gt; the shah in '79,&lt;/i&gt;</w:t>
      </w:r>
    </w:p>
    <w:p w:rsidR="0046211F" w:rsidRPr="00C30304" w:rsidRDefault="0046211F" w:rsidP="0046211F"/>
    <w:p w:rsidR="0046211F" w:rsidRPr="00C30304" w:rsidRDefault="0046211F" w:rsidP="0046211F">
      <w:r w:rsidRPr="00C30304">
        <w:t>458</w:t>
      </w:r>
    </w:p>
    <w:p w:rsidR="0046211F" w:rsidRPr="00C30304" w:rsidRDefault="0046211F" w:rsidP="0046211F">
      <w:r w:rsidRPr="00C30304">
        <w:t>00:23:25,772 --&gt; 00:23:27,571</w:t>
      </w:r>
    </w:p>
    <w:p w:rsidR="0046211F" w:rsidRPr="00C30304" w:rsidRDefault="0046211F" w:rsidP="0046211F">
      <w:r w:rsidRPr="00C30304">
        <w:t>&lt;i&gt; really curtailed the program&lt;/i&gt;</w:t>
      </w:r>
    </w:p>
    <w:p w:rsidR="0046211F" w:rsidRPr="00C30304" w:rsidRDefault="0046211F" w:rsidP="0046211F"/>
    <w:p w:rsidR="0046211F" w:rsidRPr="00C30304" w:rsidRDefault="0046211F" w:rsidP="0046211F">
      <w:r w:rsidRPr="00C30304">
        <w:t>459</w:t>
      </w:r>
    </w:p>
    <w:p w:rsidR="0046211F" w:rsidRPr="00C30304" w:rsidRDefault="0046211F" w:rsidP="0046211F">
      <w:r w:rsidRPr="00C30304">
        <w:t>00:23:27,573 --&gt; 00:23:29,940</w:t>
      </w:r>
    </w:p>
    <w:p w:rsidR="0046211F" w:rsidRPr="00C30304" w:rsidRDefault="0046211F" w:rsidP="0046211F">
      <w:r w:rsidRPr="00C30304">
        <w:t>&lt;i&gt; before it ever got any&lt;/i&gt;</w:t>
      </w:r>
    </w:p>
    <w:p w:rsidR="0046211F" w:rsidRPr="00C30304" w:rsidRDefault="0046211F" w:rsidP="0046211F">
      <w:r w:rsidRPr="00C30304">
        <w:t>&lt;i&gt; head of steam going.&lt;/i&gt;</w:t>
      </w:r>
    </w:p>
    <w:p w:rsidR="0046211F" w:rsidRPr="00C30304" w:rsidRDefault="0046211F" w:rsidP="0046211F">
      <w:r w:rsidRPr="00C30304">
        <w:t>萨莫雷</w:t>
      </w:r>
      <w:r w:rsidRPr="00C30304">
        <w:t>:</w:t>
      </w:r>
      <w:r w:rsidRPr="00C30304">
        <w:t>但是</w:t>
      </w:r>
      <w:r w:rsidRPr="00C30304">
        <w:t>1979</w:t>
      </w:r>
      <w:r w:rsidRPr="00C30304">
        <w:t>年发生的推翻沙哈王朝的革命真正使得正处于蒸蒸日上的核能源开发计划处于了停滞状态。</w:t>
      </w:r>
    </w:p>
    <w:p w:rsidR="0046211F" w:rsidRPr="00C30304" w:rsidRDefault="0046211F" w:rsidP="0046211F"/>
    <w:p w:rsidR="0046211F" w:rsidRPr="00C30304" w:rsidRDefault="0046211F" w:rsidP="0046211F">
      <w:r w:rsidRPr="00C30304">
        <w:t>460</w:t>
      </w:r>
    </w:p>
    <w:p w:rsidR="0046211F" w:rsidRPr="00C30304" w:rsidRDefault="0046211F" w:rsidP="0046211F">
      <w:r w:rsidRPr="00C30304">
        <w:t>00:23:31,042 --&gt; 00:23:35,613</w:t>
      </w:r>
    </w:p>
    <w:p w:rsidR="0046211F" w:rsidRPr="00C30304" w:rsidRDefault="0046211F" w:rsidP="0046211F">
      <w:r w:rsidRPr="00C30304">
        <w:t>&lt;i&gt;Part of our policy against Iran&lt;/i&gt;</w:t>
      </w:r>
    </w:p>
    <w:p w:rsidR="0046211F" w:rsidRPr="00C30304" w:rsidRDefault="0046211F" w:rsidP="0046211F">
      <w:r w:rsidRPr="00C30304">
        <w:t>&lt;i&gt; after the revolution&lt;/i&gt;</w:t>
      </w:r>
    </w:p>
    <w:p w:rsidR="0046211F" w:rsidRPr="00C30304" w:rsidRDefault="0046211F" w:rsidP="0046211F"/>
    <w:p w:rsidR="0046211F" w:rsidRPr="00C30304" w:rsidRDefault="0046211F" w:rsidP="0046211F">
      <w:r w:rsidRPr="00C30304">
        <w:t>461</w:t>
      </w:r>
    </w:p>
    <w:p w:rsidR="0046211F" w:rsidRPr="00C30304" w:rsidRDefault="0046211F" w:rsidP="0046211F">
      <w:r w:rsidRPr="00C30304">
        <w:t>00:23:35,615 --&gt; 00:23:37,915</w:t>
      </w:r>
    </w:p>
    <w:p w:rsidR="0046211F" w:rsidRPr="00C30304" w:rsidRDefault="0046211F" w:rsidP="0046211F">
      <w:r w:rsidRPr="00C30304">
        <w:t>was to deny them</w:t>
      </w:r>
    </w:p>
    <w:p w:rsidR="0046211F" w:rsidRPr="00C30304" w:rsidRDefault="0046211F" w:rsidP="0046211F">
      <w:r w:rsidRPr="00C30304">
        <w:t>nuclear technology.</w:t>
      </w:r>
    </w:p>
    <w:p w:rsidR="0046211F" w:rsidRPr="00C30304" w:rsidRDefault="0046211F" w:rsidP="0046211F">
      <w:r w:rsidRPr="00C30304">
        <w:t>革命发生后，我们抵制伊朗的政策之一便是拒绝给他们提供核技术。</w:t>
      </w:r>
    </w:p>
    <w:p w:rsidR="0046211F" w:rsidRPr="00C30304" w:rsidRDefault="0046211F" w:rsidP="0046211F"/>
    <w:p w:rsidR="0046211F" w:rsidRPr="00C30304" w:rsidRDefault="0046211F" w:rsidP="0046211F">
      <w:r w:rsidRPr="00C30304">
        <w:t>462</w:t>
      </w:r>
    </w:p>
    <w:p w:rsidR="0046211F" w:rsidRPr="00C30304" w:rsidRDefault="0046211F" w:rsidP="0046211F">
      <w:r w:rsidRPr="00C30304">
        <w:t>00:23:37,917 --&gt; 00:23:41,218</w:t>
      </w:r>
    </w:p>
    <w:p w:rsidR="0046211F" w:rsidRPr="00C30304" w:rsidRDefault="0046211F" w:rsidP="0046211F">
      <w:r w:rsidRPr="00C30304">
        <w:t>So most of the period</w:t>
      </w:r>
    </w:p>
    <w:p w:rsidR="0046211F" w:rsidRPr="00C30304" w:rsidRDefault="0046211F" w:rsidP="0046211F">
      <w:r w:rsidRPr="00C30304">
        <w:t>when I was involved</w:t>
      </w:r>
    </w:p>
    <w:p w:rsidR="0046211F" w:rsidRPr="00C30304" w:rsidRDefault="0046211F" w:rsidP="0046211F"/>
    <w:p w:rsidR="0046211F" w:rsidRPr="00C30304" w:rsidRDefault="0046211F" w:rsidP="0046211F">
      <w:r w:rsidRPr="00C30304">
        <w:t>463</w:t>
      </w:r>
    </w:p>
    <w:p w:rsidR="0046211F" w:rsidRPr="00C30304" w:rsidRDefault="0046211F" w:rsidP="0046211F">
      <w:r w:rsidRPr="00C30304">
        <w:t>00:23:41,220 --&gt; 00:23:43,220</w:t>
      </w:r>
    </w:p>
    <w:p w:rsidR="0046211F" w:rsidRPr="00C30304" w:rsidRDefault="0046211F" w:rsidP="0046211F">
      <w:r w:rsidRPr="00C30304">
        <w:t>in the '80s and the '90s</w:t>
      </w:r>
    </w:p>
    <w:p w:rsidR="0046211F" w:rsidRPr="00C30304" w:rsidRDefault="0046211F" w:rsidP="0046211F"/>
    <w:p w:rsidR="0046211F" w:rsidRPr="00C30304" w:rsidRDefault="0046211F" w:rsidP="0046211F">
      <w:r w:rsidRPr="00C30304">
        <w:t>464</w:t>
      </w:r>
    </w:p>
    <w:p w:rsidR="0046211F" w:rsidRPr="00C30304" w:rsidRDefault="0046211F" w:rsidP="0046211F">
      <w:r w:rsidRPr="00C30304">
        <w:t>00:23:43,222 --&gt; 00:23:45,623</w:t>
      </w:r>
    </w:p>
    <w:p w:rsidR="0046211F" w:rsidRPr="00C30304" w:rsidRDefault="0046211F" w:rsidP="0046211F">
      <w:r w:rsidRPr="00C30304">
        <w:t>was the U.S. running</w:t>
      </w:r>
    </w:p>
    <w:p w:rsidR="0046211F" w:rsidRPr="00C30304" w:rsidRDefault="0046211F" w:rsidP="0046211F">
      <w:r w:rsidRPr="00C30304">
        <w:t>around the world</w:t>
      </w:r>
    </w:p>
    <w:p w:rsidR="0046211F" w:rsidRPr="00C30304" w:rsidRDefault="0046211F" w:rsidP="0046211F"/>
    <w:p w:rsidR="0046211F" w:rsidRPr="00C30304" w:rsidRDefault="0046211F" w:rsidP="0046211F">
      <w:r w:rsidRPr="00C30304">
        <w:t>465</w:t>
      </w:r>
    </w:p>
    <w:p w:rsidR="0046211F" w:rsidRPr="00C30304" w:rsidRDefault="0046211F" w:rsidP="0046211F">
      <w:r w:rsidRPr="00C30304">
        <w:t>00:23:45,625 --&gt; 00:23:48,893</w:t>
      </w:r>
    </w:p>
    <w:p w:rsidR="0046211F" w:rsidRPr="00C30304" w:rsidRDefault="0046211F" w:rsidP="0046211F">
      <w:r w:rsidRPr="00C30304">
        <w:t>and persuading potential</w:t>
      </w:r>
    </w:p>
    <w:p w:rsidR="0046211F" w:rsidRPr="00C30304" w:rsidRDefault="0046211F" w:rsidP="0046211F">
      <w:r w:rsidRPr="00C30304">
        <w:t>nuclear suppliers</w:t>
      </w:r>
    </w:p>
    <w:p w:rsidR="0046211F" w:rsidRPr="00C30304" w:rsidRDefault="0046211F" w:rsidP="0046211F"/>
    <w:p w:rsidR="0046211F" w:rsidRPr="00C30304" w:rsidRDefault="0046211F" w:rsidP="0046211F">
      <w:r w:rsidRPr="00C30304">
        <w:t>466</w:t>
      </w:r>
    </w:p>
    <w:p w:rsidR="0046211F" w:rsidRPr="00C30304" w:rsidRDefault="0046211F" w:rsidP="0046211F">
      <w:r w:rsidRPr="00C30304">
        <w:lastRenderedPageBreak/>
        <w:t>00:23:48,895 --&gt; 00:23:52,296</w:t>
      </w:r>
    </w:p>
    <w:p w:rsidR="0046211F" w:rsidRPr="00C30304" w:rsidRDefault="0046211F" w:rsidP="0046211F">
      <w:r w:rsidRPr="00C30304">
        <w:t>not to provide even peaceful</w:t>
      </w:r>
    </w:p>
    <w:p w:rsidR="0046211F" w:rsidRPr="00C30304" w:rsidRDefault="0046211F" w:rsidP="0046211F">
      <w:r w:rsidRPr="00C30304">
        <w:t>nuclear technology to Iran.</w:t>
      </w:r>
    </w:p>
    <w:p w:rsidR="0046211F" w:rsidRPr="00C30304" w:rsidRDefault="0046211F" w:rsidP="0046211F">
      <w:r w:rsidRPr="00C30304">
        <w:t>所以在我致力于研究的</w:t>
      </w:r>
      <w:r w:rsidRPr="00C30304">
        <w:t>80</w:t>
      </w:r>
      <w:r w:rsidRPr="00C30304">
        <w:t>年代和</w:t>
      </w:r>
      <w:r w:rsidRPr="00C30304">
        <w:t>90</w:t>
      </w:r>
      <w:r w:rsidRPr="00C30304">
        <w:t>年代这一时期中，美国绝大部分时间都是在满世界的游说，去说服那些潜在的核供应国不给伊朗提供核技术，即便是和平领用核技术。</w:t>
      </w:r>
    </w:p>
    <w:p w:rsidR="0046211F" w:rsidRPr="00C30304" w:rsidRDefault="0046211F" w:rsidP="0046211F"/>
    <w:p w:rsidR="0046211F" w:rsidRPr="00C30304" w:rsidRDefault="0046211F" w:rsidP="0046211F">
      <w:r w:rsidRPr="00C30304">
        <w:t>467</w:t>
      </w:r>
    </w:p>
    <w:p w:rsidR="0046211F" w:rsidRPr="00C30304" w:rsidRDefault="0046211F" w:rsidP="0046211F">
      <w:r w:rsidRPr="00C30304">
        <w:t>00:23:52,531 --&gt; 00:23:55,966</w:t>
      </w:r>
    </w:p>
    <w:p w:rsidR="0046211F" w:rsidRPr="00C30304" w:rsidRDefault="0046211F" w:rsidP="0046211F">
      <w:r w:rsidRPr="00C30304">
        <w:t>And what we missed</w:t>
      </w:r>
    </w:p>
    <w:p w:rsidR="0046211F" w:rsidRPr="00C30304" w:rsidRDefault="0046211F" w:rsidP="0046211F">
      <w:r w:rsidRPr="00C30304">
        <w:t>was the clandestine transfer</w:t>
      </w:r>
    </w:p>
    <w:p w:rsidR="0046211F" w:rsidRPr="00C30304" w:rsidRDefault="0046211F" w:rsidP="0046211F"/>
    <w:p w:rsidR="0046211F" w:rsidRPr="00C30304" w:rsidRDefault="0046211F" w:rsidP="0046211F">
      <w:r w:rsidRPr="00C30304">
        <w:t>468</w:t>
      </w:r>
    </w:p>
    <w:p w:rsidR="0046211F" w:rsidRPr="00C30304" w:rsidRDefault="0046211F" w:rsidP="0046211F">
      <w:r w:rsidRPr="00C30304">
        <w:t>00:23:55,968 --&gt; 00:23:58,869</w:t>
      </w:r>
    </w:p>
    <w:p w:rsidR="0046211F" w:rsidRPr="00C30304" w:rsidRDefault="0046211F" w:rsidP="0046211F">
      <w:r w:rsidRPr="00C30304">
        <w:t>in the mid-1980s</w:t>
      </w:r>
    </w:p>
    <w:p w:rsidR="0046211F" w:rsidRPr="00C30304" w:rsidRDefault="0046211F" w:rsidP="0046211F">
      <w:r w:rsidRPr="00C30304">
        <w:t>from Pakistan to Iran.</w:t>
      </w:r>
    </w:p>
    <w:p w:rsidR="0046211F" w:rsidRPr="00C30304" w:rsidRDefault="0046211F" w:rsidP="0046211F">
      <w:r w:rsidRPr="00C30304">
        <w:t>在</w:t>
      </w:r>
      <w:r w:rsidRPr="00C30304">
        <w:t>80</w:t>
      </w:r>
      <w:r w:rsidRPr="00C30304">
        <w:t>年代中期，我们未能发现巴基斯坦向伊朗秘密转移了核技术。</w:t>
      </w:r>
    </w:p>
    <w:p w:rsidR="0046211F" w:rsidRPr="00C30304" w:rsidRDefault="0046211F" w:rsidP="0046211F"/>
    <w:p w:rsidR="0046211F" w:rsidRPr="00C30304" w:rsidRDefault="0046211F" w:rsidP="0046211F">
      <w:r w:rsidRPr="00C30304">
        <w:t>469</w:t>
      </w:r>
    </w:p>
    <w:p w:rsidR="0046211F" w:rsidRPr="00C30304" w:rsidRDefault="0046211F" w:rsidP="0046211F">
      <w:r w:rsidRPr="00C30304">
        <w:t>00:24:02,875 --&gt; 00:24:04,108</w:t>
      </w:r>
    </w:p>
    <w:p w:rsidR="0046211F" w:rsidRPr="00C30304" w:rsidRDefault="0046211F" w:rsidP="0046211F">
      <w:r w:rsidRPr="00C30304">
        <w:t>Rolf mowatt-larssen:</w:t>
      </w:r>
    </w:p>
    <w:p w:rsidR="0046211F" w:rsidRPr="00C30304" w:rsidRDefault="0046211F" w:rsidP="0046211F">
      <w:r w:rsidRPr="00C30304">
        <w:t>&lt;i&gt; Abdul qadeer Khan&lt;/i&gt;</w:t>
      </w:r>
    </w:p>
    <w:p w:rsidR="0046211F" w:rsidRPr="00C30304" w:rsidRDefault="0046211F" w:rsidP="0046211F"/>
    <w:p w:rsidR="0046211F" w:rsidRPr="00C30304" w:rsidRDefault="0046211F" w:rsidP="0046211F">
      <w:r w:rsidRPr="00C30304">
        <w:t>470</w:t>
      </w:r>
    </w:p>
    <w:p w:rsidR="0046211F" w:rsidRPr="00C30304" w:rsidRDefault="0046211F" w:rsidP="0046211F">
      <w:r w:rsidRPr="00C30304">
        <w:t>00:24:04,110 --&gt; 00:24:05,443</w:t>
      </w:r>
    </w:p>
    <w:p w:rsidR="0046211F" w:rsidRPr="00C30304" w:rsidRDefault="0046211F" w:rsidP="0046211F">
      <w:r w:rsidRPr="00C30304">
        <w:t>&lt;i&gt; is what we would call&lt;/i&gt;</w:t>
      </w:r>
    </w:p>
    <w:p w:rsidR="0046211F" w:rsidRPr="00C30304" w:rsidRDefault="0046211F" w:rsidP="0046211F"/>
    <w:p w:rsidR="0046211F" w:rsidRPr="00C30304" w:rsidRDefault="0046211F" w:rsidP="0046211F">
      <w:r w:rsidRPr="00C30304">
        <w:t>471</w:t>
      </w:r>
    </w:p>
    <w:p w:rsidR="0046211F" w:rsidRPr="00C30304" w:rsidRDefault="0046211F" w:rsidP="0046211F">
      <w:r w:rsidRPr="00C30304">
        <w:t>00:24:05,445 --&gt; 00:24:07,445</w:t>
      </w:r>
    </w:p>
    <w:p w:rsidR="0046211F" w:rsidRPr="00C30304" w:rsidRDefault="0046211F" w:rsidP="0046211F">
      <w:r w:rsidRPr="00C30304">
        <w:t>&lt;i&gt; the father of&lt;/i&gt;</w:t>
      </w:r>
    </w:p>
    <w:p w:rsidR="0046211F" w:rsidRPr="00C30304" w:rsidRDefault="0046211F" w:rsidP="0046211F">
      <w:r w:rsidRPr="00C30304">
        <w:t>&lt;i&gt; the Pakistan nuclear program.&lt;/i&gt;</w:t>
      </w:r>
    </w:p>
    <w:p w:rsidR="0046211F" w:rsidRPr="00C30304" w:rsidRDefault="0046211F" w:rsidP="0046211F">
      <w:r w:rsidRPr="00C30304">
        <w:t>罗尔夫</w:t>
      </w:r>
      <w:r w:rsidRPr="00C30304">
        <w:t>·</w:t>
      </w:r>
      <w:r w:rsidRPr="00C30304">
        <w:t>莫厄特</w:t>
      </w:r>
      <w:r w:rsidRPr="00C30304">
        <w:t>·</w:t>
      </w:r>
      <w:r w:rsidRPr="00C30304">
        <w:t>拉森</w:t>
      </w:r>
      <w:r w:rsidRPr="00C30304">
        <w:t xml:space="preserve">: </w:t>
      </w:r>
      <w:r w:rsidRPr="00C30304">
        <w:t>阿卜杜勒</w:t>
      </w:r>
      <w:r w:rsidRPr="00C30304">
        <w:t>·</w:t>
      </w:r>
      <w:r w:rsidRPr="00C30304">
        <w:t>卡迪尔</w:t>
      </w:r>
      <w:r w:rsidRPr="00C30304">
        <w:t>·</w:t>
      </w:r>
      <w:r w:rsidRPr="00C30304">
        <w:t>汗就是我们所说的巴基斯坦</w:t>
      </w:r>
      <w:r w:rsidRPr="00C30304">
        <w:t>“</w:t>
      </w:r>
      <w:r w:rsidRPr="00C30304">
        <w:t>核弹之父</w:t>
      </w:r>
      <w:r w:rsidRPr="00C30304">
        <w:t>”</w:t>
      </w:r>
      <w:r w:rsidRPr="00C30304">
        <w:t>。</w:t>
      </w:r>
    </w:p>
    <w:p w:rsidR="0046211F" w:rsidRPr="00C30304" w:rsidRDefault="0046211F" w:rsidP="0046211F"/>
    <w:p w:rsidR="0046211F" w:rsidRPr="00C30304" w:rsidRDefault="0046211F" w:rsidP="0046211F">
      <w:r w:rsidRPr="00C30304">
        <w:t>472</w:t>
      </w:r>
    </w:p>
    <w:p w:rsidR="0046211F" w:rsidRPr="00C30304" w:rsidRDefault="0046211F" w:rsidP="0046211F">
      <w:r w:rsidRPr="00C30304">
        <w:t>00:24:08,880 --&gt; 00:24:11,449</w:t>
      </w:r>
    </w:p>
    <w:p w:rsidR="0046211F" w:rsidRPr="00C30304" w:rsidRDefault="0046211F" w:rsidP="0046211F">
      <w:r w:rsidRPr="00C30304">
        <w:t>&lt;i&gt; He had the full authority&lt;/i&gt;</w:t>
      </w:r>
    </w:p>
    <w:p w:rsidR="0046211F" w:rsidRPr="00C30304" w:rsidRDefault="0046211F" w:rsidP="0046211F">
      <w:r w:rsidRPr="00C30304">
        <w:t>&lt;i&gt; and confidence&lt;/i&gt;</w:t>
      </w:r>
    </w:p>
    <w:p w:rsidR="0046211F" w:rsidRPr="00C30304" w:rsidRDefault="0046211F" w:rsidP="0046211F"/>
    <w:p w:rsidR="0046211F" w:rsidRPr="00C30304" w:rsidRDefault="0046211F" w:rsidP="0046211F">
      <w:r w:rsidRPr="00C30304">
        <w:t>473</w:t>
      </w:r>
    </w:p>
    <w:p w:rsidR="0046211F" w:rsidRPr="00C30304" w:rsidRDefault="0046211F" w:rsidP="0046211F">
      <w:r w:rsidRPr="00C30304">
        <w:t>00:24:11,451 --&gt; 00:24:13,751</w:t>
      </w:r>
    </w:p>
    <w:p w:rsidR="0046211F" w:rsidRPr="00C30304" w:rsidRDefault="0046211F" w:rsidP="0046211F">
      <w:r w:rsidRPr="00C30304">
        <w:t>&lt;i&gt; of the Pakistan government&lt;/i&gt;</w:t>
      </w:r>
    </w:p>
    <w:p w:rsidR="0046211F" w:rsidRPr="00C30304" w:rsidRDefault="0046211F" w:rsidP="0046211F">
      <w:r w:rsidRPr="00C30304">
        <w:t>&lt;i&gt; from its inception&lt;/i&gt;</w:t>
      </w:r>
    </w:p>
    <w:p w:rsidR="0046211F" w:rsidRPr="00C30304" w:rsidRDefault="0046211F" w:rsidP="0046211F"/>
    <w:p w:rsidR="0046211F" w:rsidRPr="00C30304" w:rsidRDefault="0046211F" w:rsidP="0046211F">
      <w:r w:rsidRPr="00C30304">
        <w:t>474</w:t>
      </w:r>
    </w:p>
    <w:p w:rsidR="0046211F" w:rsidRPr="00C30304" w:rsidRDefault="0046211F" w:rsidP="0046211F">
      <w:r w:rsidRPr="00C30304">
        <w:t>00:24:13,753 --&gt; 00:24:15,820</w:t>
      </w:r>
    </w:p>
    <w:p w:rsidR="0046211F" w:rsidRPr="00C30304" w:rsidRDefault="0046211F" w:rsidP="0046211F">
      <w:r w:rsidRPr="00C30304">
        <w:lastRenderedPageBreak/>
        <w:t>&lt;i&gt; to the production&lt;/i&gt;</w:t>
      </w:r>
    </w:p>
    <w:p w:rsidR="0046211F" w:rsidRPr="00C30304" w:rsidRDefault="0046211F" w:rsidP="0046211F">
      <w:r w:rsidRPr="00C30304">
        <w:t>&lt;i&gt; of nuclear weapons.&lt;/i&gt;</w:t>
      </w:r>
    </w:p>
    <w:p w:rsidR="0046211F" w:rsidRPr="00C30304" w:rsidRDefault="0046211F" w:rsidP="0046211F">
      <w:r w:rsidRPr="00C30304">
        <w:t>他通过核武器研发初期到其投入生产的丰功伟绩，在巴基斯坦政府中树立了自己的威望。</w:t>
      </w:r>
    </w:p>
    <w:p w:rsidR="0046211F" w:rsidRPr="00C30304" w:rsidRDefault="0046211F" w:rsidP="0046211F"/>
    <w:p w:rsidR="0046211F" w:rsidRPr="00C30304" w:rsidRDefault="0046211F" w:rsidP="0046211F">
      <w:r w:rsidRPr="00C30304">
        <w:t>475</w:t>
      </w:r>
    </w:p>
    <w:p w:rsidR="0046211F" w:rsidRPr="00C30304" w:rsidRDefault="0046211F" w:rsidP="0046211F">
      <w:r w:rsidRPr="00C30304">
        <w:t>00:24:17,556 --&gt; 00:24:19,890</w:t>
      </w:r>
    </w:p>
    <w:p w:rsidR="0046211F" w:rsidRPr="00C30304" w:rsidRDefault="0046211F" w:rsidP="0046211F">
      <w:r w:rsidRPr="00C30304">
        <w:t>I was a CIA officer for...</w:t>
      </w:r>
    </w:p>
    <w:p w:rsidR="0046211F" w:rsidRPr="00C30304" w:rsidRDefault="0046211F" w:rsidP="0046211F">
      <w:r w:rsidRPr="00C30304">
        <w:t>For...</w:t>
      </w:r>
    </w:p>
    <w:p w:rsidR="0046211F" w:rsidRPr="00C30304" w:rsidRDefault="0046211F" w:rsidP="0046211F">
      <w:r w:rsidRPr="00C30304">
        <w:t>我是中央情报局的官员</w:t>
      </w:r>
      <w:r w:rsidRPr="00C30304">
        <w:t>……</w:t>
      </w:r>
    </w:p>
    <w:p w:rsidR="0046211F" w:rsidRPr="00C30304" w:rsidRDefault="0046211F" w:rsidP="0046211F"/>
    <w:p w:rsidR="0046211F" w:rsidRPr="00C30304" w:rsidRDefault="0046211F" w:rsidP="0046211F">
      <w:r w:rsidRPr="00C30304">
        <w:t>476</w:t>
      </w:r>
    </w:p>
    <w:p w:rsidR="0046211F" w:rsidRPr="00C30304" w:rsidRDefault="0046211F" w:rsidP="0046211F">
      <w:r w:rsidRPr="00C30304">
        <w:t>00:24:19,892 --&gt; 00:24:22,560</w:t>
      </w:r>
    </w:p>
    <w:p w:rsidR="0046211F" w:rsidRPr="00C30304" w:rsidRDefault="0046211F" w:rsidP="0046211F">
      <w:r w:rsidRPr="00C30304">
        <w:t>For over two decades,</w:t>
      </w:r>
    </w:p>
    <w:p w:rsidR="0046211F" w:rsidRPr="00C30304" w:rsidRDefault="0046211F" w:rsidP="0046211F">
      <w:r w:rsidRPr="00C30304">
        <w:t>operations officer,</w:t>
      </w:r>
    </w:p>
    <w:p w:rsidR="0046211F" w:rsidRPr="00C30304" w:rsidRDefault="0046211F" w:rsidP="0046211F"/>
    <w:p w:rsidR="0046211F" w:rsidRPr="00C30304" w:rsidRDefault="0046211F" w:rsidP="0046211F">
      <w:r w:rsidRPr="00C30304">
        <w:t>477</w:t>
      </w:r>
    </w:p>
    <w:p w:rsidR="0046211F" w:rsidRPr="00C30304" w:rsidRDefault="0046211F" w:rsidP="0046211F">
      <w:r w:rsidRPr="00C30304">
        <w:t>00:24:22,562 --&gt; 00:24:24,361</w:t>
      </w:r>
    </w:p>
    <w:p w:rsidR="0046211F" w:rsidRPr="00C30304" w:rsidRDefault="0046211F" w:rsidP="0046211F">
      <w:r w:rsidRPr="00C30304">
        <w:t>worked overseas</w:t>
      </w:r>
    </w:p>
    <w:p w:rsidR="0046211F" w:rsidRPr="00C30304" w:rsidRDefault="0046211F" w:rsidP="0046211F">
      <w:r w:rsidRPr="00C30304">
        <w:t>most of my career.</w:t>
      </w:r>
    </w:p>
    <w:p w:rsidR="0046211F" w:rsidRPr="00C30304" w:rsidRDefault="0046211F" w:rsidP="0046211F">
      <w:r w:rsidRPr="00C30304">
        <w:t>在过去的二十年里，海外作战行动指挥官的工作占据了我的大部分职业生涯。</w:t>
      </w:r>
    </w:p>
    <w:p w:rsidR="0046211F" w:rsidRPr="00C30304" w:rsidRDefault="0046211F" w:rsidP="0046211F"/>
    <w:p w:rsidR="0046211F" w:rsidRPr="00C30304" w:rsidRDefault="0046211F" w:rsidP="0046211F">
      <w:r w:rsidRPr="00C30304">
        <w:t>478</w:t>
      </w:r>
    </w:p>
    <w:p w:rsidR="0046211F" w:rsidRPr="00C30304" w:rsidRDefault="0046211F" w:rsidP="0046211F">
      <w:r w:rsidRPr="00C30304">
        <w:t>00:24:24,930 --&gt; 00:24:26,997</w:t>
      </w:r>
    </w:p>
    <w:p w:rsidR="0046211F" w:rsidRPr="00C30304" w:rsidRDefault="0046211F" w:rsidP="0046211F">
      <w:r w:rsidRPr="00C30304">
        <w:t>The a.Q. Khan network</w:t>
      </w:r>
    </w:p>
    <w:p w:rsidR="0046211F" w:rsidRPr="00C30304" w:rsidRDefault="0046211F" w:rsidP="0046211F">
      <w:r w:rsidRPr="00C30304">
        <w:t>is so notable</w:t>
      </w:r>
    </w:p>
    <w:p w:rsidR="0046211F" w:rsidRPr="00C30304" w:rsidRDefault="0046211F" w:rsidP="0046211F"/>
    <w:p w:rsidR="0046211F" w:rsidRPr="00C30304" w:rsidRDefault="0046211F" w:rsidP="0046211F">
      <w:r w:rsidRPr="00C30304">
        <w:t>479</w:t>
      </w:r>
    </w:p>
    <w:p w:rsidR="0046211F" w:rsidRPr="00C30304" w:rsidRDefault="0046211F" w:rsidP="0046211F">
      <w:r w:rsidRPr="00C30304">
        <w:t>00:24:26,999 --&gt; 00:24:30,000</w:t>
      </w:r>
    </w:p>
    <w:p w:rsidR="0046211F" w:rsidRPr="00C30304" w:rsidRDefault="0046211F" w:rsidP="0046211F">
      <w:r w:rsidRPr="00C30304">
        <w:t>because aside from building</w:t>
      </w:r>
    </w:p>
    <w:p w:rsidR="0046211F" w:rsidRPr="00C30304" w:rsidRDefault="0046211F" w:rsidP="0046211F"/>
    <w:p w:rsidR="0046211F" w:rsidRPr="00C30304" w:rsidRDefault="0046211F" w:rsidP="0046211F">
      <w:r w:rsidRPr="00C30304">
        <w:t>480</w:t>
      </w:r>
    </w:p>
    <w:p w:rsidR="0046211F" w:rsidRPr="00C30304" w:rsidRDefault="0046211F" w:rsidP="0046211F">
      <w:r w:rsidRPr="00C30304">
        <w:t>00:24:30,002 --&gt; 00:24:33,037</w:t>
      </w:r>
    </w:p>
    <w:p w:rsidR="0046211F" w:rsidRPr="00C30304" w:rsidRDefault="0046211F" w:rsidP="0046211F">
      <w:r w:rsidRPr="00C30304">
        <w:t>the Pakistani program</w:t>
      </w:r>
    </w:p>
    <w:p w:rsidR="0046211F" w:rsidRPr="00C30304" w:rsidRDefault="0046211F" w:rsidP="0046211F">
      <w:r w:rsidRPr="00C30304">
        <w:t>for decades...</w:t>
      </w:r>
    </w:p>
    <w:p w:rsidR="0046211F" w:rsidRPr="00C30304" w:rsidRDefault="0046211F" w:rsidP="0046211F">
      <w:r w:rsidRPr="00C30304">
        <w:t>a.Q. Khan</w:t>
      </w:r>
      <w:r w:rsidRPr="00C30304">
        <w:t>网络非常出名，除了因为构建了几十年的巴基斯坦核问题外</w:t>
      </w:r>
      <w:r w:rsidRPr="00C30304">
        <w:t>……</w:t>
      </w:r>
    </w:p>
    <w:p w:rsidR="0046211F" w:rsidRPr="00C30304" w:rsidRDefault="0046211F" w:rsidP="0046211F"/>
    <w:p w:rsidR="0046211F" w:rsidRPr="00C30304" w:rsidRDefault="0046211F" w:rsidP="0046211F">
      <w:r w:rsidRPr="00C30304">
        <w:t>481</w:t>
      </w:r>
    </w:p>
    <w:p w:rsidR="0046211F" w:rsidRPr="00C30304" w:rsidRDefault="0046211F" w:rsidP="0046211F">
      <w:r w:rsidRPr="00C30304">
        <w:t>00:24:34,272 --&gt; 00:24:37,441</w:t>
      </w:r>
    </w:p>
    <w:p w:rsidR="0046211F" w:rsidRPr="00C30304" w:rsidRDefault="0046211F" w:rsidP="0046211F">
      <w:r w:rsidRPr="00C30304">
        <w:t>It also was the means</w:t>
      </w:r>
    </w:p>
    <w:p w:rsidR="0046211F" w:rsidRPr="00C30304" w:rsidRDefault="0046211F" w:rsidP="0046211F">
      <w:r w:rsidRPr="00C30304">
        <w:t>by which other countries</w:t>
      </w:r>
    </w:p>
    <w:p w:rsidR="0046211F" w:rsidRPr="00C30304" w:rsidRDefault="0046211F" w:rsidP="0046211F"/>
    <w:p w:rsidR="0046211F" w:rsidRPr="00C30304" w:rsidRDefault="0046211F" w:rsidP="0046211F">
      <w:r w:rsidRPr="00C30304">
        <w:t>482</w:t>
      </w:r>
    </w:p>
    <w:p w:rsidR="0046211F" w:rsidRPr="00C30304" w:rsidRDefault="0046211F" w:rsidP="0046211F">
      <w:r w:rsidRPr="00C30304">
        <w:t>00:24:37,443 --&gt; 00:24:40,077</w:t>
      </w:r>
    </w:p>
    <w:p w:rsidR="0046211F" w:rsidRPr="00C30304" w:rsidRDefault="0046211F" w:rsidP="0046211F">
      <w:r w:rsidRPr="00C30304">
        <w:t>&lt;i&gt; were able to develop&lt;/i&gt;</w:t>
      </w:r>
    </w:p>
    <w:p w:rsidR="0046211F" w:rsidRPr="00C30304" w:rsidRDefault="0046211F" w:rsidP="0046211F">
      <w:r w:rsidRPr="00C30304">
        <w:lastRenderedPageBreak/>
        <w:t>&lt;i&gt; nuclear weapons,&lt;/i&gt;</w:t>
      </w:r>
    </w:p>
    <w:p w:rsidR="0046211F" w:rsidRPr="00C30304" w:rsidRDefault="0046211F" w:rsidP="0046211F"/>
    <w:p w:rsidR="0046211F" w:rsidRPr="00C30304" w:rsidRDefault="0046211F" w:rsidP="0046211F">
      <w:r w:rsidRPr="00C30304">
        <w:t>483</w:t>
      </w:r>
    </w:p>
    <w:p w:rsidR="0046211F" w:rsidRPr="00C30304" w:rsidRDefault="0046211F" w:rsidP="0046211F">
      <w:r w:rsidRPr="00C30304">
        <w:t>00:24:40,079 --&gt; 00:24:41,378</w:t>
      </w:r>
    </w:p>
    <w:p w:rsidR="0046211F" w:rsidRPr="00C30304" w:rsidRDefault="0046211F" w:rsidP="0046211F">
      <w:r w:rsidRPr="00C30304">
        <w:t>&lt;i&gt; including Iran.&lt;/i&gt;</w:t>
      </w:r>
    </w:p>
    <w:p w:rsidR="0046211F" w:rsidRPr="00C30304" w:rsidRDefault="0046211F" w:rsidP="0046211F">
      <w:r w:rsidRPr="00C30304">
        <w:t>它也意味着其他国家也能够开发核武器，包括伊朗。</w:t>
      </w:r>
    </w:p>
    <w:p w:rsidR="0046211F" w:rsidRPr="00C30304" w:rsidRDefault="0046211F" w:rsidP="0046211F"/>
    <w:p w:rsidR="0046211F" w:rsidRPr="00C30304" w:rsidRDefault="0046211F" w:rsidP="0046211F">
      <w:r w:rsidRPr="00C30304">
        <w:t>484</w:t>
      </w:r>
    </w:p>
    <w:p w:rsidR="0046211F" w:rsidRPr="00C30304" w:rsidRDefault="0046211F" w:rsidP="0046211F">
      <w:r w:rsidRPr="00C30304">
        <w:t>00:24:41,980 --&gt; 00:24:43,614</w:t>
      </w:r>
    </w:p>
    <w:p w:rsidR="0046211F" w:rsidRPr="00C30304" w:rsidRDefault="0046211F" w:rsidP="0046211F">
      <w:r w:rsidRPr="00C30304">
        <w:t>Samore:</w:t>
      </w:r>
    </w:p>
    <w:p w:rsidR="0046211F" w:rsidRPr="00C30304" w:rsidRDefault="0046211F" w:rsidP="0046211F">
      <w:r w:rsidRPr="00C30304">
        <w:t>&lt;i&gt; A.Q. Khan acting on behalf&lt;/i&gt;</w:t>
      </w:r>
    </w:p>
    <w:p w:rsidR="0046211F" w:rsidRPr="00C30304" w:rsidRDefault="0046211F" w:rsidP="0046211F"/>
    <w:p w:rsidR="0046211F" w:rsidRPr="00C30304" w:rsidRDefault="0046211F" w:rsidP="0046211F">
      <w:r w:rsidRPr="00C30304">
        <w:t>485</w:t>
      </w:r>
    </w:p>
    <w:p w:rsidR="0046211F" w:rsidRPr="00C30304" w:rsidRDefault="0046211F" w:rsidP="0046211F">
      <w:r w:rsidRPr="00C30304">
        <w:t>00:24:43,616 --&gt; 00:24:44,682</w:t>
      </w:r>
    </w:p>
    <w:p w:rsidR="0046211F" w:rsidRPr="00C30304" w:rsidRDefault="0046211F" w:rsidP="0046211F">
      <w:r w:rsidRPr="00C30304">
        <w:t>&lt;i&gt; of the Pakistani government&lt;/i&gt;</w:t>
      </w:r>
    </w:p>
    <w:p w:rsidR="0046211F" w:rsidRPr="00C30304" w:rsidRDefault="0046211F" w:rsidP="0046211F"/>
    <w:p w:rsidR="0046211F" w:rsidRPr="00C30304" w:rsidRDefault="0046211F" w:rsidP="0046211F">
      <w:r w:rsidRPr="00C30304">
        <w:t>486</w:t>
      </w:r>
    </w:p>
    <w:p w:rsidR="0046211F" w:rsidRPr="00C30304" w:rsidRDefault="0046211F" w:rsidP="0046211F">
      <w:r w:rsidRPr="00C30304">
        <w:t>00:24:44,684 --&gt; 00:24:47,785</w:t>
      </w:r>
    </w:p>
    <w:p w:rsidR="0046211F" w:rsidRPr="00C30304" w:rsidRDefault="0046211F" w:rsidP="0046211F">
      <w:r w:rsidRPr="00C30304">
        <w:t>negotiated</w:t>
      </w:r>
    </w:p>
    <w:p w:rsidR="0046211F" w:rsidRPr="00C30304" w:rsidRDefault="0046211F" w:rsidP="0046211F">
      <w:r w:rsidRPr="00C30304">
        <w:t>with officials in Iran</w:t>
      </w:r>
    </w:p>
    <w:p w:rsidR="0046211F" w:rsidRPr="00C30304" w:rsidRDefault="0046211F" w:rsidP="0046211F"/>
    <w:p w:rsidR="0046211F" w:rsidRPr="00C30304" w:rsidRDefault="0046211F" w:rsidP="0046211F">
      <w:r w:rsidRPr="00C30304">
        <w:t>487</w:t>
      </w:r>
    </w:p>
    <w:p w:rsidR="0046211F" w:rsidRPr="00C30304" w:rsidRDefault="0046211F" w:rsidP="0046211F">
      <w:r w:rsidRPr="00C30304">
        <w:t>00:24:47,787 --&gt; 00:24:50,821</w:t>
      </w:r>
    </w:p>
    <w:p w:rsidR="0046211F" w:rsidRPr="00C30304" w:rsidRDefault="0046211F" w:rsidP="0046211F">
      <w:r w:rsidRPr="00C30304">
        <w:t>and then there was a transfer</w:t>
      </w:r>
    </w:p>
    <w:p w:rsidR="0046211F" w:rsidRPr="00C30304" w:rsidRDefault="0046211F" w:rsidP="0046211F">
      <w:r w:rsidRPr="00C30304">
        <w:t>which took place</w:t>
      </w:r>
    </w:p>
    <w:p w:rsidR="0046211F" w:rsidRPr="00C30304" w:rsidRDefault="0046211F" w:rsidP="0046211F"/>
    <w:p w:rsidR="0046211F" w:rsidRPr="00C30304" w:rsidRDefault="0046211F" w:rsidP="0046211F">
      <w:r w:rsidRPr="00C30304">
        <w:t>488</w:t>
      </w:r>
    </w:p>
    <w:p w:rsidR="0046211F" w:rsidRPr="00C30304" w:rsidRDefault="0046211F" w:rsidP="0046211F">
      <w:r w:rsidRPr="00C30304">
        <w:t>00:24:50,823 --&gt; 00:24:51,889</w:t>
      </w:r>
    </w:p>
    <w:p w:rsidR="0046211F" w:rsidRPr="00C30304" w:rsidRDefault="0046211F" w:rsidP="0046211F">
      <w:r w:rsidRPr="00C30304">
        <w:t>through Dubai</w:t>
      </w:r>
    </w:p>
    <w:p w:rsidR="0046211F" w:rsidRPr="00C30304" w:rsidRDefault="0046211F" w:rsidP="0046211F"/>
    <w:p w:rsidR="0046211F" w:rsidRPr="00C30304" w:rsidRDefault="0046211F" w:rsidP="0046211F">
      <w:r w:rsidRPr="00C30304">
        <w:t>489</w:t>
      </w:r>
    </w:p>
    <w:p w:rsidR="0046211F" w:rsidRPr="00C30304" w:rsidRDefault="0046211F" w:rsidP="0046211F">
      <w:r w:rsidRPr="00C30304">
        <w:t>00:24:51,891 --&gt; 00:24:55,125</w:t>
      </w:r>
    </w:p>
    <w:p w:rsidR="0046211F" w:rsidRPr="00C30304" w:rsidRDefault="0046211F" w:rsidP="0046211F">
      <w:r w:rsidRPr="00C30304">
        <w:t>&lt;i&gt; of blueprints for&lt;/i&gt;</w:t>
      </w:r>
    </w:p>
    <w:p w:rsidR="0046211F" w:rsidRPr="00C30304" w:rsidRDefault="0046211F" w:rsidP="0046211F">
      <w:r w:rsidRPr="00C30304">
        <w:t>&lt;i&gt; nuclear weapons design&lt;/i&gt;</w:t>
      </w:r>
    </w:p>
    <w:p w:rsidR="0046211F" w:rsidRPr="00C30304" w:rsidRDefault="0046211F" w:rsidP="0046211F"/>
    <w:p w:rsidR="0046211F" w:rsidRPr="00C30304" w:rsidRDefault="0046211F" w:rsidP="0046211F">
      <w:r w:rsidRPr="00C30304">
        <w:t>490</w:t>
      </w:r>
    </w:p>
    <w:p w:rsidR="0046211F" w:rsidRPr="00C30304" w:rsidRDefault="0046211F" w:rsidP="0046211F">
      <w:r w:rsidRPr="00C30304">
        <w:t>00:24:55,127 --&gt; 00:24:56,727</w:t>
      </w:r>
    </w:p>
    <w:p w:rsidR="0046211F" w:rsidRPr="00C30304" w:rsidRDefault="0046211F" w:rsidP="0046211F">
      <w:r w:rsidRPr="00C30304">
        <w:t>&lt;i&gt; as well as some hardware.&lt;/i&gt;</w:t>
      </w:r>
    </w:p>
    <w:p w:rsidR="0046211F" w:rsidRPr="00C30304" w:rsidRDefault="0046211F" w:rsidP="0046211F">
      <w:r w:rsidRPr="00C30304">
        <w:t>萨莫雷</w:t>
      </w:r>
      <w:r w:rsidRPr="00C30304">
        <w:t>:</w:t>
      </w:r>
      <w:r w:rsidRPr="00C30304">
        <w:t>在伊朗，</w:t>
      </w:r>
      <w:r w:rsidRPr="00C30304">
        <w:t xml:space="preserve"> A.Q. Khan</w:t>
      </w:r>
      <w:r w:rsidRPr="00C30304">
        <w:t>代表巴基斯坦政府的利益与当地官员谈判。而与此同时，通过迪拜，核武器的设计蓝图就如同某些硬件一样被转移了。</w:t>
      </w:r>
    </w:p>
    <w:p w:rsidR="0046211F" w:rsidRPr="00C30304" w:rsidRDefault="0046211F" w:rsidP="0046211F"/>
    <w:p w:rsidR="0046211F" w:rsidRPr="00C30304" w:rsidRDefault="0046211F" w:rsidP="0046211F">
      <w:r w:rsidRPr="00C30304">
        <w:t>491</w:t>
      </w:r>
    </w:p>
    <w:p w:rsidR="0046211F" w:rsidRPr="00C30304" w:rsidRDefault="0046211F" w:rsidP="0046211F">
      <w:r w:rsidRPr="00C30304">
        <w:t>00:24:57,863 --&gt; 00:24:59,864</w:t>
      </w:r>
    </w:p>
    <w:p w:rsidR="0046211F" w:rsidRPr="00C30304" w:rsidRDefault="0046211F" w:rsidP="0046211F">
      <w:r w:rsidRPr="00C30304">
        <w:t>&lt;i&gt; Throughout the mid-1980s,&lt;/i&gt;</w:t>
      </w:r>
    </w:p>
    <w:p w:rsidR="0046211F" w:rsidRPr="00C30304" w:rsidRDefault="0046211F" w:rsidP="0046211F"/>
    <w:p w:rsidR="0046211F" w:rsidRPr="00C30304" w:rsidRDefault="0046211F" w:rsidP="0046211F">
      <w:r w:rsidRPr="00C30304">
        <w:t>492</w:t>
      </w:r>
    </w:p>
    <w:p w:rsidR="0046211F" w:rsidRPr="00C30304" w:rsidRDefault="0046211F" w:rsidP="0046211F">
      <w:r w:rsidRPr="00C30304">
        <w:t>00:24:59,866 --&gt; 00:25:02,933</w:t>
      </w:r>
    </w:p>
    <w:p w:rsidR="0046211F" w:rsidRPr="00C30304" w:rsidRDefault="0046211F" w:rsidP="0046211F">
      <w:r w:rsidRPr="00C30304">
        <w:t>&lt;i&gt; the iranian program&lt;/i&gt;</w:t>
      </w:r>
    </w:p>
    <w:p w:rsidR="0046211F" w:rsidRPr="00C30304" w:rsidRDefault="0046211F" w:rsidP="0046211F">
      <w:r w:rsidRPr="00C30304">
        <w:t>&lt;i&gt; was not very well-resourced.&lt;/i&gt;</w:t>
      </w:r>
    </w:p>
    <w:p w:rsidR="0046211F" w:rsidRPr="00C30304" w:rsidRDefault="0046211F" w:rsidP="0046211F">
      <w:r w:rsidRPr="00C30304">
        <w:t>整个</w:t>
      </w:r>
      <w:r w:rsidRPr="00C30304">
        <w:t>80</w:t>
      </w:r>
      <w:r w:rsidRPr="00C30304">
        <w:t>年代中期，伊朗的核计划所需资源并不是很充足。</w:t>
      </w:r>
    </w:p>
    <w:p w:rsidR="0046211F" w:rsidRPr="00C30304" w:rsidRDefault="0046211F" w:rsidP="0046211F"/>
    <w:p w:rsidR="0046211F" w:rsidRPr="00C30304" w:rsidRDefault="0046211F" w:rsidP="0046211F">
      <w:r w:rsidRPr="00C30304">
        <w:t>493</w:t>
      </w:r>
    </w:p>
    <w:p w:rsidR="0046211F" w:rsidRPr="00C30304" w:rsidRDefault="0046211F" w:rsidP="0046211F">
      <w:r w:rsidRPr="00C30304">
        <w:t>00:25:02,935 --&gt; 00:25:04,768</w:t>
      </w:r>
    </w:p>
    <w:p w:rsidR="0046211F" w:rsidRPr="00C30304" w:rsidRDefault="0046211F" w:rsidP="0046211F">
      <w:r w:rsidRPr="00C30304">
        <w:t>&lt;i&gt; It was more of&lt;/i&gt;</w:t>
      </w:r>
    </w:p>
    <w:p w:rsidR="0046211F" w:rsidRPr="00C30304" w:rsidRDefault="0046211F" w:rsidP="0046211F">
      <w:r w:rsidRPr="00C30304">
        <w:t>&lt;i&gt; an r &amp; d program.&lt;/i&gt;</w:t>
      </w:r>
    </w:p>
    <w:p w:rsidR="0046211F" w:rsidRPr="00C30304" w:rsidRDefault="0046211F" w:rsidP="0046211F">
      <w:r w:rsidRPr="00C30304">
        <w:t>这里有更多的研发项目。</w:t>
      </w:r>
    </w:p>
    <w:p w:rsidR="0046211F" w:rsidRPr="00C30304" w:rsidRDefault="0046211F" w:rsidP="0046211F"/>
    <w:p w:rsidR="0046211F" w:rsidRPr="00C30304" w:rsidRDefault="0046211F" w:rsidP="0046211F">
      <w:r w:rsidRPr="00C30304">
        <w:t>494</w:t>
      </w:r>
    </w:p>
    <w:p w:rsidR="0046211F" w:rsidRPr="00C30304" w:rsidRDefault="0046211F" w:rsidP="0046211F">
      <w:r w:rsidRPr="00C30304">
        <w:t>00:25:05,804 --&gt; 00:25:09,006</w:t>
      </w:r>
    </w:p>
    <w:p w:rsidR="0046211F" w:rsidRPr="00C30304" w:rsidRDefault="0046211F" w:rsidP="0046211F">
      <w:r w:rsidRPr="00C30304">
        <w:t>&lt;i&gt; It wasn't really&lt;/i&gt;</w:t>
      </w:r>
    </w:p>
    <w:p w:rsidR="0046211F" w:rsidRPr="00C30304" w:rsidRDefault="0046211F" w:rsidP="0046211F">
      <w:r w:rsidRPr="00C30304">
        <w:t>&lt;i&gt; until the mid-'90s&lt;/i&gt;</w:t>
      </w:r>
    </w:p>
    <w:p w:rsidR="0046211F" w:rsidRPr="00C30304" w:rsidRDefault="0046211F" w:rsidP="0046211F"/>
    <w:p w:rsidR="0046211F" w:rsidRPr="00C30304" w:rsidRDefault="0046211F" w:rsidP="0046211F">
      <w:r w:rsidRPr="00C30304">
        <w:t>495</w:t>
      </w:r>
    </w:p>
    <w:p w:rsidR="0046211F" w:rsidRPr="00C30304" w:rsidRDefault="0046211F" w:rsidP="0046211F">
      <w:r w:rsidRPr="00C30304">
        <w:t>00:25:09,008 --&gt; 00:25:11,275</w:t>
      </w:r>
    </w:p>
    <w:p w:rsidR="0046211F" w:rsidRPr="00C30304" w:rsidRDefault="0046211F" w:rsidP="0046211F">
      <w:r w:rsidRPr="00C30304">
        <w:t>&lt;i&gt; that it started to take off&lt;/i&gt;</w:t>
      </w:r>
    </w:p>
    <w:p w:rsidR="0046211F" w:rsidRPr="00C30304" w:rsidRDefault="0046211F" w:rsidP="0046211F">
      <w:r w:rsidRPr="00C30304">
        <w:t>&lt;i&gt; when they made the decision&lt;/i&gt;</w:t>
      </w:r>
    </w:p>
    <w:p w:rsidR="0046211F" w:rsidRPr="00C30304" w:rsidRDefault="0046211F" w:rsidP="0046211F"/>
    <w:p w:rsidR="0046211F" w:rsidRPr="00C30304" w:rsidRDefault="0046211F" w:rsidP="0046211F">
      <w:r w:rsidRPr="00C30304">
        <w:t>496</w:t>
      </w:r>
    </w:p>
    <w:p w:rsidR="0046211F" w:rsidRPr="00C30304" w:rsidRDefault="0046211F" w:rsidP="0046211F">
      <w:r w:rsidRPr="00C30304">
        <w:t>00:25:11,277 --&gt; 00:25:13,344</w:t>
      </w:r>
    </w:p>
    <w:p w:rsidR="0046211F" w:rsidRPr="00C30304" w:rsidRDefault="0046211F" w:rsidP="0046211F">
      <w:r w:rsidRPr="00C30304">
        <w:t>&lt;i&gt; to build the nuclear weapons&lt;/i&gt;</w:t>
      </w:r>
    </w:p>
    <w:p w:rsidR="0046211F" w:rsidRPr="00C30304" w:rsidRDefault="0046211F" w:rsidP="0046211F">
      <w:r w:rsidRPr="00C30304">
        <w:t>&lt;i&gt; program.&lt;/i&gt;</w:t>
      </w:r>
    </w:p>
    <w:p w:rsidR="0046211F" w:rsidRPr="00C30304" w:rsidRDefault="0046211F" w:rsidP="0046211F">
      <w:r w:rsidRPr="00C30304">
        <w:t>直到</w:t>
      </w:r>
      <w:r w:rsidRPr="00C30304">
        <w:t>90</w:t>
      </w:r>
      <w:r w:rsidRPr="00C30304">
        <w:t>年代中期，他们才下定决心去搭建核武器发展计划。</w:t>
      </w:r>
    </w:p>
    <w:p w:rsidR="0046211F" w:rsidRPr="00C30304" w:rsidRDefault="0046211F" w:rsidP="0046211F"/>
    <w:p w:rsidR="0046211F" w:rsidRPr="00C30304" w:rsidRDefault="0046211F" w:rsidP="0046211F">
      <w:r w:rsidRPr="00C30304">
        <w:t>497</w:t>
      </w:r>
    </w:p>
    <w:p w:rsidR="0046211F" w:rsidRPr="00C30304" w:rsidRDefault="0046211F" w:rsidP="0046211F">
      <w:r w:rsidRPr="00C30304">
        <w:t>00:25:20,018 --&gt; 00:25:21,519</w:t>
      </w:r>
    </w:p>
    <w:p w:rsidR="0046211F" w:rsidRPr="00C30304" w:rsidRDefault="0046211F" w:rsidP="0046211F">
      <w:r w:rsidRPr="00C30304">
        <w:t>&lt;i&gt; You know,&lt;/i&gt;</w:t>
      </w:r>
    </w:p>
    <w:p w:rsidR="0046211F" w:rsidRPr="00C30304" w:rsidRDefault="0046211F" w:rsidP="0046211F">
      <w:r w:rsidRPr="00C30304">
        <w:t>&lt;i&gt; we can speculate what,&lt;/i&gt;</w:t>
      </w:r>
    </w:p>
    <w:p w:rsidR="0046211F" w:rsidRPr="00C30304" w:rsidRDefault="0046211F" w:rsidP="0046211F"/>
    <w:p w:rsidR="0046211F" w:rsidRPr="00C30304" w:rsidRDefault="0046211F" w:rsidP="0046211F"/>
    <w:p w:rsidR="0046211F" w:rsidRPr="00C30304" w:rsidRDefault="0046211F" w:rsidP="0046211F">
      <w:r w:rsidRPr="00C30304">
        <w:t>498</w:t>
      </w:r>
    </w:p>
    <w:p w:rsidR="0046211F" w:rsidRPr="00C30304" w:rsidRDefault="0046211F" w:rsidP="0046211F">
      <w:r w:rsidRPr="00C30304">
        <w:t>00:25:21,521 --&gt; 00:25:22,953</w:t>
      </w:r>
    </w:p>
    <w:p w:rsidR="0046211F" w:rsidRPr="00C30304" w:rsidRDefault="0046211F" w:rsidP="0046211F">
      <w:r w:rsidRPr="00C30304">
        <w:t>in their mind,</w:t>
      </w:r>
    </w:p>
    <w:p w:rsidR="0046211F" w:rsidRPr="00C30304" w:rsidRDefault="0046211F" w:rsidP="0046211F">
      <w:r w:rsidRPr="00C30304">
        <w:t>motivated them.</w:t>
      </w:r>
    </w:p>
    <w:p w:rsidR="0046211F" w:rsidRPr="00C30304" w:rsidRDefault="0046211F" w:rsidP="0046211F">
      <w:r w:rsidRPr="00C30304">
        <w:t>你看，我们可以推测他们在想些什么，从而激励他们。</w:t>
      </w:r>
    </w:p>
    <w:p w:rsidR="0046211F" w:rsidRPr="00C30304" w:rsidRDefault="0046211F" w:rsidP="0046211F"/>
    <w:p w:rsidR="0046211F" w:rsidRPr="00C30304" w:rsidRDefault="0046211F" w:rsidP="0046211F">
      <w:r w:rsidRPr="00C30304">
        <w:t>499</w:t>
      </w:r>
    </w:p>
    <w:p w:rsidR="0046211F" w:rsidRPr="00C30304" w:rsidRDefault="0046211F" w:rsidP="0046211F">
      <w:r w:rsidRPr="00C30304">
        <w:t>00:25:22,955 --&gt; 00:25:26,123</w:t>
      </w:r>
    </w:p>
    <w:p w:rsidR="0046211F" w:rsidRPr="00C30304" w:rsidRDefault="0046211F" w:rsidP="0046211F">
      <w:r w:rsidRPr="00C30304">
        <w:t>I think it was</w:t>
      </w:r>
    </w:p>
    <w:p w:rsidR="0046211F" w:rsidRPr="00C30304" w:rsidRDefault="0046211F" w:rsidP="0046211F">
      <w:r w:rsidRPr="00C30304">
        <w:lastRenderedPageBreak/>
        <w:t>the U.S. invasion of Iraq</w:t>
      </w:r>
    </w:p>
    <w:p w:rsidR="0046211F" w:rsidRPr="00C30304" w:rsidRDefault="0046211F" w:rsidP="0046211F"/>
    <w:p w:rsidR="0046211F" w:rsidRPr="00C30304" w:rsidRDefault="0046211F" w:rsidP="0046211F">
      <w:r w:rsidRPr="00C30304">
        <w:t>500</w:t>
      </w:r>
    </w:p>
    <w:p w:rsidR="0046211F" w:rsidRPr="00C30304" w:rsidRDefault="0046211F" w:rsidP="0046211F">
      <w:r w:rsidRPr="00C30304">
        <w:t>00:25:26,125 --&gt; 00:25:27,725</w:t>
      </w:r>
    </w:p>
    <w:p w:rsidR="0046211F" w:rsidRPr="00C30304" w:rsidRDefault="0046211F" w:rsidP="0046211F">
      <w:r w:rsidRPr="00C30304">
        <w:t>after Kuwait.</w:t>
      </w:r>
    </w:p>
    <w:p w:rsidR="0046211F" w:rsidRPr="00C30304" w:rsidRDefault="0046211F" w:rsidP="0046211F">
      <w:r w:rsidRPr="00C30304">
        <w:t>我认为美国借科威特之名入侵了伊拉克。</w:t>
      </w:r>
    </w:p>
    <w:p w:rsidR="0046211F" w:rsidRPr="00C30304" w:rsidRDefault="0046211F" w:rsidP="0046211F"/>
    <w:p w:rsidR="0046211F" w:rsidRPr="00C30304" w:rsidRDefault="0046211F" w:rsidP="0046211F">
      <w:r w:rsidRPr="00C30304">
        <w:t>501</w:t>
      </w:r>
    </w:p>
    <w:p w:rsidR="0046211F" w:rsidRPr="00C30304" w:rsidRDefault="0046211F" w:rsidP="0046211F">
      <w:r w:rsidRPr="00C30304">
        <w:t>00</w:t>
      </w:r>
      <w:r w:rsidRPr="00C30304">
        <w:t>：</w:t>
      </w:r>
      <w:r w:rsidRPr="00C30304">
        <w:t>25</w:t>
      </w:r>
      <w:r w:rsidRPr="00C30304">
        <w:t>：</w:t>
      </w:r>
      <w:r w:rsidRPr="00C30304">
        <w:t>29027 - &gt; 00</w:t>
      </w:r>
      <w:r w:rsidRPr="00C30304">
        <w:t>：</w:t>
      </w:r>
      <w:r w:rsidRPr="00C30304">
        <w:t>25</w:t>
      </w:r>
      <w:r w:rsidRPr="00C30304">
        <w:t>：</w:t>
      </w:r>
      <w:r w:rsidRPr="00C30304">
        <w:t>30494</w:t>
      </w:r>
    </w:p>
    <w:p w:rsidR="0046211F" w:rsidRPr="00C30304" w:rsidRDefault="0046211F" w:rsidP="0046211F">
      <w:r w:rsidRPr="00C30304">
        <w:t>&lt;i&gt; You know, there was an&lt;/i&gt;</w:t>
      </w:r>
    </w:p>
    <w:p w:rsidR="0046211F" w:rsidRPr="00C30304" w:rsidRDefault="0046211F" w:rsidP="0046211F">
      <w:r w:rsidRPr="00C30304">
        <w:t>&lt;i&gt; eight-year war&lt;/i&gt;</w:t>
      </w:r>
    </w:p>
    <w:p w:rsidR="0046211F" w:rsidRPr="00C30304" w:rsidRDefault="0046211F" w:rsidP="0046211F">
      <w:r w:rsidRPr="00C30304">
        <w:t xml:space="preserve">502 </w:t>
      </w:r>
    </w:p>
    <w:p w:rsidR="0046211F" w:rsidRPr="00C30304" w:rsidRDefault="0046211F" w:rsidP="0046211F">
      <w:r w:rsidRPr="00C30304">
        <w:t>00</w:t>
      </w:r>
      <w:r w:rsidRPr="00C30304">
        <w:t>：</w:t>
      </w:r>
      <w:r w:rsidRPr="00C30304">
        <w:t>25</w:t>
      </w:r>
      <w:r w:rsidRPr="00C30304">
        <w:t>：</w:t>
      </w:r>
      <w:r w:rsidRPr="00C30304">
        <w:t>30496 - &gt; 00</w:t>
      </w:r>
      <w:r w:rsidRPr="00C30304">
        <w:t>：</w:t>
      </w:r>
      <w:r w:rsidRPr="00C30304">
        <w:t>25</w:t>
      </w:r>
      <w:r w:rsidRPr="00C30304">
        <w:t>：</w:t>
      </w:r>
      <w:r w:rsidRPr="00C30304">
        <w:t>32062</w:t>
      </w:r>
    </w:p>
    <w:p w:rsidR="0046211F" w:rsidRPr="00C30304" w:rsidRDefault="0046211F" w:rsidP="0046211F">
      <w:r w:rsidRPr="00C30304">
        <w:t>&lt;i&gt; between Iraq and Iran,&lt;/i&gt;</w:t>
      </w:r>
    </w:p>
    <w:p w:rsidR="0046211F" w:rsidRPr="00C30304" w:rsidRDefault="0046211F" w:rsidP="0046211F"/>
    <w:p w:rsidR="0046211F" w:rsidRPr="00C30304" w:rsidRDefault="0046211F" w:rsidP="0046211F">
      <w:r w:rsidRPr="00C30304">
        <w:t>503</w:t>
      </w:r>
    </w:p>
    <w:p w:rsidR="0046211F" w:rsidRPr="00C30304" w:rsidRDefault="0046211F" w:rsidP="0046211F">
      <w:r w:rsidRPr="00C30304">
        <w:t>00</w:t>
      </w:r>
      <w:r w:rsidRPr="00C30304">
        <w:t>：</w:t>
      </w:r>
      <w:r w:rsidRPr="00C30304">
        <w:t>25</w:t>
      </w:r>
      <w:r w:rsidRPr="00C30304">
        <w:t>：</w:t>
      </w:r>
      <w:r w:rsidRPr="00C30304">
        <w:t>32,330 - &gt; 00</w:t>
      </w:r>
      <w:r w:rsidRPr="00C30304">
        <w:t>：</w:t>
      </w:r>
      <w:r w:rsidRPr="00C30304">
        <w:t>25</w:t>
      </w:r>
      <w:r w:rsidRPr="00C30304">
        <w:t>：</w:t>
      </w:r>
      <w:r w:rsidRPr="00C30304">
        <w:t>35733</w:t>
      </w:r>
    </w:p>
    <w:p w:rsidR="0046211F" w:rsidRPr="00C30304" w:rsidRDefault="0046211F" w:rsidP="0046211F">
      <w:r w:rsidRPr="00C30304">
        <w:t>&lt;i&gt; we had wiped out Saddam's&lt;/i&gt;</w:t>
      </w:r>
    </w:p>
    <w:p w:rsidR="0046211F" w:rsidRPr="00C30304" w:rsidRDefault="0046211F" w:rsidP="0046211F">
      <w:r w:rsidRPr="00C30304">
        <w:t>&lt;i&gt; forces in a matter of weeks.&lt;/i&gt;</w:t>
      </w:r>
    </w:p>
    <w:p w:rsidR="0046211F" w:rsidRPr="00C30304" w:rsidRDefault="0046211F" w:rsidP="0046211F">
      <w:r w:rsidRPr="00C30304">
        <w:t>众所周知，在伊拉克和伊朗间有一场持续了八年的战争，我们在几周之内就消灭了萨达姆的部队。</w:t>
      </w:r>
    </w:p>
    <w:p w:rsidR="0046211F" w:rsidRPr="00C30304" w:rsidRDefault="0046211F" w:rsidP="0046211F"/>
    <w:p w:rsidR="0046211F" w:rsidRPr="00C30304" w:rsidRDefault="0046211F" w:rsidP="0046211F">
      <w:r w:rsidRPr="00C30304">
        <w:t>504</w:t>
      </w:r>
    </w:p>
    <w:p w:rsidR="0046211F" w:rsidRPr="00C30304" w:rsidRDefault="0046211F" w:rsidP="0046211F">
      <w:r w:rsidRPr="00C30304">
        <w:t>00</w:t>
      </w:r>
      <w:r w:rsidRPr="00C30304">
        <w:t>：</w:t>
      </w:r>
      <w:r w:rsidRPr="00C30304">
        <w:t>25</w:t>
      </w:r>
      <w:r w:rsidRPr="00C30304">
        <w:t>：</w:t>
      </w:r>
      <w:r w:rsidRPr="00C30304">
        <w:t>38638 - &gt; 00</w:t>
      </w:r>
      <w:r w:rsidRPr="00C30304">
        <w:t>：</w:t>
      </w:r>
      <w:r w:rsidRPr="00C30304">
        <w:t>25</w:t>
      </w:r>
      <w:r w:rsidRPr="00C30304">
        <w:t>：</w:t>
      </w:r>
      <w:r w:rsidRPr="00C30304">
        <w:t>41372</w:t>
      </w:r>
    </w:p>
    <w:p w:rsidR="0046211F" w:rsidRPr="00C30304" w:rsidRDefault="0046211F" w:rsidP="0046211F">
      <w:r w:rsidRPr="00C30304">
        <w:t>&lt;i&gt; And I think that was enough&lt;/i&gt;</w:t>
      </w:r>
    </w:p>
    <w:p w:rsidR="0046211F" w:rsidRPr="00C30304" w:rsidRDefault="0046211F" w:rsidP="0046211F">
      <w:r w:rsidRPr="00C30304">
        <w:t>&lt;i&gt; to convince the rulers&lt;/i&gt;</w:t>
      </w:r>
    </w:p>
    <w:p w:rsidR="0046211F" w:rsidRPr="00C30304" w:rsidRDefault="0046211F" w:rsidP="0046211F"/>
    <w:p w:rsidR="0046211F" w:rsidRPr="00C30304" w:rsidRDefault="0046211F" w:rsidP="0046211F">
      <w:r w:rsidRPr="00C30304">
        <w:t>505</w:t>
      </w:r>
    </w:p>
    <w:p w:rsidR="0046211F" w:rsidRPr="00C30304" w:rsidRDefault="0046211F" w:rsidP="0046211F">
      <w:r w:rsidRPr="00C30304">
        <w:t>00</w:t>
      </w:r>
      <w:r w:rsidRPr="00C30304">
        <w:t>：</w:t>
      </w:r>
      <w:r w:rsidRPr="00C30304">
        <w:t>25</w:t>
      </w:r>
      <w:r w:rsidRPr="00C30304">
        <w:t>：</w:t>
      </w:r>
      <w:r w:rsidRPr="00C30304">
        <w:t>41374 - &gt; 00</w:t>
      </w:r>
      <w:r w:rsidRPr="00C30304">
        <w:t>：</w:t>
      </w:r>
      <w:r w:rsidRPr="00C30304">
        <w:t>25</w:t>
      </w:r>
      <w:r w:rsidRPr="00C30304">
        <w:t>：</w:t>
      </w:r>
      <w:r w:rsidRPr="00C30304">
        <w:t>43541</w:t>
      </w:r>
    </w:p>
    <w:p w:rsidR="0046211F" w:rsidRPr="00C30304" w:rsidRDefault="0046211F" w:rsidP="0046211F">
      <w:r w:rsidRPr="00C30304">
        <w:t>&lt;i&gt; in Tehran&lt;/i&gt;</w:t>
      </w:r>
    </w:p>
    <w:p w:rsidR="0046211F" w:rsidRPr="00C30304" w:rsidRDefault="0046211F" w:rsidP="0046211F">
      <w:r w:rsidRPr="00C30304">
        <w:t>&lt;i&gt; that they needed to pursue&lt;/i&gt;</w:t>
      </w:r>
    </w:p>
    <w:p w:rsidR="0046211F" w:rsidRPr="00C30304" w:rsidRDefault="0046211F" w:rsidP="0046211F">
      <w:r w:rsidRPr="00C30304">
        <w:t>506</w:t>
      </w:r>
    </w:p>
    <w:p w:rsidR="0046211F" w:rsidRPr="00C30304" w:rsidRDefault="0046211F" w:rsidP="0046211F">
      <w:r w:rsidRPr="00C30304">
        <w:t>00</w:t>
      </w:r>
      <w:r w:rsidRPr="00C30304">
        <w:t>：</w:t>
      </w:r>
      <w:r w:rsidRPr="00C30304">
        <w:t>25</w:t>
      </w:r>
      <w:r w:rsidRPr="00C30304">
        <w:t>：</w:t>
      </w:r>
      <w:r w:rsidRPr="00C30304">
        <w:t>43543 - &gt; 00</w:t>
      </w:r>
      <w:r w:rsidRPr="00C30304">
        <w:t>：</w:t>
      </w:r>
      <w:r w:rsidRPr="00C30304">
        <w:t>25</w:t>
      </w:r>
      <w:r w:rsidRPr="00C30304">
        <w:t>：</w:t>
      </w:r>
      <w:r w:rsidRPr="00C30304">
        <w:t>45109</w:t>
      </w:r>
    </w:p>
    <w:p w:rsidR="0046211F" w:rsidRPr="00C30304" w:rsidRDefault="0046211F" w:rsidP="0046211F">
      <w:r w:rsidRPr="00C30304">
        <w:t>&lt;i&gt;nuclear weapons more seriously.&lt;/i&gt;</w:t>
      </w:r>
    </w:p>
    <w:p w:rsidR="0046211F" w:rsidRPr="00C30304" w:rsidRDefault="0046211F" w:rsidP="0046211F">
      <w:r w:rsidRPr="00C30304">
        <w:t>我觉得这已足够说服德黑兰的统治者更加认真的考虑其所大力推进的核武器发展计划。</w:t>
      </w:r>
    </w:p>
    <w:p w:rsidR="0046211F" w:rsidRPr="00C30304" w:rsidRDefault="0046211F" w:rsidP="0046211F"/>
    <w:p w:rsidR="0046211F" w:rsidRPr="00C30304" w:rsidRDefault="0046211F" w:rsidP="0046211F">
      <w:r w:rsidRPr="00C30304">
        <w:t>507</w:t>
      </w:r>
    </w:p>
    <w:p w:rsidR="0046211F" w:rsidRPr="00C30304" w:rsidRDefault="0046211F" w:rsidP="0046211F">
      <w:r w:rsidRPr="00C30304">
        <w:t>00</w:t>
      </w:r>
      <w:r w:rsidRPr="00C30304">
        <w:t>：</w:t>
      </w:r>
      <w:r w:rsidRPr="00C30304">
        <w:t>25</w:t>
      </w:r>
      <w:r w:rsidRPr="00C30304">
        <w:t>：</w:t>
      </w:r>
      <w:r w:rsidRPr="00C30304">
        <w:t>47145 - &gt; 00</w:t>
      </w:r>
      <w:r w:rsidRPr="00C30304">
        <w:t>：</w:t>
      </w:r>
      <w:r w:rsidRPr="00C30304">
        <w:t>25</w:t>
      </w:r>
      <w:r w:rsidRPr="00C30304">
        <w:t>：</w:t>
      </w:r>
      <w:r w:rsidRPr="00C30304">
        <w:t>50047</w:t>
      </w:r>
    </w:p>
    <w:p w:rsidR="0046211F" w:rsidRPr="00C30304" w:rsidRDefault="0046211F" w:rsidP="0046211F">
      <w:r w:rsidRPr="00C30304">
        <w:t>George Bush: States like these</w:t>
      </w:r>
    </w:p>
    <w:p w:rsidR="0046211F" w:rsidRPr="00C30304" w:rsidRDefault="0046211F" w:rsidP="0046211F">
      <w:r w:rsidRPr="00C30304">
        <w:t>and their terrorist allies</w:t>
      </w:r>
    </w:p>
    <w:p w:rsidR="0046211F" w:rsidRPr="00C30304" w:rsidRDefault="0046211F" w:rsidP="0046211F"/>
    <w:p w:rsidR="0046211F" w:rsidRPr="00C30304" w:rsidRDefault="0046211F" w:rsidP="0046211F">
      <w:r w:rsidRPr="00C30304">
        <w:t>508</w:t>
      </w:r>
    </w:p>
    <w:p w:rsidR="0046211F" w:rsidRPr="00C30304" w:rsidRDefault="0046211F" w:rsidP="0046211F">
      <w:r w:rsidRPr="00C30304">
        <w:t>00</w:t>
      </w:r>
      <w:r w:rsidRPr="00C30304">
        <w:t>：</w:t>
      </w:r>
      <w:r w:rsidRPr="00C30304">
        <w:t>25</w:t>
      </w:r>
      <w:r w:rsidRPr="00C30304">
        <w:t>：</w:t>
      </w:r>
      <w:r w:rsidRPr="00C30304">
        <w:t>50049 - &gt; 00</w:t>
      </w:r>
      <w:r w:rsidRPr="00C30304">
        <w:t>：</w:t>
      </w:r>
      <w:r w:rsidRPr="00C30304">
        <w:t>25</w:t>
      </w:r>
      <w:r w:rsidRPr="00C30304">
        <w:t>：</w:t>
      </w:r>
      <w:r w:rsidRPr="00C30304">
        <w:t>52883</w:t>
      </w:r>
    </w:p>
    <w:p w:rsidR="0046211F" w:rsidRPr="00C30304" w:rsidRDefault="0046211F" w:rsidP="0046211F">
      <w:r w:rsidRPr="00C30304">
        <w:t>constitute an axis of evil,</w:t>
      </w:r>
    </w:p>
    <w:p w:rsidR="0046211F" w:rsidRPr="00C30304" w:rsidRDefault="0046211F" w:rsidP="0046211F"/>
    <w:p w:rsidR="0046211F" w:rsidRPr="00C30304" w:rsidRDefault="0046211F" w:rsidP="0046211F">
      <w:r w:rsidRPr="00C30304">
        <w:t>509</w:t>
      </w:r>
    </w:p>
    <w:p w:rsidR="0046211F" w:rsidRPr="00C30304" w:rsidRDefault="0046211F" w:rsidP="0046211F">
      <w:r w:rsidRPr="00C30304">
        <w:t>00</w:t>
      </w:r>
      <w:r w:rsidRPr="00C30304">
        <w:t>：</w:t>
      </w:r>
      <w:r w:rsidRPr="00C30304">
        <w:t>25</w:t>
      </w:r>
      <w:r w:rsidRPr="00C30304">
        <w:t>：</w:t>
      </w:r>
      <w:r w:rsidRPr="00C30304">
        <w:t>52885 - &gt; 00</w:t>
      </w:r>
      <w:r w:rsidRPr="00C30304">
        <w:t>：</w:t>
      </w:r>
      <w:r w:rsidRPr="00C30304">
        <w:t>25</w:t>
      </w:r>
      <w:r w:rsidRPr="00C30304">
        <w:t>：</w:t>
      </w:r>
      <w:r w:rsidRPr="00C30304">
        <w:t>55653</w:t>
      </w:r>
    </w:p>
    <w:p w:rsidR="0046211F" w:rsidRPr="00C30304" w:rsidRDefault="0046211F" w:rsidP="0046211F">
      <w:r w:rsidRPr="00C30304">
        <w:t>arming to threaten</w:t>
      </w:r>
    </w:p>
    <w:p w:rsidR="0046211F" w:rsidRPr="00C30304" w:rsidRDefault="0046211F" w:rsidP="0046211F">
      <w:r w:rsidRPr="00C30304">
        <w:t>the peace of the world.</w:t>
      </w:r>
    </w:p>
    <w:p w:rsidR="0046211F" w:rsidRPr="00C30304" w:rsidRDefault="0046211F" w:rsidP="0046211F">
      <w:r w:rsidRPr="00C30304">
        <w:t>乔治</w:t>
      </w:r>
      <w:r w:rsidRPr="00C30304">
        <w:t>·</w:t>
      </w:r>
      <w:r w:rsidRPr="00C30304">
        <w:t>布什：诸如这样的国家和他们的恐怖盟友构成了邪恶轴心国，以武力威胁着世界的和平。</w:t>
      </w:r>
    </w:p>
    <w:p w:rsidR="0046211F" w:rsidRPr="00C30304" w:rsidRDefault="0046211F" w:rsidP="0046211F"/>
    <w:p w:rsidR="0046211F" w:rsidRPr="00C30304" w:rsidRDefault="0046211F" w:rsidP="0046211F">
      <w:r w:rsidRPr="00C30304">
        <w:t>510</w:t>
      </w:r>
    </w:p>
    <w:p w:rsidR="0046211F" w:rsidRPr="00C30304" w:rsidRDefault="0046211F" w:rsidP="0046211F">
      <w:r w:rsidRPr="00C30304">
        <w:t>00</w:t>
      </w:r>
      <w:r w:rsidRPr="00C30304">
        <w:t>：</w:t>
      </w:r>
      <w:r w:rsidRPr="00C30304">
        <w:t>25</w:t>
      </w:r>
      <w:r w:rsidRPr="00C30304">
        <w:t>：</w:t>
      </w:r>
      <w:r w:rsidRPr="00C30304">
        <w:t>57055 - &gt; 00</w:t>
      </w:r>
      <w:r w:rsidRPr="00C30304">
        <w:t>：</w:t>
      </w:r>
      <w:r w:rsidRPr="00C30304">
        <w:t>25</w:t>
      </w:r>
      <w:r w:rsidRPr="00C30304">
        <w:t>：</w:t>
      </w:r>
      <w:r w:rsidRPr="00C30304">
        <w:t>59690</w:t>
      </w:r>
    </w:p>
    <w:p w:rsidR="0046211F" w:rsidRPr="00C30304" w:rsidRDefault="0046211F" w:rsidP="0046211F">
      <w:r w:rsidRPr="00C30304">
        <w:t>Samore:&lt;i&gt; From 2003 to 2005&lt;/i&gt;</w:t>
      </w:r>
    </w:p>
    <w:p w:rsidR="0046211F" w:rsidRPr="00C30304" w:rsidRDefault="0046211F" w:rsidP="0046211F"/>
    <w:p w:rsidR="0046211F" w:rsidRPr="00C30304" w:rsidRDefault="0046211F" w:rsidP="0046211F">
      <w:r w:rsidRPr="00C30304">
        <w:t>511</w:t>
      </w:r>
    </w:p>
    <w:p w:rsidR="0046211F" w:rsidRPr="00C30304" w:rsidRDefault="0046211F" w:rsidP="0046211F">
      <w:r w:rsidRPr="00C30304">
        <w:t>00</w:t>
      </w:r>
      <w:r w:rsidRPr="00C30304">
        <w:t>：</w:t>
      </w:r>
      <w:r w:rsidRPr="00C30304">
        <w:t>25</w:t>
      </w:r>
      <w:r w:rsidRPr="00C30304">
        <w:t>：</w:t>
      </w:r>
      <w:r w:rsidRPr="00C30304">
        <w:t>59692 - &gt; 00</w:t>
      </w:r>
      <w:r w:rsidRPr="00C30304">
        <w:t>：</w:t>
      </w:r>
      <w:r w:rsidRPr="00C30304">
        <w:t>26</w:t>
      </w:r>
      <w:r w:rsidRPr="00C30304">
        <w:t>：</w:t>
      </w:r>
      <w:r w:rsidRPr="00C30304">
        <w:t>02993</w:t>
      </w:r>
    </w:p>
    <w:p w:rsidR="0046211F" w:rsidRPr="00C30304" w:rsidRDefault="0046211F" w:rsidP="0046211F">
      <w:r w:rsidRPr="00C30304">
        <w:t>&lt;i&gt; when they feared that&lt;/i&gt;</w:t>
      </w:r>
    </w:p>
    <w:p w:rsidR="0046211F" w:rsidRPr="00C30304" w:rsidRDefault="0046211F" w:rsidP="0046211F">
      <w:r w:rsidRPr="00C30304">
        <w:t>&lt;i&gt; the U.S. would invade them,&lt;/i&gt;</w:t>
      </w:r>
    </w:p>
    <w:p w:rsidR="0046211F" w:rsidRPr="00C30304" w:rsidRDefault="0046211F" w:rsidP="0046211F"/>
    <w:p w:rsidR="0046211F" w:rsidRPr="00C30304" w:rsidRDefault="0046211F" w:rsidP="0046211F">
      <w:r w:rsidRPr="00C30304">
        <w:t>512</w:t>
      </w:r>
    </w:p>
    <w:p w:rsidR="0046211F" w:rsidRPr="00C30304" w:rsidRDefault="0046211F" w:rsidP="0046211F">
      <w:r w:rsidRPr="00C30304">
        <w:t>00</w:t>
      </w:r>
      <w:r w:rsidRPr="00C30304">
        <w:t>：</w:t>
      </w:r>
      <w:r w:rsidRPr="00C30304">
        <w:t>26</w:t>
      </w:r>
      <w:r w:rsidRPr="00C30304">
        <w:t>：</w:t>
      </w:r>
      <w:r w:rsidRPr="00C30304">
        <w:t>02995 - &gt; 00</w:t>
      </w:r>
      <w:r w:rsidRPr="00C30304">
        <w:t>：</w:t>
      </w:r>
      <w:r w:rsidRPr="00C30304">
        <w:t>26</w:t>
      </w:r>
      <w:r w:rsidRPr="00C30304">
        <w:t>：</w:t>
      </w:r>
      <w:r w:rsidRPr="00C30304">
        <w:t>05329</w:t>
      </w:r>
    </w:p>
    <w:p w:rsidR="0046211F" w:rsidRPr="00C30304" w:rsidRDefault="0046211F" w:rsidP="0046211F">
      <w:r w:rsidRPr="00C30304">
        <w:t>&lt;i&gt; they accepted limits&lt;/i&gt;</w:t>
      </w:r>
    </w:p>
    <w:p w:rsidR="0046211F" w:rsidRPr="00C30304" w:rsidRDefault="0046211F" w:rsidP="0046211F">
      <w:r w:rsidRPr="00C30304">
        <w:t>&lt;i&gt; on their nuclear program.&lt;/i&gt;</w:t>
      </w:r>
    </w:p>
    <w:p w:rsidR="0046211F" w:rsidRPr="00C30304" w:rsidRDefault="0046211F" w:rsidP="0046211F">
      <w:r w:rsidRPr="00C30304">
        <w:t>萨莫尔：</w:t>
      </w:r>
      <w:r w:rsidRPr="00C30304">
        <w:t>2003</w:t>
      </w:r>
      <w:r w:rsidRPr="00C30304">
        <w:t>年到</w:t>
      </w:r>
      <w:r w:rsidRPr="00C30304">
        <w:t>2005</w:t>
      </w:r>
      <w:r w:rsidRPr="00C30304">
        <w:t>年期间，他们担心美国会侵略他们，于是他们接受了对其核计划的限制。</w:t>
      </w:r>
    </w:p>
    <w:p w:rsidR="0046211F" w:rsidRPr="00C30304" w:rsidRDefault="0046211F" w:rsidP="0046211F"/>
    <w:p w:rsidR="0046211F" w:rsidRPr="00C30304" w:rsidRDefault="0046211F" w:rsidP="0046211F">
      <w:r w:rsidRPr="00C30304">
        <w:t>513</w:t>
      </w:r>
    </w:p>
    <w:p w:rsidR="0046211F" w:rsidRPr="00C30304" w:rsidRDefault="0046211F" w:rsidP="0046211F">
      <w:r w:rsidRPr="00C30304">
        <w:t>00</w:t>
      </w:r>
      <w:r w:rsidRPr="00C30304">
        <w:t>：</w:t>
      </w:r>
      <w:r w:rsidRPr="00C30304">
        <w:t>26</w:t>
      </w:r>
      <w:r w:rsidRPr="00C30304">
        <w:t>：</w:t>
      </w:r>
      <w:r w:rsidRPr="00C30304">
        <w:t>05764 - &gt; 00</w:t>
      </w:r>
      <w:r w:rsidRPr="00C30304">
        <w:t>：</w:t>
      </w:r>
      <w:r w:rsidRPr="00C30304">
        <w:t>26</w:t>
      </w:r>
      <w:r w:rsidRPr="00C30304">
        <w:t>：</w:t>
      </w:r>
      <w:r w:rsidRPr="00C30304">
        <w:t>09400</w:t>
      </w:r>
    </w:p>
    <w:p w:rsidR="0046211F" w:rsidRPr="00C30304" w:rsidRDefault="0046211F" w:rsidP="0046211F">
      <w:r w:rsidRPr="00C30304">
        <w:t>&lt;i&gt; But by 2006, the iranians&lt;/i&gt;</w:t>
      </w:r>
    </w:p>
    <w:p w:rsidR="0046211F" w:rsidRPr="00C30304" w:rsidRDefault="0046211F" w:rsidP="0046211F">
      <w:r w:rsidRPr="00C30304">
        <w:t>&lt;i&gt; had come to the conclusion&lt;/i&gt;</w:t>
      </w:r>
    </w:p>
    <w:p w:rsidR="0046211F" w:rsidRPr="00C30304" w:rsidRDefault="0046211F" w:rsidP="0046211F"/>
    <w:p w:rsidR="0046211F" w:rsidRPr="00C30304" w:rsidRDefault="0046211F" w:rsidP="0046211F">
      <w:r w:rsidRPr="00C30304">
        <w:t>514</w:t>
      </w:r>
    </w:p>
    <w:p w:rsidR="0046211F" w:rsidRPr="00C30304" w:rsidRDefault="0046211F" w:rsidP="0046211F">
      <w:r w:rsidRPr="00C30304">
        <w:t>00</w:t>
      </w:r>
      <w:r w:rsidRPr="00C30304">
        <w:t>：</w:t>
      </w:r>
      <w:r w:rsidRPr="00C30304">
        <w:t>26</w:t>
      </w:r>
      <w:r w:rsidRPr="00C30304">
        <w:t>：</w:t>
      </w:r>
      <w:r w:rsidRPr="00C30304">
        <w:t>09402 - &gt; 00</w:t>
      </w:r>
      <w:r w:rsidRPr="00C30304">
        <w:t>：</w:t>
      </w:r>
      <w:r w:rsidRPr="00C30304">
        <w:t>26</w:t>
      </w:r>
      <w:r w:rsidRPr="00C30304">
        <w:t>：</w:t>
      </w:r>
      <w:r w:rsidRPr="00C30304">
        <w:t>12,269</w:t>
      </w:r>
    </w:p>
    <w:p w:rsidR="0046211F" w:rsidRPr="00C30304" w:rsidRDefault="0046211F" w:rsidP="0046211F">
      <w:r w:rsidRPr="00C30304">
        <w:t>&lt;i&gt; that the U.S. was bogged down&lt;/i&gt;</w:t>
      </w:r>
    </w:p>
    <w:p w:rsidR="0046211F" w:rsidRPr="00C30304" w:rsidRDefault="0046211F" w:rsidP="0046211F">
      <w:r w:rsidRPr="00C30304">
        <w:t>&lt;i&gt; in Afghanistan and Iraq&lt;/i&gt;</w:t>
      </w:r>
    </w:p>
    <w:p w:rsidR="0046211F" w:rsidRPr="00C30304" w:rsidRDefault="0046211F" w:rsidP="0046211F"/>
    <w:p w:rsidR="0046211F" w:rsidRPr="00C30304" w:rsidRDefault="0046211F" w:rsidP="0046211F">
      <w:r w:rsidRPr="00C30304">
        <w:t>515</w:t>
      </w:r>
    </w:p>
    <w:p w:rsidR="0046211F" w:rsidRPr="00C30304" w:rsidRDefault="0046211F" w:rsidP="0046211F">
      <w:r w:rsidRPr="00C30304">
        <w:t>00</w:t>
      </w:r>
      <w:r w:rsidRPr="00C30304">
        <w:t>：</w:t>
      </w:r>
      <w:r w:rsidRPr="00C30304">
        <w:t>26</w:t>
      </w:r>
      <w:r w:rsidRPr="00C30304">
        <w:t>：</w:t>
      </w:r>
      <w:r w:rsidRPr="00C30304">
        <w:t>12,271 - &gt; 00</w:t>
      </w:r>
      <w:r w:rsidRPr="00C30304">
        <w:t>：</w:t>
      </w:r>
      <w:r w:rsidRPr="00C30304">
        <w:t>26</w:t>
      </w:r>
      <w:r w:rsidRPr="00C30304">
        <w:t>：</w:t>
      </w:r>
      <w:r w:rsidRPr="00C30304">
        <w:t>15,472</w:t>
      </w:r>
    </w:p>
    <w:p w:rsidR="0046211F" w:rsidRPr="00C30304" w:rsidRDefault="0046211F" w:rsidP="0046211F">
      <w:r w:rsidRPr="00C30304">
        <w:t>&lt;i&gt; and no longer had the capacity&lt;/i&gt;</w:t>
      </w:r>
    </w:p>
    <w:p w:rsidR="0046211F" w:rsidRPr="00C30304" w:rsidRDefault="0046211F" w:rsidP="0046211F">
      <w:r w:rsidRPr="00C30304">
        <w:t>&lt;i&gt; to threaten them,&lt;/i&gt;</w:t>
      </w:r>
    </w:p>
    <w:p w:rsidR="0046211F" w:rsidRPr="00C30304" w:rsidRDefault="0046211F" w:rsidP="0046211F"/>
    <w:p w:rsidR="0046211F" w:rsidRPr="00C30304" w:rsidRDefault="0046211F" w:rsidP="0046211F">
      <w:r w:rsidRPr="00C30304">
        <w:t>516</w:t>
      </w:r>
    </w:p>
    <w:p w:rsidR="0046211F" w:rsidRPr="00C30304" w:rsidRDefault="0046211F" w:rsidP="0046211F">
      <w:r w:rsidRPr="00C30304">
        <w:t>00</w:t>
      </w:r>
      <w:r w:rsidRPr="00C30304">
        <w:t>：</w:t>
      </w:r>
      <w:r w:rsidRPr="00C30304">
        <w:t>26</w:t>
      </w:r>
      <w:r w:rsidRPr="00C30304">
        <w:t>：</w:t>
      </w:r>
      <w:r w:rsidRPr="00C30304">
        <w:t>15,840 - &gt; 00</w:t>
      </w:r>
      <w:r w:rsidRPr="00C30304">
        <w:t>：</w:t>
      </w:r>
      <w:r w:rsidRPr="00C30304">
        <w:t>26</w:t>
      </w:r>
      <w:r w:rsidRPr="00C30304">
        <w:t>：</w:t>
      </w:r>
      <w:r w:rsidRPr="00C30304">
        <w:t>19577</w:t>
      </w:r>
    </w:p>
    <w:p w:rsidR="0046211F" w:rsidRPr="00C30304" w:rsidRDefault="0046211F" w:rsidP="0046211F">
      <w:r w:rsidRPr="00C30304">
        <w:t>&lt;i&gt;and so they felt it was safe to&lt;/i&gt;</w:t>
      </w:r>
    </w:p>
    <w:p w:rsidR="0046211F" w:rsidRPr="00C30304" w:rsidRDefault="0046211F" w:rsidP="0046211F">
      <w:r w:rsidRPr="00C30304">
        <w:t>&lt;i&gt;resume their enrichment program&lt;/i&gt;</w:t>
      </w:r>
    </w:p>
    <w:p w:rsidR="0046211F" w:rsidRPr="00C30304" w:rsidRDefault="0046211F" w:rsidP="0046211F">
      <w:r w:rsidRPr="00C30304">
        <w:t>但到了</w:t>
      </w:r>
      <w:r w:rsidRPr="00C30304">
        <w:t>2006</w:t>
      </w:r>
      <w:r w:rsidRPr="00C30304">
        <w:t>年，伊朗人已经得出了结论，即美国正深陷在阿富汗和伊拉克的战争泥潭中，</w:t>
      </w:r>
      <w:r w:rsidRPr="00C30304">
        <w:lastRenderedPageBreak/>
        <w:t>而不再有能力去威胁他们，所以他们认为恢复他们的铀浓缩计划是安全的。</w:t>
      </w:r>
    </w:p>
    <w:p w:rsidR="0046211F" w:rsidRPr="00C30304" w:rsidRDefault="0046211F" w:rsidP="0046211F"/>
    <w:p w:rsidR="0046211F" w:rsidRPr="00C30304" w:rsidRDefault="0046211F" w:rsidP="0046211F">
      <w:r w:rsidRPr="00C30304">
        <w:t>517</w:t>
      </w:r>
    </w:p>
    <w:p w:rsidR="0046211F" w:rsidRPr="00C30304" w:rsidRDefault="0046211F" w:rsidP="0046211F">
      <w:r w:rsidRPr="00C30304">
        <w:t>00</w:t>
      </w:r>
      <w:r w:rsidRPr="00C30304">
        <w:t>：</w:t>
      </w:r>
      <w:r w:rsidRPr="00C30304">
        <w:t>26</w:t>
      </w:r>
      <w:r w:rsidRPr="00C30304">
        <w:t>：</w:t>
      </w:r>
      <w:r w:rsidRPr="00C30304">
        <w:t>20,345 - &gt; 00</w:t>
      </w:r>
      <w:r w:rsidRPr="00C30304">
        <w:t>：</w:t>
      </w:r>
      <w:r w:rsidRPr="00C30304">
        <w:t>26</w:t>
      </w:r>
      <w:r w:rsidRPr="00C30304">
        <w:t>：</w:t>
      </w:r>
      <w:r w:rsidRPr="00C30304">
        <w:t>23013</w:t>
      </w:r>
    </w:p>
    <w:p w:rsidR="0046211F" w:rsidRPr="00C30304" w:rsidRDefault="0046211F" w:rsidP="0046211F">
      <w:r w:rsidRPr="00C30304">
        <w:t>&lt;i&gt; they started producing&lt;/i&gt;</w:t>
      </w:r>
    </w:p>
    <w:p w:rsidR="0046211F" w:rsidRPr="00C30304" w:rsidRDefault="0046211F" w:rsidP="0046211F">
      <w:r w:rsidRPr="00C30304">
        <w:t>&lt;i&gt; low enriched uranium,&lt;/i&gt;</w:t>
      </w:r>
    </w:p>
    <w:p w:rsidR="0046211F" w:rsidRPr="00C30304" w:rsidRDefault="0046211F" w:rsidP="0046211F"/>
    <w:p w:rsidR="0046211F" w:rsidRPr="00C30304" w:rsidRDefault="0046211F" w:rsidP="0046211F">
      <w:r w:rsidRPr="00C30304">
        <w:t>518</w:t>
      </w:r>
    </w:p>
    <w:p w:rsidR="0046211F" w:rsidRPr="00C30304" w:rsidRDefault="0046211F" w:rsidP="0046211F">
      <w:r w:rsidRPr="00C30304">
        <w:t>00</w:t>
      </w:r>
      <w:r w:rsidRPr="00C30304">
        <w:t>：</w:t>
      </w:r>
      <w:r w:rsidRPr="00C30304">
        <w:t>26</w:t>
      </w:r>
      <w:r w:rsidRPr="00C30304">
        <w:t>：</w:t>
      </w:r>
      <w:r w:rsidRPr="00C30304">
        <w:t>23,281 - &gt; 00</w:t>
      </w:r>
      <w:r w:rsidRPr="00C30304">
        <w:t>：</w:t>
      </w:r>
      <w:r w:rsidRPr="00C30304">
        <w:t>26</w:t>
      </w:r>
      <w:r w:rsidRPr="00C30304">
        <w:t>：</w:t>
      </w:r>
      <w:r w:rsidRPr="00C30304">
        <w:t>25282</w:t>
      </w:r>
    </w:p>
    <w:p w:rsidR="0046211F" w:rsidRPr="00C30304" w:rsidRDefault="0046211F" w:rsidP="0046211F">
      <w:r w:rsidRPr="00C30304">
        <w:t>&lt;i&gt; producing more centrifuges,&lt;/i&gt;</w:t>
      </w:r>
    </w:p>
    <w:p w:rsidR="0046211F" w:rsidRPr="00C30304" w:rsidRDefault="0046211F" w:rsidP="0046211F">
      <w:r w:rsidRPr="00C30304">
        <w:t>&lt;i&gt; installing them&lt;/i&gt;</w:t>
      </w:r>
    </w:p>
    <w:p w:rsidR="0046211F" w:rsidRPr="00C30304" w:rsidRDefault="0046211F" w:rsidP="0046211F"/>
    <w:p w:rsidR="0046211F" w:rsidRPr="00C30304" w:rsidRDefault="0046211F" w:rsidP="0046211F">
      <w:r w:rsidRPr="00C30304">
        <w:t>519</w:t>
      </w:r>
    </w:p>
    <w:p w:rsidR="0046211F" w:rsidRPr="00C30304" w:rsidRDefault="0046211F" w:rsidP="0046211F">
      <w:r w:rsidRPr="00C30304">
        <w:t>00:26:25,284 --&gt; 00:26:29,119</w:t>
      </w:r>
    </w:p>
    <w:p w:rsidR="0046211F" w:rsidRPr="00C30304" w:rsidRDefault="0046211F" w:rsidP="0046211F">
      <w:r w:rsidRPr="00C30304">
        <w:t>&lt;i&gt; at the large-scale underground&lt;/i&gt;</w:t>
      </w:r>
    </w:p>
    <w:p w:rsidR="0046211F" w:rsidRPr="00C30304" w:rsidRDefault="0046211F" w:rsidP="0046211F">
      <w:r w:rsidRPr="00C30304">
        <w:t>&lt;i&gt; enrichment facility at natanz.&lt;/i&gt;</w:t>
      </w:r>
    </w:p>
    <w:p w:rsidR="0046211F" w:rsidRPr="00C30304" w:rsidRDefault="0046211F" w:rsidP="0046211F">
      <w:r w:rsidRPr="00C30304">
        <w:t>他们开始通过纳坦兹大规模的地下铀浓缩设施生产出低浓缩铀，并生产出更多的离心机，并组装它们。</w:t>
      </w:r>
    </w:p>
    <w:p w:rsidR="0046211F" w:rsidRPr="00C30304" w:rsidRDefault="0046211F" w:rsidP="0046211F"/>
    <w:p w:rsidR="0046211F" w:rsidRPr="00C30304" w:rsidRDefault="0046211F" w:rsidP="0046211F">
      <w:r w:rsidRPr="00C30304">
        <w:t>520</w:t>
      </w:r>
    </w:p>
    <w:p w:rsidR="0046211F" w:rsidRPr="00C30304" w:rsidRDefault="0046211F" w:rsidP="0046211F">
      <w:r w:rsidRPr="00C30304">
        <w:t>00</w:t>
      </w:r>
      <w:r w:rsidRPr="00C30304">
        <w:t>：</w:t>
      </w:r>
      <w:r w:rsidRPr="00C30304">
        <w:t>26</w:t>
      </w:r>
      <w:r w:rsidRPr="00C30304">
        <w:t>：</w:t>
      </w:r>
      <w:r w:rsidRPr="00C30304">
        <w:t>40,465 - &gt; 00</w:t>
      </w:r>
      <w:r w:rsidRPr="00C30304">
        <w:t>：</w:t>
      </w:r>
      <w:r w:rsidRPr="00C30304">
        <w:t>26</w:t>
      </w:r>
      <w:r w:rsidRPr="00C30304">
        <w:t>：</w:t>
      </w:r>
      <w:r w:rsidRPr="00C30304">
        <w:t>45269</w:t>
      </w:r>
    </w:p>
    <w:p w:rsidR="0046211F" w:rsidRPr="00C30304" w:rsidRDefault="0046211F" w:rsidP="0046211F">
      <w:r w:rsidRPr="00C30304">
        <w:t>Journalist:</w:t>
      </w:r>
    </w:p>
    <w:p w:rsidR="0046211F" w:rsidRPr="00C30304" w:rsidRDefault="0046211F" w:rsidP="0046211F"/>
    <w:p w:rsidR="0046211F" w:rsidRPr="00C30304" w:rsidRDefault="0046211F" w:rsidP="0046211F">
      <w:r w:rsidRPr="00C30304">
        <w:t>521</w:t>
      </w:r>
    </w:p>
    <w:p w:rsidR="0046211F" w:rsidRPr="00C30304" w:rsidRDefault="0046211F" w:rsidP="0046211F">
      <w:r w:rsidRPr="00C30304">
        <w:t>00</w:t>
      </w:r>
      <w:r w:rsidRPr="00C30304">
        <w:t>：</w:t>
      </w:r>
      <w:r w:rsidRPr="00C30304">
        <w:t>26</w:t>
      </w:r>
      <w:r w:rsidRPr="00C30304">
        <w:t>：</w:t>
      </w:r>
      <w:r w:rsidRPr="00C30304">
        <w:t>56448 - &gt; 00</w:t>
      </w:r>
      <w:r w:rsidRPr="00C30304">
        <w:t>：</w:t>
      </w:r>
      <w:r w:rsidRPr="00C30304">
        <w:t>27</w:t>
      </w:r>
      <w:r w:rsidRPr="00C30304">
        <w:t>：</w:t>
      </w:r>
      <w:r w:rsidRPr="00C30304">
        <w:t>00551</w:t>
      </w:r>
    </w:p>
    <w:p w:rsidR="0046211F" w:rsidRPr="00C30304" w:rsidRDefault="0046211F" w:rsidP="0046211F">
      <w:r w:rsidRPr="00C30304">
        <w:t>Ahmadinejad:</w:t>
      </w:r>
    </w:p>
    <w:p w:rsidR="0046211F" w:rsidRPr="00C30304" w:rsidRDefault="0046211F" w:rsidP="0046211F">
      <w:r w:rsidRPr="00C30304">
        <w:t>新闻记者：艾哈迈迪内贾德：</w:t>
      </w:r>
    </w:p>
    <w:p w:rsidR="0046211F" w:rsidRPr="00C30304" w:rsidRDefault="0046211F" w:rsidP="0046211F"/>
    <w:p w:rsidR="0046211F" w:rsidRPr="00C30304" w:rsidRDefault="0046211F" w:rsidP="0046211F">
      <w:r w:rsidRPr="00C30304">
        <w:t>522</w:t>
      </w:r>
    </w:p>
    <w:p w:rsidR="0046211F" w:rsidRPr="00C30304" w:rsidRDefault="0046211F" w:rsidP="0046211F">
      <w:r w:rsidRPr="00C30304">
        <w:t>00</w:t>
      </w:r>
      <w:r w:rsidRPr="00C30304">
        <w:t>：</w:t>
      </w:r>
      <w:r w:rsidRPr="00C30304">
        <w:t>27</w:t>
      </w:r>
      <w:r w:rsidRPr="00C30304">
        <w:t>：</w:t>
      </w:r>
      <w:r w:rsidRPr="00C30304">
        <w:t>33585 - &gt; 00</w:t>
      </w:r>
      <w:r w:rsidRPr="00C30304">
        <w:t>：</w:t>
      </w:r>
      <w:r w:rsidRPr="00C30304">
        <w:t>27</w:t>
      </w:r>
      <w:r w:rsidRPr="00C30304">
        <w:t>：</w:t>
      </w:r>
      <w:r w:rsidRPr="00C30304">
        <w:t>35519</w:t>
      </w:r>
    </w:p>
    <w:p w:rsidR="0046211F" w:rsidRPr="00C30304" w:rsidRDefault="0046211F" w:rsidP="0046211F">
      <w:r w:rsidRPr="00C30304">
        <w:t>Gibney: How many times have you been to natanz?</w:t>
      </w:r>
    </w:p>
    <w:p w:rsidR="0046211F" w:rsidRPr="00C30304" w:rsidRDefault="0046211F" w:rsidP="0046211F">
      <w:r w:rsidRPr="00C30304">
        <w:t>吉布尼：你去过多少次纳坦兹？</w:t>
      </w:r>
    </w:p>
    <w:p w:rsidR="0046211F" w:rsidRPr="00C30304" w:rsidRDefault="0046211F" w:rsidP="0046211F"/>
    <w:p w:rsidR="0046211F" w:rsidRPr="00C30304" w:rsidRDefault="0046211F" w:rsidP="0046211F">
      <w:r w:rsidRPr="00C30304">
        <w:t>523</w:t>
      </w:r>
    </w:p>
    <w:p w:rsidR="0046211F" w:rsidRPr="00C30304" w:rsidRDefault="0046211F" w:rsidP="0046211F">
      <w:r w:rsidRPr="00C30304">
        <w:t>00</w:t>
      </w:r>
      <w:r w:rsidRPr="00C30304">
        <w:t>：</w:t>
      </w:r>
      <w:r w:rsidRPr="00C30304">
        <w:t>27</w:t>
      </w:r>
      <w:r w:rsidRPr="00C30304">
        <w:t>：</w:t>
      </w:r>
      <w:r w:rsidRPr="00C30304">
        <w:t>35854 - &gt; 00</w:t>
      </w:r>
      <w:r w:rsidRPr="00C30304">
        <w:t>：</w:t>
      </w:r>
      <w:r w:rsidRPr="00C30304">
        <w:t>27</w:t>
      </w:r>
      <w:r w:rsidRPr="00C30304">
        <w:t>：</w:t>
      </w:r>
      <w:r w:rsidRPr="00C30304">
        <w:t>39256</w:t>
      </w:r>
    </w:p>
    <w:p w:rsidR="0046211F" w:rsidRPr="00C30304" w:rsidRDefault="0046211F" w:rsidP="0046211F">
      <w:r w:rsidRPr="00C30304">
        <w:t>Not that many, because I left</w:t>
      </w:r>
    </w:p>
    <w:p w:rsidR="0046211F" w:rsidRPr="00C30304" w:rsidRDefault="0046211F" w:rsidP="0046211F">
      <w:r w:rsidRPr="00C30304">
        <w:t>few years ago, the dia,</w:t>
      </w:r>
    </w:p>
    <w:p w:rsidR="0046211F" w:rsidRPr="00C30304" w:rsidRDefault="0046211F" w:rsidP="0046211F"/>
    <w:p w:rsidR="0046211F" w:rsidRPr="00C30304" w:rsidRDefault="0046211F" w:rsidP="0046211F">
      <w:r w:rsidRPr="00C30304">
        <w:t>524</w:t>
      </w:r>
    </w:p>
    <w:p w:rsidR="0046211F" w:rsidRPr="00C30304" w:rsidRDefault="0046211F" w:rsidP="0046211F">
      <w:r w:rsidRPr="00C30304">
        <w:t>00</w:t>
      </w:r>
      <w:r w:rsidRPr="00C30304">
        <w:t>：</w:t>
      </w:r>
      <w:r w:rsidRPr="00C30304">
        <w:t>27</w:t>
      </w:r>
      <w:r w:rsidRPr="00C30304">
        <w:t>：</w:t>
      </w:r>
      <w:r w:rsidRPr="00C30304">
        <w:t>39258 - &gt; 00</w:t>
      </w:r>
      <w:r w:rsidRPr="00C30304">
        <w:t>：</w:t>
      </w:r>
      <w:r w:rsidRPr="00C30304">
        <w:t>27</w:t>
      </w:r>
      <w:r w:rsidRPr="00C30304">
        <w:t>：</w:t>
      </w:r>
      <w:r w:rsidRPr="00C30304">
        <w:t>41592</w:t>
      </w:r>
    </w:p>
    <w:p w:rsidR="0046211F" w:rsidRPr="00C30304" w:rsidRDefault="0046211F" w:rsidP="0046211F">
      <w:r w:rsidRPr="00C30304">
        <w:t>but I was there quite...</w:t>
      </w:r>
    </w:p>
    <w:p w:rsidR="0046211F" w:rsidRPr="00C30304" w:rsidRDefault="0046211F" w:rsidP="0046211F">
      <w:r w:rsidRPr="00C30304">
        <w:t>Quite a few times.</w:t>
      </w:r>
    </w:p>
    <w:p w:rsidR="0046211F" w:rsidRPr="00C30304" w:rsidRDefault="0046211F" w:rsidP="0046211F"/>
    <w:p w:rsidR="0046211F" w:rsidRPr="00C30304" w:rsidRDefault="0046211F" w:rsidP="0046211F">
      <w:r w:rsidRPr="00C30304">
        <w:t>525</w:t>
      </w:r>
    </w:p>
    <w:p w:rsidR="0046211F" w:rsidRPr="00C30304" w:rsidRDefault="0046211F" w:rsidP="0046211F">
      <w:r w:rsidRPr="00C30304">
        <w:lastRenderedPageBreak/>
        <w:t>00</w:t>
      </w:r>
      <w:r w:rsidRPr="00C30304">
        <w:t>：</w:t>
      </w:r>
      <w:r w:rsidRPr="00C30304">
        <w:t>27</w:t>
      </w:r>
      <w:r w:rsidRPr="00C30304">
        <w:t>：</w:t>
      </w:r>
      <w:r w:rsidRPr="00C30304">
        <w:t>45130 - &gt; 00</w:t>
      </w:r>
      <w:r w:rsidRPr="00C30304">
        <w:t>：</w:t>
      </w:r>
      <w:r w:rsidRPr="00C30304">
        <w:t>27</w:t>
      </w:r>
      <w:r w:rsidRPr="00C30304">
        <w:t>：</w:t>
      </w:r>
      <w:r w:rsidRPr="00C30304">
        <w:t>47698</w:t>
      </w:r>
    </w:p>
    <w:p w:rsidR="0046211F" w:rsidRPr="00C30304" w:rsidRDefault="0046211F" w:rsidP="0046211F">
      <w:r w:rsidRPr="00C30304">
        <w:t>&lt;i&gt; Natanz is just in the middle&lt;/i&gt;</w:t>
      </w:r>
    </w:p>
    <w:p w:rsidR="0046211F" w:rsidRPr="00C30304" w:rsidRDefault="0046211F" w:rsidP="0046211F">
      <w:r w:rsidRPr="00C30304">
        <w:t>&lt;i&gt; of the desert.&lt;/i&gt;</w:t>
      </w:r>
    </w:p>
    <w:p w:rsidR="0046211F" w:rsidRPr="00C30304" w:rsidRDefault="0046211F" w:rsidP="0046211F">
      <w:r w:rsidRPr="00C30304">
        <w:t>因为几年前我直接离开了，所以也不是很多次，</w:t>
      </w:r>
      <w:r w:rsidRPr="00C30304">
        <w:t xml:space="preserve"> </w:t>
      </w:r>
      <w:r w:rsidRPr="00C30304">
        <w:t>但我确实去过好几次</w:t>
      </w:r>
      <w:r w:rsidRPr="00C30304">
        <w:t>...</w:t>
      </w:r>
      <w:r w:rsidRPr="00C30304">
        <w:t>纳坦兹正好位于沙漠中间。</w:t>
      </w:r>
    </w:p>
    <w:p w:rsidR="0046211F" w:rsidRPr="00C30304" w:rsidRDefault="0046211F" w:rsidP="0046211F"/>
    <w:p w:rsidR="0046211F" w:rsidRPr="00C30304" w:rsidRDefault="0046211F" w:rsidP="0046211F">
      <w:r w:rsidRPr="00C30304">
        <w:t>526</w:t>
      </w:r>
    </w:p>
    <w:p w:rsidR="0046211F" w:rsidRPr="00C30304" w:rsidRDefault="0046211F" w:rsidP="0046211F">
      <w:r w:rsidRPr="00C30304">
        <w:t>00</w:t>
      </w:r>
      <w:r w:rsidRPr="00C30304">
        <w:t>：</w:t>
      </w:r>
      <w:r w:rsidRPr="00C30304">
        <w:t>27</w:t>
      </w:r>
      <w:r w:rsidRPr="00C30304">
        <w:t>：</w:t>
      </w:r>
      <w:r w:rsidRPr="00C30304">
        <w:t>49634 - &gt; 00</w:t>
      </w:r>
      <w:r w:rsidRPr="00C30304">
        <w:t>：</w:t>
      </w:r>
      <w:r w:rsidRPr="00C30304">
        <w:t>27</w:t>
      </w:r>
      <w:r w:rsidRPr="00C30304">
        <w:t>：</w:t>
      </w:r>
      <w:r w:rsidRPr="00C30304">
        <w:t>51602</w:t>
      </w:r>
    </w:p>
    <w:p w:rsidR="0046211F" w:rsidRPr="00C30304" w:rsidRDefault="0046211F" w:rsidP="0046211F">
      <w:r w:rsidRPr="00C30304">
        <w:t>&lt;i&gt; When they were building it&lt;/i&gt;</w:t>
      </w:r>
    </w:p>
    <w:p w:rsidR="0046211F" w:rsidRPr="00C30304" w:rsidRDefault="0046211F" w:rsidP="0046211F">
      <w:r w:rsidRPr="00C30304">
        <w:t>&lt;i&gt; in secret,&lt;/i&gt;</w:t>
      </w:r>
    </w:p>
    <w:p w:rsidR="0046211F" w:rsidRPr="00C30304" w:rsidRDefault="0046211F" w:rsidP="0046211F"/>
    <w:p w:rsidR="0046211F" w:rsidRPr="00C30304" w:rsidRDefault="0046211F" w:rsidP="0046211F">
      <w:r w:rsidRPr="00C30304">
        <w:t>527</w:t>
      </w:r>
    </w:p>
    <w:p w:rsidR="0046211F" w:rsidRPr="00C30304" w:rsidRDefault="0046211F" w:rsidP="0046211F">
      <w:r w:rsidRPr="00C30304">
        <w:t>00</w:t>
      </w:r>
      <w:r w:rsidRPr="00C30304">
        <w:t>：</w:t>
      </w:r>
      <w:r w:rsidRPr="00C30304">
        <w:t>27</w:t>
      </w:r>
      <w:r w:rsidRPr="00C30304">
        <w:t>：</w:t>
      </w:r>
      <w:r w:rsidRPr="00C30304">
        <w:t>51836 - &gt; 00</w:t>
      </w:r>
      <w:r w:rsidRPr="00C30304">
        <w:t>：</w:t>
      </w:r>
      <w:r w:rsidRPr="00C30304">
        <w:t>27</w:t>
      </w:r>
      <w:r w:rsidRPr="00C30304">
        <w:t>：</w:t>
      </w:r>
      <w:r w:rsidRPr="00C30304">
        <w:t>55873</w:t>
      </w:r>
    </w:p>
    <w:p w:rsidR="0046211F" w:rsidRPr="00C30304" w:rsidRDefault="0046211F" w:rsidP="0046211F">
      <w:r w:rsidRPr="00C30304">
        <w:t>&lt;i&gt; they were calling it&lt;/i&gt;</w:t>
      </w:r>
    </w:p>
    <w:p w:rsidR="0046211F" w:rsidRPr="00C30304" w:rsidRDefault="0046211F" w:rsidP="0046211F">
      <w:r w:rsidRPr="00C30304">
        <w:t>&lt;i&gt; desert irrigation facility.&lt;/i&gt;</w:t>
      </w:r>
    </w:p>
    <w:p w:rsidR="0046211F" w:rsidRPr="00C30304" w:rsidRDefault="0046211F" w:rsidP="0046211F">
      <w:r w:rsidRPr="00C30304">
        <w:t>当他们秘密搭建它时，他们称这是在搭建沙漠灌溉设施。</w:t>
      </w:r>
    </w:p>
    <w:p w:rsidR="0046211F" w:rsidRPr="00C30304" w:rsidRDefault="0046211F" w:rsidP="0046211F"/>
    <w:p w:rsidR="0046211F" w:rsidRPr="00C30304" w:rsidRDefault="0046211F" w:rsidP="0046211F">
      <w:r w:rsidRPr="00C30304">
        <w:t>528</w:t>
      </w:r>
    </w:p>
    <w:p w:rsidR="0046211F" w:rsidRPr="00C30304" w:rsidRDefault="0046211F" w:rsidP="0046211F">
      <w:r w:rsidRPr="00C30304">
        <w:t>00</w:t>
      </w:r>
      <w:r w:rsidRPr="00C30304">
        <w:t>：</w:t>
      </w:r>
      <w:r w:rsidRPr="00C30304">
        <w:t>27</w:t>
      </w:r>
      <w:r w:rsidRPr="00C30304">
        <w:t>：</w:t>
      </w:r>
      <w:r w:rsidRPr="00C30304">
        <w:t>56374 - &gt; 00</w:t>
      </w:r>
      <w:r w:rsidRPr="00C30304">
        <w:t>：</w:t>
      </w:r>
      <w:r w:rsidRPr="00C30304">
        <w:t>27</w:t>
      </w:r>
      <w:r w:rsidRPr="00C30304">
        <w:t>：</w:t>
      </w:r>
      <w:r w:rsidRPr="00C30304">
        <w:t>57941</w:t>
      </w:r>
    </w:p>
    <w:p w:rsidR="0046211F" w:rsidRPr="00C30304" w:rsidRDefault="0046211F" w:rsidP="0046211F">
      <w:r w:rsidRPr="00C30304">
        <w:t>For the local people,</w:t>
      </w:r>
    </w:p>
    <w:p w:rsidR="0046211F" w:rsidRPr="00C30304" w:rsidRDefault="0046211F" w:rsidP="0046211F"/>
    <w:p w:rsidR="0046211F" w:rsidRPr="00C30304" w:rsidRDefault="0046211F" w:rsidP="0046211F">
      <w:r w:rsidRPr="00C30304">
        <w:t>529</w:t>
      </w:r>
    </w:p>
    <w:p w:rsidR="0046211F" w:rsidRPr="00C30304" w:rsidRDefault="0046211F" w:rsidP="0046211F">
      <w:r w:rsidRPr="00C30304">
        <w:t>00</w:t>
      </w:r>
      <w:r w:rsidRPr="00C30304">
        <w:t>：</w:t>
      </w:r>
      <w:r w:rsidRPr="00C30304">
        <w:t>27</w:t>
      </w:r>
      <w:r w:rsidRPr="00C30304">
        <w:t>：</w:t>
      </w:r>
      <w:r w:rsidRPr="00C30304">
        <w:t>57943 - &gt; 00</w:t>
      </w:r>
      <w:r w:rsidRPr="00C30304">
        <w:t>：</w:t>
      </w:r>
      <w:r w:rsidRPr="00C30304">
        <w:t>28</w:t>
      </w:r>
      <w:r w:rsidRPr="00C30304">
        <w:t>：</w:t>
      </w:r>
      <w:r w:rsidRPr="00C30304">
        <w:t>00511</w:t>
      </w:r>
    </w:p>
    <w:p w:rsidR="0046211F" w:rsidRPr="00C30304" w:rsidRDefault="0046211F" w:rsidP="0046211F">
      <w:r w:rsidRPr="00C30304">
        <w:t>you want to sell why you</w:t>
      </w:r>
    </w:p>
    <w:p w:rsidR="0046211F" w:rsidRPr="00C30304" w:rsidRDefault="0046211F" w:rsidP="0046211F">
      <w:r w:rsidRPr="00C30304">
        <w:t>are building a big complex.</w:t>
      </w:r>
    </w:p>
    <w:p w:rsidR="0046211F" w:rsidRPr="00C30304" w:rsidRDefault="0046211F" w:rsidP="0046211F">
      <w:r w:rsidRPr="00C30304">
        <w:t>对于当地人，你需要欺骗他们你为什么要建立这个大型的建筑群的。</w:t>
      </w:r>
    </w:p>
    <w:p w:rsidR="0046211F" w:rsidRPr="00C30304" w:rsidRDefault="0046211F" w:rsidP="0046211F"/>
    <w:p w:rsidR="0046211F" w:rsidRPr="00C30304" w:rsidRDefault="0046211F" w:rsidP="0046211F">
      <w:r w:rsidRPr="00C30304">
        <w:t>530</w:t>
      </w:r>
    </w:p>
    <w:p w:rsidR="0046211F" w:rsidRPr="00C30304" w:rsidRDefault="0046211F" w:rsidP="0046211F">
      <w:r w:rsidRPr="00C30304">
        <w:t>00</w:t>
      </w:r>
      <w:r w:rsidRPr="00C30304">
        <w:t>：</w:t>
      </w:r>
      <w:r w:rsidRPr="00C30304">
        <w:t>28</w:t>
      </w:r>
      <w:r w:rsidRPr="00C30304">
        <w:t>：</w:t>
      </w:r>
      <w:r w:rsidRPr="00C30304">
        <w:t>03314 - &gt; 00</w:t>
      </w:r>
      <w:r w:rsidRPr="00C30304">
        <w:t>：</w:t>
      </w:r>
      <w:r w:rsidRPr="00C30304">
        <w:t>28</w:t>
      </w:r>
      <w:r w:rsidRPr="00C30304">
        <w:t>：</w:t>
      </w:r>
      <w:r w:rsidRPr="00C30304">
        <w:t>06016</w:t>
      </w:r>
    </w:p>
    <w:p w:rsidR="0046211F" w:rsidRPr="00C30304" w:rsidRDefault="0046211F" w:rsidP="0046211F">
      <w:r w:rsidRPr="00C30304">
        <w:t>&lt;i&gt; There is a lot of artillery&lt;/i&gt;</w:t>
      </w:r>
    </w:p>
    <w:p w:rsidR="0046211F" w:rsidRPr="00C30304" w:rsidRDefault="0046211F" w:rsidP="0046211F">
      <w:r w:rsidRPr="00C30304">
        <w:t>&lt;i&gt; and air force.&lt;/i&gt;</w:t>
      </w:r>
    </w:p>
    <w:p w:rsidR="0046211F" w:rsidRPr="00C30304" w:rsidRDefault="0046211F" w:rsidP="0046211F">
      <w:r w:rsidRPr="00C30304">
        <w:t>那有很多门大炮、很多的飞机。</w:t>
      </w:r>
    </w:p>
    <w:p w:rsidR="0046211F" w:rsidRPr="00C30304" w:rsidRDefault="0046211F" w:rsidP="0046211F"/>
    <w:p w:rsidR="0046211F" w:rsidRPr="00C30304" w:rsidRDefault="0046211F" w:rsidP="0046211F">
      <w:r w:rsidRPr="00C30304">
        <w:t>531</w:t>
      </w:r>
    </w:p>
    <w:p w:rsidR="0046211F" w:rsidRPr="00C30304" w:rsidRDefault="0046211F" w:rsidP="0046211F">
      <w:r w:rsidRPr="00C30304">
        <w:t>00</w:t>
      </w:r>
      <w:r w:rsidRPr="00C30304">
        <w:t>：</w:t>
      </w:r>
      <w:r w:rsidRPr="00C30304">
        <w:t>28</w:t>
      </w:r>
      <w:r w:rsidRPr="00C30304">
        <w:t>：</w:t>
      </w:r>
      <w:r w:rsidRPr="00C30304">
        <w:t>06018 - &gt; 00</w:t>
      </w:r>
      <w:r w:rsidRPr="00C30304">
        <w:t>：</w:t>
      </w:r>
      <w:r w:rsidRPr="00C30304">
        <w:t>28</w:t>
      </w:r>
      <w:r w:rsidRPr="00C30304">
        <w:t>：</w:t>
      </w:r>
      <w:r w:rsidRPr="00C30304">
        <w:t>10421</w:t>
      </w:r>
    </w:p>
    <w:p w:rsidR="0046211F" w:rsidRPr="00C30304" w:rsidRDefault="0046211F" w:rsidP="0046211F">
      <w:r w:rsidRPr="00C30304">
        <w:t>&lt;i&gt; It's better protected&lt;/i&gt;</w:t>
      </w:r>
    </w:p>
    <w:p w:rsidR="0046211F" w:rsidRPr="00C30304" w:rsidRDefault="0046211F" w:rsidP="0046211F">
      <w:r w:rsidRPr="00C30304">
        <w:t>&lt;i&gt; against attack from air&lt;/i&gt;</w:t>
      </w:r>
    </w:p>
    <w:p w:rsidR="0046211F" w:rsidRPr="00C30304" w:rsidRDefault="0046211F" w:rsidP="0046211F"/>
    <w:p w:rsidR="0046211F" w:rsidRPr="00C30304" w:rsidRDefault="0046211F" w:rsidP="0046211F">
      <w:r w:rsidRPr="00C30304">
        <w:t>532</w:t>
      </w:r>
    </w:p>
    <w:p w:rsidR="0046211F" w:rsidRPr="00C30304" w:rsidRDefault="0046211F" w:rsidP="0046211F">
      <w:r w:rsidRPr="00C30304">
        <w:t>00</w:t>
      </w:r>
      <w:r w:rsidRPr="00C30304">
        <w:t>：</w:t>
      </w:r>
      <w:r w:rsidRPr="00C30304">
        <w:t>28</w:t>
      </w:r>
      <w:r w:rsidRPr="00C30304">
        <w:t>：</w:t>
      </w:r>
      <w:r w:rsidRPr="00C30304">
        <w:t>10955 - &gt; 00</w:t>
      </w:r>
      <w:r w:rsidRPr="00C30304">
        <w:t>：</w:t>
      </w:r>
      <w:r w:rsidRPr="00C30304">
        <w:t>28</w:t>
      </w:r>
      <w:r w:rsidRPr="00C30304">
        <w:t>：</w:t>
      </w:r>
      <w:r w:rsidRPr="00C30304">
        <w:t>13457</w:t>
      </w:r>
    </w:p>
    <w:p w:rsidR="0046211F" w:rsidRPr="00C30304" w:rsidRDefault="0046211F" w:rsidP="0046211F">
      <w:r w:rsidRPr="00C30304">
        <w:t>&lt;i&gt; than any other nuclear&lt;/i&gt;</w:t>
      </w:r>
    </w:p>
    <w:p w:rsidR="0046211F" w:rsidRPr="00C30304" w:rsidRDefault="0046211F" w:rsidP="0046211F">
      <w:r w:rsidRPr="00C30304">
        <w:t>&lt;i&gt; installation I have seen.&lt;/i&gt;</w:t>
      </w:r>
    </w:p>
    <w:p w:rsidR="0046211F" w:rsidRPr="00C30304" w:rsidRDefault="0046211F" w:rsidP="0046211F">
      <w:r w:rsidRPr="00C30304">
        <w:t>这是我曾经见过的最好的可保护其免受空袭的核军事基地。</w:t>
      </w:r>
    </w:p>
    <w:p w:rsidR="0046211F" w:rsidRPr="00C30304" w:rsidRDefault="0046211F" w:rsidP="0046211F"/>
    <w:p w:rsidR="0046211F" w:rsidRPr="00C30304" w:rsidRDefault="0046211F" w:rsidP="0046211F">
      <w:r w:rsidRPr="00C30304">
        <w:lastRenderedPageBreak/>
        <w:t>533</w:t>
      </w:r>
    </w:p>
    <w:p w:rsidR="0046211F" w:rsidRPr="00C30304" w:rsidRDefault="0046211F" w:rsidP="0046211F">
      <w:r w:rsidRPr="00C30304">
        <w:t>00</w:t>
      </w:r>
      <w:r w:rsidRPr="00C30304">
        <w:t>：</w:t>
      </w:r>
      <w:r w:rsidRPr="00C30304">
        <w:t>28</w:t>
      </w:r>
      <w:r w:rsidRPr="00C30304">
        <w:t>：</w:t>
      </w:r>
      <w:r w:rsidRPr="00C30304">
        <w:t>16227 - &gt; 00</w:t>
      </w:r>
      <w:r w:rsidRPr="00C30304">
        <w:t>：</w:t>
      </w:r>
      <w:r w:rsidRPr="00C30304">
        <w:t>28</w:t>
      </w:r>
      <w:r w:rsidRPr="00C30304">
        <w:t>：</w:t>
      </w:r>
      <w:r w:rsidRPr="00C30304">
        <w:t>18696</w:t>
      </w:r>
    </w:p>
    <w:p w:rsidR="0046211F" w:rsidRPr="00C30304" w:rsidRDefault="0046211F" w:rsidP="0046211F">
      <w:r w:rsidRPr="00C30304">
        <w:t>&lt;i&gt; So this is&lt;/i&gt;</w:t>
      </w:r>
    </w:p>
    <w:p w:rsidR="0046211F" w:rsidRPr="00C30304" w:rsidRDefault="0046211F" w:rsidP="0046211F">
      <w:r w:rsidRPr="00C30304">
        <w:t>&lt;i&gt; deeply underground.&lt;/i&gt;</w:t>
      </w:r>
    </w:p>
    <w:p w:rsidR="0046211F" w:rsidRPr="00C30304" w:rsidRDefault="0046211F" w:rsidP="0046211F">
      <w:r w:rsidRPr="00C30304">
        <w:t>因此，这是深藏于地下的。</w:t>
      </w:r>
    </w:p>
    <w:p w:rsidR="0046211F" w:rsidRPr="00C30304" w:rsidRDefault="0046211F" w:rsidP="0046211F"/>
    <w:p w:rsidR="0046211F" w:rsidRPr="00C30304" w:rsidRDefault="0046211F" w:rsidP="0046211F">
      <w:r w:rsidRPr="00C30304">
        <w:t>534</w:t>
      </w:r>
    </w:p>
    <w:p w:rsidR="0046211F" w:rsidRPr="00C30304" w:rsidRDefault="0046211F" w:rsidP="0046211F">
      <w:r w:rsidRPr="00C30304">
        <w:t>00</w:t>
      </w:r>
      <w:r w:rsidRPr="00C30304">
        <w:t>：</w:t>
      </w:r>
      <w:r w:rsidRPr="00C30304">
        <w:t>28</w:t>
      </w:r>
      <w:r w:rsidRPr="00C30304">
        <w:t>：</w:t>
      </w:r>
      <w:r w:rsidRPr="00C30304">
        <w:t>23301 - &gt; 00</w:t>
      </w:r>
      <w:r w:rsidRPr="00C30304">
        <w:t>：</w:t>
      </w:r>
      <w:r w:rsidRPr="00C30304">
        <w:t>28</w:t>
      </w:r>
      <w:r w:rsidRPr="00C30304">
        <w:t>：</w:t>
      </w:r>
      <w:r w:rsidRPr="00C30304">
        <w:t>27204</w:t>
      </w:r>
    </w:p>
    <w:p w:rsidR="0046211F" w:rsidRPr="00C30304" w:rsidRDefault="0046211F" w:rsidP="0046211F">
      <w:r w:rsidRPr="00C30304">
        <w:t>But then inside, natanz is like</w:t>
      </w:r>
    </w:p>
    <w:p w:rsidR="0046211F" w:rsidRPr="00C30304" w:rsidRDefault="0046211F" w:rsidP="0046211F">
      <w:r w:rsidRPr="00C30304">
        <w:t>any other centrifuge facility.</w:t>
      </w:r>
    </w:p>
    <w:p w:rsidR="0046211F" w:rsidRPr="00C30304" w:rsidRDefault="0046211F" w:rsidP="0046211F">
      <w:r w:rsidRPr="00C30304">
        <w:t>但是纳坦兹的离心机也和其他的离心机设施一样被建在了地面以上。</w:t>
      </w:r>
    </w:p>
    <w:p w:rsidR="0046211F" w:rsidRPr="00C30304" w:rsidRDefault="0046211F" w:rsidP="0046211F"/>
    <w:p w:rsidR="0046211F" w:rsidRPr="00C30304" w:rsidRDefault="0046211F" w:rsidP="0046211F">
      <w:r w:rsidRPr="00C30304">
        <w:t>535</w:t>
      </w:r>
    </w:p>
    <w:p w:rsidR="0046211F" w:rsidRPr="00C30304" w:rsidRDefault="0046211F" w:rsidP="0046211F">
      <w:r w:rsidRPr="00C30304">
        <w:t>00</w:t>
      </w:r>
      <w:r w:rsidRPr="00C30304">
        <w:t>：</w:t>
      </w:r>
      <w:r w:rsidRPr="00C30304">
        <w:t>28</w:t>
      </w:r>
      <w:r w:rsidRPr="00C30304">
        <w:t>：</w:t>
      </w:r>
      <w:r w:rsidRPr="00C30304">
        <w:t>27206 - &gt; 00</w:t>
      </w:r>
      <w:r w:rsidRPr="00C30304">
        <w:t>：</w:t>
      </w:r>
      <w:r w:rsidRPr="00C30304">
        <w:t>28</w:t>
      </w:r>
      <w:r w:rsidRPr="00C30304">
        <w:t>：</w:t>
      </w:r>
      <w:r w:rsidRPr="00C30304">
        <w:t>31542</w:t>
      </w:r>
    </w:p>
    <w:p w:rsidR="0046211F" w:rsidRPr="00C30304" w:rsidRDefault="0046211F" w:rsidP="0046211F">
      <w:r w:rsidRPr="00C30304">
        <w:t>I have been all over the world,</w:t>
      </w:r>
    </w:p>
    <w:p w:rsidR="0046211F" w:rsidRPr="00C30304" w:rsidRDefault="0046211F" w:rsidP="0046211F">
      <w:r w:rsidRPr="00C30304">
        <w:t>from Brazil to Russia, Japan,</w:t>
      </w:r>
    </w:p>
    <w:p w:rsidR="0046211F" w:rsidRPr="00C30304" w:rsidRDefault="0046211F" w:rsidP="0046211F"/>
    <w:p w:rsidR="0046211F" w:rsidRPr="00C30304" w:rsidRDefault="0046211F" w:rsidP="0046211F">
      <w:r w:rsidRPr="00C30304">
        <w:t>536</w:t>
      </w:r>
    </w:p>
    <w:p w:rsidR="0046211F" w:rsidRPr="00C30304" w:rsidRDefault="0046211F" w:rsidP="0046211F">
      <w:r w:rsidRPr="00C30304">
        <w:t>00</w:t>
      </w:r>
      <w:r w:rsidRPr="00C30304">
        <w:t>：</w:t>
      </w:r>
      <w:r w:rsidRPr="00C30304">
        <w:t>28</w:t>
      </w:r>
      <w:r w:rsidRPr="00C30304">
        <w:t>：</w:t>
      </w:r>
      <w:r w:rsidRPr="00C30304">
        <w:t>31544 - &gt; 00</w:t>
      </w:r>
      <w:r w:rsidRPr="00C30304">
        <w:t>：</w:t>
      </w:r>
      <w:r w:rsidRPr="00C30304">
        <w:t>28</w:t>
      </w:r>
      <w:r w:rsidRPr="00C30304">
        <w:t>：</w:t>
      </w:r>
      <w:r w:rsidRPr="00C30304">
        <w:t>36080</w:t>
      </w:r>
    </w:p>
    <w:p w:rsidR="0046211F" w:rsidRPr="00C30304" w:rsidRDefault="0046211F" w:rsidP="0046211F">
      <w:r w:rsidRPr="00C30304">
        <w:t>so they are all alike</w:t>
      </w:r>
    </w:p>
    <w:p w:rsidR="0046211F" w:rsidRPr="00C30304" w:rsidRDefault="0046211F" w:rsidP="0046211F">
      <w:r w:rsidRPr="00C30304">
        <w:t>with their own features,</w:t>
      </w:r>
    </w:p>
    <w:p w:rsidR="0046211F" w:rsidRPr="00C30304" w:rsidRDefault="0046211F" w:rsidP="0046211F"/>
    <w:p w:rsidR="0046211F" w:rsidRPr="00C30304" w:rsidRDefault="0046211F" w:rsidP="0046211F">
      <w:r w:rsidRPr="00C30304">
        <w:t>537</w:t>
      </w:r>
    </w:p>
    <w:p w:rsidR="0046211F" w:rsidRPr="00C30304" w:rsidRDefault="0046211F" w:rsidP="0046211F">
      <w:r w:rsidRPr="00C30304">
        <w:t>00</w:t>
      </w:r>
      <w:r w:rsidRPr="00C30304">
        <w:t>：</w:t>
      </w:r>
      <w:r w:rsidRPr="00C30304">
        <w:t>28</w:t>
      </w:r>
      <w:r w:rsidRPr="00C30304">
        <w:t>：</w:t>
      </w:r>
      <w:r w:rsidRPr="00C30304">
        <w:t>36082 - &gt; 00</w:t>
      </w:r>
      <w:r w:rsidRPr="00C30304">
        <w:t>：</w:t>
      </w:r>
      <w:r w:rsidRPr="00C30304">
        <w:t>28</w:t>
      </w:r>
      <w:r w:rsidRPr="00C30304">
        <w:t>：</w:t>
      </w:r>
      <w:r w:rsidRPr="00C30304">
        <w:t>38482</w:t>
      </w:r>
    </w:p>
    <w:p w:rsidR="0046211F" w:rsidRPr="00C30304" w:rsidRDefault="0046211F" w:rsidP="0046211F">
      <w:r w:rsidRPr="00C30304">
        <w:t>their own centrifuges,</w:t>
      </w:r>
    </w:p>
    <w:p w:rsidR="0046211F" w:rsidRPr="00C30304" w:rsidRDefault="0046211F" w:rsidP="0046211F">
      <w:r w:rsidRPr="00C30304">
        <w:t>their own culture,</w:t>
      </w:r>
    </w:p>
    <w:p w:rsidR="0046211F" w:rsidRPr="00C30304" w:rsidRDefault="0046211F" w:rsidP="0046211F"/>
    <w:p w:rsidR="0046211F" w:rsidRPr="00C30304" w:rsidRDefault="0046211F" w:rsidP="0046211F">
      <w:r w:rsidRPr="00C30304">
        <w:t>538</w:t>
      </w:r>
    </w:p>
    <w:p w:rsidR="0046211F" w:rsidRPr="00C30304" w:rsidRDefault="0046211F" w:rsidP="0046211F">
      <w:r w:rsidRPr="00C30304">
        <w:t>00</w:t>
      </w:r>
      <w:r w:rsidRPr="00C30304">
        <w:t>：</w:t>
      </w:r>
      <w:r w:rsidRPr="00C30304">
        <w:t>28</w:t>
      </w:r>
      <w:r w:rsidRPr="00C30304">
        <w:t>：</w:t>
      </w:r>
      <w:r w:rsidRPr="00C30304">
        <w:t>38484 - &gt; 00</w:t>
      </w:r>
      <w:r w:rsidRPr="00C30304">
        <w:t>：</w:t>
      </w:r>
      <w:r w:rsidRPr="00C30304">
        <w:t>28</w:t>
      </w:r>
      <w:r w:rsidRPr="00C30304">
        <w:t>：</w:t>
      </w:r>
      <w:r w:rsidRPr="00C30304">
        <w:t>41085</w:t>
      </w:r>
    </w:p>
    <w:p w:rsidR="0046211F" w:rsidRPr="00C30304" w:rsidRDefault="0046211F" w:rsidP="0046211F">
      <w:r w:rsidRPr="00C30304">
        <w:t>but basically,</w:t>
      </w:r>
    </w:p>
    <w:p w:rsidR="0046211F" w:rsidRPr="00C30304" w:rsidRDefault="0046211F" w:rsidP="0046211F">
      <w:r w:rsidRPr="00C30304">
        <w:t>the process is the same.</w:t>
      </w:r>
    </w:p>
    <w:p w:rsidR="0046211F" w:rsidRPr="00C30304" w:rsidRDefault="0046211F" w:rsidP="0046211F">
      <w:r w:rsidRPr="00C30304">
        <w:t>我走遍了世界各地，从巴西到俄罗斯、再到日本，这些离心机都一样具备自己的特点，他们自己的离心机具有他们自己的文化，但基本上，过程都是相同的。</w:t>
      </w:r>
    </w:p>
    <w:p w:rsidR="0046211F" w:rsidRPr="00C30304" w:rsidRDefault="0046211F" w:rsidP="0046211F"/>
    <w:p w:rsidR="0046211F" w:rsidRPr="00C30304" w:rsidRDefault="0046211F" w:rsidP="0046211F">
      <w:r w:rsidRPr="00C30304">
        <w:t>539</w:t>
      </w:r>
    </w:p>
    <w:p w:rsidR="0046211F" w:rsidRPr="00C30304" w:rsidRDefault="0046211F" w:rsidP="0046211F">
      <w:r w:rsidRPr="00C30304">
        <w:t>00</w:t>
      </w:r>
      <w:r w:rsidRPr="00C30304">
        <w:t>：</w:t>
      </w:r>
      <w:r w:rsidRPr="00C30304">
        <w:t>28</w:t>
      </w:r>
      <w:r w:rsidRPr="00C30304">
        <w:t>：</w:t>
      </w:r>
      <w:r w:rsidRPr="00C30304">
        <w:t>42153 - &gt; 00</w:t>
      </w:r>
      <w:r w:rsidRPr="00C30304">
        <w:t>：</w:t>
      </w:r>
      <w:r w:rsidRPr="00C30304">
        <w:t>28</w:t>
      </w:r>
      <w:r w:rsidRPr="00C30304">
        <w:t>：</w:t>
      </w:r>
      <w:r w:rsidRPr="00C30304">
        <w:t>45222</w:t>
      </w:r>
    </w:p>
    <w:p w:rsidR="0046211F" w:rsidRPr="00C30304" w:rsidRDefault="0046211F" w:rsidP="0046211F">
      <w:r w:rsidRPr="00C30304">
        <w:t>&lt;i&gt; And so are the monitoring&lt;/i&gt;</w:t>
      </w:r>
    </w:p>
    <w:p w:rsidR="0046211F" w:rsidRPr="00C30304" w:rsidRDefault="0046211F" w:rsidP="0046211F">
      <w:r w:rsidRPr="00C30304">
        <w:t>&lt;i&gt; activities of the iaea.&lt;/i&gt;</w:t>
      </w:r>
    </w:p>
    <w:p w:rsidR="0046211F" w:rsidRPr="00C30304" w:rsidRDefault="0046211F" w:rsidP="0046211F">
      <w:r w:rsidRPr="00C30304">
        <w:t>国际原子能机构的监测活动也是如此。</w:t>
      </w:r>
    </w:p>
    <w:p w:rsidR="0046211F" w:rsidRPr="00C30304" w:rsidRDefault="0046211F" w:rsidP="0046211F"/>
    <w:p w:rsidR="0046211F" w:rsidRPr="00C30304" w:rsidRDefault="0046211F" w:rsidP="0046211F">
      <w:r w:rsidRPr="00C30304">
        <w:t>540</w:t>
      </w:r>
    </w:p>
    <w:p w:rsidR="0046211F" w:rsidRPr="00C30304" w:rsidRDefault="0046211F" w:rsidP="0046211F">
      <w:r w:rsidRPr="00C30304">
        <w:t>00</w:t>
      </w:r>
      <w:r w:rsidRPr="00C30304">
        <w:t>：</w:t>
      </w:r>
      <w:r w:rsidRPr="00C30304">
        <w:t>28</w:t>
      </w:r>
      <w:r w:rsidRPr="00C30304">
        <w:t>：</w:t>
      </w:r>
      <w:r w:rsidRPr="00C30304">
        <w:t>45224 - &gt; 00</w:t>
      </w:r>
      <w:r w:rsidRPr="00C30304">
        <w:t>：</w:t>
      </w:r>
      <w:r w:rsidRPr="00C30304">
        <w:t>28</w:t>
      </w:r>
      <w:r w:rsidRPr="00C30304">
        <w:t>：</w:t>
      </w:r>
      <w:r w:rsidRPr="00C30304">
        <w:t>46890</w:t>
      </w:r>
    </w:p>
    <w:p w:rsidR="0046211F" w:rsidRPr="00C30304" w:rsidRDefault="0046211F" w:rsidP="0046211F">
      <w:r w:rsidRPr="00C30304">
        <w:t>&lt;i&gt; There are basic principles.&lt;/i&gt;</w:t>
      </w:r>
    </w:p>
    <w:p w:rsidR="0046211F" w:rsidRPr="00C30304" w:rsidRDefault="0046211F" w:rsidP="0046211F">
      <w:r w:rsidRPr="00C30304">
        <w:t>它们都有基本的原则。</w:t>
      </w:r>
    </w:p>
    <w:p w:rsidR="0046211F" w:rsidRPr="00C30304" w:rsidRDefault="0046211F" w:rsidP="0046211F"/>
    <w:p w:rsidR="0046211F" w:rsidRPr="00C30304" w:rsidRDefault="0046211F" w:rsidP="0046211F">
      <w:r w:rsidRPr="00C30304">
        <w:t>541</w:t>
      </w:r>
    </w:p>
    <w:p w:rsidR="0046211F" w:rsidRPr="00C30304" w:rsidRDefault="0046211F" w:rsidP="0046211F">
      <w:r w:rsidRPr="00C30304">
        <w:t>00</w:t>
      </w:r>
      <w:r w:rsidRPr="00C30304">
        <w:t>：</w:t>
      </w:r>
      <w:r w:rsidRPr="00C30304">
        <w:t>28</w:t>
      </w:r>
      <w:r w:rsidRPr="00C30304">
        <w:t>：</w:t>
      </w:r>
      <w:r w:rsidRPr="00C30304">
        <w:t>46892 - &gt; 00</w:t>
      </w:r>
      <w:r w:rsidRPr="00C30304">
        <w:t>：</w:t>
      </w:r>
      <w:r w:rsidRPr="00C30304">
        <w:t>28</w:t>
      </w:r>
      <w:r w:rsidRPr="00C30304">
        <w:t>：</w:t>
      </w:r>
      <w:r w:rsidRPr="00C30304">
        <w:t>49626</w:t>
      </w:r>
    </w:p>
    <w:p w:rsidR="0046211F" w:rsidRPr="00C30304" w:rsidRDefault="0046211F" w:rsidP="0046211F">
      <w:r w:rsidRPr="00C30304">
        <w:t>&lt;i&gt; You want to see what goes in,&lt;/i&gt;</w:t>
      </w:r>
    </w:p>
    <w:p w:rsidR="0046211F" w:rsidRPr="00C30304" w:rsidRDefault="0046211F" w:rsidP="0046211F">
      <w:r w:rsidRPr="00C30304">
        <w:t>&lt;i&gt; what goes out,&lt;/i&gt;</w:t>
      </w:r>
    </w:p>
    <w:p w:rsidR="0046211F" w:rsidRPr="00C30304" w:rsidRDefault="0046211F" w:rsidP="0046211F"/>
    <w:p w:rsidR="0046211F" w:rsidRPr="00C30304" w:rsidRDefault="0046211F" w:rsidP="0046211F">
      <w:r w:rsidRPr="00C30304">
        <w:t>542</w:t>
      </w:r>
    </w:p>
    <w:p w:rsidR="0046211F" w:rsidRPr="00C30304" w:rsidRDefault="0046211F" w:rsidP="0046211F">
      <w:r w:rsidRPr="00C30304">
        <w:t>00</w:t>
      </w:r>
      <w:r w:rsidRPr="00C30304">
        <w:t>：</w:t>
      </w:r>
      <w:r w:rsidRPr="00C30304">
        <w:t>28</w:t>
      </w:r>
      <w:r w:rsidRPr="00C30304">
        <w:t>：</w:t>
      </w:r>
      <w:r w:rsidRPr="00C30304">
        <w:t>49894 - &gt; 00</w:t>
      </w:r>
      <w:r w:rsidRPr="00C30304">
        <w:t>：</w:t>
      </w:r>
      <w:r w:rsidRPr="00C30304">
        <w:t>28</w:t>
      </w:r>
      <w:r w:rsidRPr="00C30304">
        <w:t>：</w:t>
      </w:r>
      <w:r w:rsidRPr="00C30304">
        <w:t>52062</w:t>
      </w:r>
    </w:p>
    <w:p w:rsidR="0046211F" w:rsidRPr="00C30304" w:rsidRDefault="0046211F" w:rsidP="0046211F">
      <w:r w:rsidRPr="00C30304">
        <w:t>&lt;i&gt; and then on top of that&lt;/i&gt;</w:t>
      </w:r>
    </w:p>
    <w:p w:rsidR="0046211F" w:rsidRPr="00C30304" w:rsidRDefault="0046211F" w:rsidP="0046211F">
      <w:r w:rsidRPr="00C30304">
        <w:t>&lt;i&gt; you make sure that&lt;/i&gt;</w:t>
      </w:r>
    </w:p>
    <w:p w:rsidR="0046211F" w:rsidRPr="00C30304" w:rsidRDefault="0046211F" w:rsidP="0046211F"/>
    <w:p w:rsidR="0046211F" w:rsidRPr="00C30304" w:rsidRDefault="0046211F" w:rsidP="0046211F">
      <w:r w:rsidRPr="00C30304">
        <w:t>543</w:t>
      </w:r>
    </w:p>
    <w:p w:rsidR="0046211F" w:rsidRPr="00C30304" w:rsidRDefault="0046211F" w:rsidP="0046211F">
      <w:r w:rsidRPr="00C30304">
        <w:t>00</w:t>
      </w:r>
      <w:r w:rsidRPr="00C30304">
        <w:t>：</w:t>
      </w:r>
      <w:r w:rsidRPr="00C30304">
        <w:t>28</w:t>
      </w:r>
      <w:r w:rsidRPr="00C30304">
        <w:t>：</w:t>
      </w:r>
      <w:r w:rsidRPr="00C30304">
        <w:t>52064 - &gt; 00</w:t>
      </w:r>
      <w:r w:rsidRPr="00C30304">
        <w:t>：</w:t>
      </w:r>
      <w:r w:rsidRPr="00C30304">
        <w:t>28</w:t>
      </w:r>
      <w:r w:rsidRPr="00C30304">
        <w:t>：</w:t>
      </w:r>
      <w:r w:rsidRPr="00C30304">
        <w:t>54531</w:t>
      </w:r>
    </w:p>
    <w:p w:rsidR="0046211F" w:rsidRPr="00C30304" w:rsidRDefault="0046211F" w:rsidP="0046211F">
      <w:r w:rsidRPr="00C30304">
        <w:t>&lt;i&gt; it produces&lt;/i&gt;</w:t>
      </w:r>
    </w:p>
    <w:p w:rsidR="0046211F" w:rsidRPr="00C30304" w:rsidRDefault="0046211F" w:rsidP="0046211F">
      <w:r w:rsidRPr="00C30304">
        <w:t>&lt;i&gt; low enriched uranium&lt;/i&gt;</w:t>
      </w:r>
    </w:p>
    <w:p w:rsidR="0046211F" w:rsidRPr="00C30304" w:rsidRDefault="0046211F" w:rsidP="0046211F"/>
    <w:p w:rsidR="0046211F" w:rsidRPr="00C30304" w:rsidRDefault="0046211F" w:rsidP="0046211F">
      <w:r w:rsidRPr="00C30304">
        <w:t>544</w:t>
      </w:r>
    </w:p>
    <w:p w:rsidR="0046211F" w:rsidRPr="00C30304" w:rsidRDefault="0046211F" w:rsidP="0046211F">
      <w:r w:rsidRPr="00C30304">
        <w:t>00</w:t>
      </w:r>
      <w:r w:rsidRPr="00C30304">
        <w:t>：</w:t>
      </w:r>
      <w:r w:rsidRPr="00C30304">
        <w:t>28</w:t>
      </w:r>
      <w:r w:rsidRPr="00C30304">
        <w:t>：</w:t>
      </w:r>
      <w:r w:rsidRPr="00C30304">
        <w:t>54533 - &gt; 00</w:t>
      </w:r>
      <w:r w:rsidRPr="00C30304">
        <w:t>：</w:t>
      </w:r>
      <w:r w:rsidRPr="00C30304">
        <w:t>28</w:t>
      </w:r>
      <w:r w:rsidRPr="00C30304">
        <w:t>：</w:t>
      </w:r>
      <w:r w:rsidRPr="00C30304">
        <w:t>56,934</w:t>
      </w:r>
    </w:p>
    <w:p w:rsidR="0046211F" w:rsidRPr="00C30304" w:rsidRDefault="0046211F" w:rsidP="0046211F">
      <w:r w:rsidRPr="00C30304">
        <w:t>&lt;i&gt; instead of anything to do with&lt;/i&gt;</w:t>
      </w:r>
    </w:p>
    <w:p w:rsidR="0046211F" w:rsidRPr="00C30304" w:rsidRDefault="0046211F" w:rsidP="0046211F">
      <w:r w:rsidRPr="00C30304">
        <w:t>&lt;i&gt; the higher enrichments&lt;/i&gt;</w:t>
      </w:r>
    </w:p>
    <w:p w:rsidR="0046211F" w:rsidRPr="00C30304" w:rsidRDefault="0046211F" w:rsidP="0046211F"/>
    <w:p w:rsidR="0046211F" w:rsidRPr="00C30304" w:rsidRDefault="0046211F" w:rsidP="0046211F">
      <w:r w:rsidRPr="00C30304">
        <w:t>545</w:t>
      </w:r>
    </w:p>
    <w:p w:rsidR="0046211F" w:rsidRPr="00C30304" w:rsidRDefault="0046211F" w:rsidP="0046211F">
      <w:r w:rsidRPr="00C30304">
        <w:t>00</w:t>
      </w:r>
      <w:r w:rsidRPr="00C30304">
        <w:t>：</w:t>
      </w:r>
      <w:r w:rsidRPr="00C30304">
        <w:t>28</w:t>
      </w:r>
      <w:r w:rsidRPr="00C30304">
        <w:t>：</w:t>
      </w:r>
      <w:r w:rsidRPr="00C30304">
        <w:t>56936 - &gt; 00</w:t>
      </w:r>
      <w:r w:rsidRPr="00C30304">
        <w:t>：</w:t>
      </w:r>
      <w:r w:rsidRPr="00C30304">
        <w:t>28</w:t>
      </w:r>
      <w:r w:rsidRPr="00C30304">
        <w:t>：</w:t>
      </w:r>
      <w:r w:rsidRPr="00C30304">
        <w:t>59103</w:t>
      </w:r>
    </w:p>
    <w:p w:rsidR="0046211F" w:rsidRPr="00C30304" w:rsidRDefault="0046211F" w:rsidP="0046211F">
      <w:r w:rsidRPr="00C30304">
        <w:t>&lt;i&gt; and nuclear weapon&lt;/i&gt;</w:t>
      </w:r>
    </w:p>
    <w:p w:rsidR="0046211F" w:rsidRPr="00C30304" w:rsidRDefault="0046211F" w:rsidP="0046211F">
      <w:r w:rsidRPr="00C30304">
        <w:t>&lt;i&gt; grade uranium.&lt;/i&gt;</w:t>
      </w:r>
    </w:p>
    <w:p w:rsidR="0046211F" w:rsidRPr="00C30304" w:rsidRDefault="0046211F" w:rsidP="0046211F">
      <w:r w:rsidRPr="00C30304">
        <w:t>你想看看什么运进来，什么运出去，此外，你还需要确保它生产出的是低浓缩铀，而不是任何高度的浓缩与核武器级铀。</w:t>
      </w:r>
    </w:p>
    <w:p w:rsidR="0046211F" w:rsidRPr="00C30304" w:rsidRDefault="0046211F" w:rsidP="0046211F"/>
    <w:p w:rsidR="0046211F" w:rsidRPr="00C30304" w:rsidRDefault="0046211F" w:rsidP="0046211F">
      <w:r w:rsidRPr="00C30304">
        <w:t>546</w:t>
      </w:r>
    </w:p>
    <w:p w:rsidR="0046211F" w:rsidRPr="00C30304" w:rsidRDefault="0046211F" w:rsidP="0046211F">
      <w:r w:rsidRPr="00C30304">
        <w:t>00</w:t>
      </w:r>
      <w:r w:rsidRPr="00C30304">
        <w:t>：</w:t>
      </w:r>
      <w:r w:rsidRPr="00C30304">
        <w:t>29</w:t>
      </w:r>
      <w:r w:rsidRPr="00C30304">
        <w:t>：</w:t>
      </w:r>
      <w:r w:rsidRPr="00C30304">
        <w:t>05076 - &gt; 00</w:t>
      </w:r>
      <w:r w:rsidRPr="00C30304">
        <w:t>：</w:t>
      </w:r>
      <w:r w:rsidRPr="00C30304">
        <w:t>29</w:t>
      </w:r>
      <w:r w:rsidRPr="00C30304">
        <w:t>：</w:t>
      </w:r>
      <w:r w:rsidRPr="00C30304">
        <w:t>06443</w:t>
      </w:r>
    </w:p>
    <w:p w:rsidR="0046211F" w:rsidRPr="00C30304" w:rsidRDefault="0046211F" w:rsidP="0046211F">
      <w:r w:rsidRPr="00C30304">
        <w:t>Emad kiyaei:&lt;i&gt; Iran's nuclear facilities&lt;/i&gt;</w:t>
      </w:r>
    </w:p>
    <w:p w:rsidR="0046211F" w:rsidRPr="00C30304" w:rsidRDefault="0046211F" w:rsidP="0046211F"/>
    <w:p w:rsidR="0046211F" w:rsidRPr="00C30304" w:rsidRDefault="0046211F" w:rsidP="0046211F"/>
    <w:p w:rsidR="0046211F" w:rsidRPr="00C30304" w:rsidRDefault="0046211F" w:rsidP="0046211F">
      <w:r w:rsidRPr="00C30304">
        <w:t>547</w:t>
      </w:r>
    </w:p>
    <w:p w:rsidR="0046211F" w:rsidRPr="00C30304" w:rsidRDefault="0046211F" w:rsidP="0046211F">
      <w:r w:rsidRPr="00C30304">
        <w:t>00</w:t>
      </w:r>
      <w:r w:rsidRPr="00C30304">
        <w:t>：</w:t>
      </w:r>
      <w:r w:rsidRPr="00C30304">
        <w:t>29</w:t>
      </w:r>
      <w:r w:rsidRPr="00C30304">
        <w:t>：</w:t>
      </w:r>
      <w:r w:rsidRPr="00C30304">
        <w:t>06445 - &gt; 00</w:t>
      </w:r>
      <w:r w:rsidRPr="00C30304">
        <w:t>：</w:t>
      </w:r>
      <w:r w:rsidRPr="00C30304">
        <w:t>29</w:t>
      </w:r>
      <w:r w:rsidRPr="00C30304">
        <w:t>：</w:t>
      </w:r>
      <w:r w:rsidRPr="00C30304">
        <w:t>08679</w:t>
      </w:r>
    </w:p>
    <w:p w:rsidR="0046211F" w:rsidRPr="00C30304" w:rsidRDefault="0046211F" w:rsidP="0046211F">
      <w:r w:rsidRPr="00C30304">
        <w:t>&lt;i&gt; are under 24-hour watch.&lt;/i&gt;</w:t>
      </w:r>
    </w:p>
    <w:p w:rsidR="0046211F" w:rsidRPr="00C30304" w:rsidRDefault="0046211F" w:rsidP="0046211F"/>
    <w:p w:rsidR="0046211F" w:rsidRPr="00C30304" w:rsidRDefault="0046211F" w:rsidP="0046211F">
      <w:r w:rsidRPr="00C30304">
        <w:t>548</w:t>
      </w:r>
    </w:p>
    <w:p w:rsidR="0046211F" w:rsidRPr="00C30304" w:rsidRDefault="0046211F" w:rsidP="0046211F">
      <w:r w:rsidRPr="00C30304">
        <w:t>00</w:t>
      </w:r>
      <w:r w:rsidRPr="00C30304">
        <w:t>：</w:t>
      </w:r>
      <w:r w:rsidRPr="00C30304">
        <w:t>29</w:t>
      </w:r>
      <w:r w:rsidRPr="00C30304">
        <w:t>：</w:t>
      </w:r>
      <w:r w:rsidRPr="00C30304">
        <w:t>09380 - &gt; 00</w:t>
      </w:r>
      <w:r w:rsidRPr="00C30304">
        <w:t>：</w:t>
      </w:r>
      <w:r w:rsidRPr="00C30304">
        <w:t>29</w:t>
      </w:r>
      <w:r w:rsidRPr="00C30304">
        <w:t>：</w:t>
      </w:r>
      <w:r w:rsidRPr="00C30304">
        <w:t>11715</w:t>
      </w:r>
    </w:p>
    <w:p w:rsidR="0046211F" w:rsidRPr="00C30304" w:rsidRDefault="0046211F" w:rsidP="0046211F">
      <w:r w:rsidRPr="00C30304">
        <w:t>&lt;i&gt; Of the united nations&lt;/i&gt;</w:t>
      </w:r>
    </w:p>
    <w:p w:rsidR="0046211F" w:rsidRPr="00C30304" w:rsidRDefault="0046211F" w:rsidP="0046211F">
      <w:r w:rsidRPr="00C30304">
        <w:t>&lt;i&gt; nuclear watchdog,&lt;/i&gt;</w:t>
      </w:r>
    </w:p>
    <w:p w:rsidR="0046211F" w:rsidRPr="00C30304" w:rsidRDefault="0046211F" w:rsidP="0046211F"/>
    <w:p w:rsidR="0046211F" w:rsidRPr="00C30304" w:rsidRDefault="0046211F" w:rsidP="0046211F">
      <w:r w:rsidRPr="00C30304">
        <w:t>549</w:t>
      </w:r>
    </w:p>
    <w:p w:rsidR="0046211F" w:rsidRPr="00C30304" w:rsidRDefault="0046211F" w:rsidP="0046211F">
      <w:r w:rsidRPr="00C30304">
        <w:t>00</w:t>
      </w:r>
      <w:r w:rsidRPr="00C30304">
        <w:t>：</w:t>
      </w:r>
      <w:r w:rsidRPr="00C30304">
        <w:t>29</w:t>
      </w:r>
      <w:r w:rsidRPr="00C30304">
        <w:t>：</w:t>
      </w:r>
      <w:r w:rsidRPr="00C30304">
        <w:t>11,717 - &gt; 00</w:t>
      </w:r>
      <w:r w:rsidRPr="00C30304">
        <w:t>：</w:t>
      </w:r>
      <w:r w:rsidRPr="00C30304">
        <w:t>29</w:t>
      </w:r>
      <w:r w:rsidRPr="00C30304">
        <w:t>：</w:t>
      </w:r>
      <w:r w:rsidRPr="00C30304">
        <w:t>15018</w:t>
      </w:r>
    </w:p>
    <w:p w:rsidR="0046211F" w:rsidRPr="00C30304" w:rsidRDefault="0046211F" w:rsidP="0046211F">
      <w:r w:rsidRPr="00C30304">
        <w:lastRenderedPageBreak/>
        <w:t>&lt;i&gt; the iaea, the international&lt;/i&gt;</w:t>
      </w:r>
    </w:p>
    <w:p w:rsidR="0046211F" w:rsidRPr="00C30304" w:rsidRDefault="0046211F" w:rsidP="0046211F">
      <w:r w:rsidRPr="00C30304">
        <w:t>&lt;i&gt; atomic energy agency.&lt;/i</w:t>
      </w:r>
    </w:p>
    <w:p w:rsidR="0046211F" w:rsidRPr="00C30304" w:rsidRDefault="0046211F" w:rsidP="0046211F">
      <w:r w:rsidRPr="00C30304">
        <w:t>伊马德</w:t>
      </w:r>
      <w:r w:rsidRPr="00C30304">
        <w:t xml:space="preserve"> </w:t>
      </w:r>
      <w:r w:rsidRPr="00C30304">
        <w:t>齐亚埃：伊朗核设施正处在联合国核监督机构、国际原子能机构</w:t>
      </w:r>
      <w:r w:rsidRPr="00C30304">
        <w:t>24</w:t>
      </w:r>
      <w:r w:rsidRPr="00C30304">
        <w:t>小时不间断观察中。</w:t>
      </w:r>
    </w:p>
    <w:p w:rsidR="0046211F" w:rsidRPr="00C30304" w:rsidRDefault="0046211F" w:rsidP="0046211F"/>
    <w:p w:rsidR="0046211F" w:rsidRPr="00C30304" w:rsidRDefault="0046211F" w:rsidP="0046211F">
      <w:r w:rsidRPr="00C30304">
        <w:t>550</w:t>
      </w:r>
    </w:p>
    <w:p w:rsidR="0046211F" w:rsidRPr="00C30304" w:rsidRDefault="0046211F" w:rsidP="0046211F">
      <w:r w:rsidRPr="00C30304">
        <w:t>00</w:t>
      </w:r>
      <w:r w:rsidRPr="00C30304">
        <w:t>：</w:t>
      </w:r>
      <w:r w:rsidRPr="00C30304">
        <w:t>29</w:t>
      </w:r>
      <w:r w:rsidRPr="00C30304">
        <w:t>：</w:t>
      </w:r>
      <w:r w:rsidRPr="00C30304">
        <w:t>16387 - &gt; 00</w:t>
      </w:r>
      <w:r w:rsidRPr="00C30304">
        <w:t>：</w:t>
      </w:r>
      <w:r w:rsidRPr="00C30304">
        <w:t>29</w:t>
      </w:r>
      <w:r w:rsidRPr="00C30304">
        <w:t>：</w:t>
      </w:r>
      <w:r w:rsidRPr="00C30304">
        <w:t>20,591</w:t>
      </w:r>
    </w:p>
    <w:p w:rsidR="0046211F" w:rsidRPr="00C30304" w:rsidRDefault="0046211F" w:rsidP="0046211F">
      <w:r w:rsidRPr="00C30304">
        <w:t>Every single gram of iranian</w:t>
      </w:r>
    </w:p>
    <w:p w:rsidR="0046211F" w:rsidRPr="00C30304" w:rsidRDefault="0046211F" w:rsidP="0046211F">
      <w:r w:rsidRPr="00C30304">
        <w:t>fissile material...</w:t>
      </w:r>
    </w:p>
    <w:p w:rsidR="0046211F" w:rsidRPr="00C30304" w:rsidRDefault="0046211F" w:rsidP="0046211F">
      <w:r w:rsidRPr="00C30304">
        <w:t>伊朗的每一克裂变材料</w:t>
      </w:r>
      <w:r w:rsidRPr="00C30304">
        <w:t>...</w:t>
      </w:r>
    </w:p>
    <w:p w:rsidR="0046211F" w:rsidRPr="00C30304" w:rsidRDefault="0046211F" w:rsidP="0046211F"/>
    <w:p w:rsidR="0046211F" w:rsidRPr="00C30304" w:rsidRDefault="0046211F" w:rsidP="0046211F">
      <w:r w:rsidRPr="00C30304">
        <w:t>551</w:t>
      </w:r>
    </w:p>
    <w:p w:rsidR="0046211F" w:rsidRPr="00C30304" w:rsidRDefault="0046211F" w:rsidP="0046211F">
      <w:r w:rsidRPr="00C30304">
        <w:t>00</w:t>
      </w:r>
      <w:r w:rsidRPr="00C30304">
        <w:t>：</w:t>
      </w:r>
      <w:r w:rsidRPr="00C30304">
        <w:t>29</w:t>
      </w:r>
      <w:r w:rsidRPr="00C30304">
        <w:t>：</w:t>
      </w:r>
      <w:r w:rsidRPr="00C30304">
        <w:t>21,793 - &gt; 00</w:t>
      </w:r>
      <w:r w:rsidRPr="00C30304">
        <w:t>：</w:t>
      </w:r>
      <w:r w:rsidRPr="00C30304">
        <w:t>29</w:t>
      </w:r>
      <w:r w:rsidRPr="00C30304">
        <w:t>：</w:t>
      </w:r>
      <w:r w:rsidRPr="00C30304">
        <w:t>23160</w:t>
      </w:r>
    </w:p>
    <w:p w:rsidR="0046211F" w:rsidRPr="00C30304" w:rsidRDefault="0046211F" w:rsidP="0046211F">
      <w:r w:rsidRPr="00C30304">
        <w:t>Is accounted for.</w:t>
      </w:r>
    </w:p>
    <w:p w:rsidR="0046211F" w:rsidRPr="00C30304" w:rsidRDefault="0046211F" w:rsidP="0046211F">
      <w:r w:rsidRPr="00C30304">
        <w:t>所占的比重。</w:t>
      </w:r>
    </w:p>
    <w:p w:rsidR="0046211F" w:rsidRPr="00C30304" w:rsidRDefault="0046211F" w:rsidP="0046211F"/>
    <w:p w:rsidR="0046211F" w:rsidRPr="00C30304" w:rsidRDefault="0046211F" w:rsidP="0046211F">
      <w:r w:rsidRPr="00C30304">
        <w:t>552</w:t>
      </w:r>
    </w:p>
    <w:p w:rsidR="0046211F" w:rsidRPr="00C30304" w:rsidRDefault="0046211F" w:rsidP="0046211F">
      <w:r w:rsidRPr="00C30304">
        <w:t>00</w:t>
      </w:r>
      <w:r w:rsidRPr="00C30304">
        <w:t>：</w:t>
      </w:r>
      <w:r w:rsidRPr="00C30304">
        <w:t>29</w:t>
      </w:r>
      <w:r w:rsidRPr="00C30304">
        <w:t>：</w:t>
      </w:r>
      <w:r w:rsidRPr="00C30304">
        <w:t>25964 - &gt; 00</w:t>
      </w:r>
      <w:r w:rsidRPr="00C30304">
        <w:t>：</w:t>
      </w:r>
      <w:r w:rsidRPr="00C30304">
        <w:t>29</w:t>
      </w:r>
      <w:r w:rsidRPr="00C30304">
        <w:t>：</w:t>
      </w:r>
      <w:r w:rsidRPr="00C30304">
        <w:t>28,432</w:t>
      </w:r>
    </w:p>
    <w:p w:rsidR="0046211F" w:rsidRPr="00C30304" w:rsidRDefault="0046211F" w:rsidP="0046211F">
      <w:r w:rsidRPr="00C30304">
        <w:t>&lt;i&gt; They have, like, basically&lt;/i&gt;</w:t>
      </w:r>
    </w:p>
    <w:p w:rsidR="0046211F" w:rsidRPr="00C30304" w:rsidRDefault="0046211F" w:rsidP="0046211F">
      <w:r w:rsidRPr="00C30304">
        <w:t>&lt;i&gt; seals they put&lt;/i&gt;</w:t>
      </w:r>
    </w:p>
    <w:p w:rsidR="0046211F" w:rsidRPr="00C30304" w:rsidRDefault="0046211F" w:rsidP="0046211F"/>
    <w:p w:rsidR="0046211F" w:rsidRPr="00C30304" w:rsidRDefault="0046211F" w:rsidP="0046211F">
      <w:r w:rsidRPr="00C30304">
        <w:t>553</w:t>
      </w:r>
    </w:p>
    <w:p w:rsidR="0046211F" w:rsidRPr="00C30304" w:rsidRDefault="0046211F" w:rsidP="0046211F">
      <w:r w:rsidRPr="00C30304">
        <w:t>00</w:t>
      </w:r>
      <w:r w:rsidRPr="00C30304">
        <w:t>：</w:t>
      </w:r>
      <w:r w:rsidRPr="00C30304">
        <w:t>29</w:t>
      </w:r>
      <w:r w:rsidRPr="00C30304">
        <w:t>：</w:t>
      </w:r>
      <w:r w:rsidRPr="00C30304">
        <w:t>28434 - &gt; 00</w:t>
      </w:r>
      <w:r w:rsidRPr="00C30304">
        <w:t>：</w:t>
      </w:r>
      <w:r w:rsidRPr="00C30304">
        <w:t>29</w:t>
      </w:r>
      <w:r w:rsidRPr="00C30304">
        <w:t>：</w:t>
      </w:r>
      <w:r w:rsidRPr="00C30304">
        <w:t>32002</w:t>
      </w:r>
    </w:p>
    <w:p w:rsidR="0046211F" w:rsidRPr="00C30304" w:rsidRDefault="0046211F" w:rsidP="0046211F">
      <w:r w:rsidRPr="00C30304">
        <w:t>&lt;i&gt; on fissile materials.&lt;/i&gt;</w:t>
      </w:r>
    </w:p>
    <w:p w:rsidR="0046211F" w:rsidRPr="00C30304" w:rsidRDefault="0046211F" w:rsidP="0046211F">
      <w:r w:rsidRPr="00C30304">
        <w:t>&lt;i&gt; There are iaea seals.&lt;/i&gt;</w:t>
      </w:r>
    </w:p>
    <w:p w:rsidR="0046211F" w:rsidRPr="00C30304" w:rsidRDefault="0046211F" w:rsidP="0046211F">
      <w:r w:rsidRPr="00C30304">
        <w:t>只要他们有一样裂变材料，基本上就会被封存。那儿就会有国际原子能机构的封印。</w:t>
      </w:r>
    </w:p>
    <w:p w:rsidR="0046211F" w:rsidRPr="00C30304" w:rsidRDefault="0046211F" w:rsidP="0046211F"/>
    <w:p w:rsidR="0046211F" w:rsidRPr="00C30304" w:rsidRDefault="0046211F" w:rsidP="0046211F">
      <w:r w:rsidRPr="00C30304">
        <w:t>554</w:t>
      </w:r>
    </w:p>
    <w:p w:rsidR="0046211F" w:rsidRPr="00C30304" w:rsidRDefault="0046211F" w:rsidP="0046211F">
      <w:r w:rsidRPr="00C30304">
        <w:t>00</w:t>
      </w:r>
      <w:r w:rsidRPr="00C30304">
        <w:t>：</w:t>
      </w:r>
      <w:r w:rsidRPr="00C30304">
        <w:t>29</w:t>
      </w:r>
      <w:r w:rsidRPr="00C30304">
        <w:t>：</w:t>
      </w:r>
      <w:r w:rsidRPr="00C30304">
        <w:t>32237 - &gt; 00</w:t>
      </w:r>
      <w:r w:rsidRPr="00C30304">
        <w:t>：</w:t>
      </w:r>
      <w:r w:rsidRPr="00C30304">
        <w:t>29</w:t>
      </w:r>
      <w:r w:rsidRPr="00C30304">
        <w:t>：</w:t>
      </w:r>
      <w:r w:rsidRPr="00C30304">
        <w:t>34,538</w:t>
      </w:r>
    </w:p>
    <w:p w:rsidR="0046211F" w:rsidRPr="00C30304" w:rsidRDefault="0046211F" w:rsidP="0046211F">
      <w:r w:rsidRPr="00C30304">
        <w:t>You can't break it</w:t>
      </w:r>
    </w:p>
    <w:p w:rsidR="0046211F" w:rsidRPr="00C30304" w:rsidRDefault="0046211F" w:rsidP="0046211F"/>
    <w:p w:rsidR="0046211F" w:rsidRPr="00C30304" w:rsidRDefault="0046211F" w:rsidP="0046211F">
      <w:r w:rsidRPr="00C30304">
        <w:t>555</w:t>
      </w:r>
    </w:p>
    <w:p w:rsidR="0046211F" w:rsidRPr="00C30304" w:rsidRDefault="0046211F" w:rsidP="0046211F">
      <w:r w:rsidRPr="00C30304">
        <w:t>00</w:t>
      </w:r>
      <w:r w:rsidRPr="00C30304">
        <w:t>：</w:t>
      </w:r>
      <w:r w:rsidRPr="00C30304">
        <w:t>29</w:t>
      </w:r>
      <w:r w:rsidRPr="00C30304">
        <w:t>：</w:t>
      </w:r>
      <w:r w:rsidRPr="00C30304">
        <w:t>34540 - &gt; 00</w:t>
      </w:r>
      <w:r w:rsidRPr="00C30304">
        <w:t>：</w:t>
      </w:r>
      <w:r w:rsidRPr="00C30304">
        <w:t>29</w:t>
      </w:r>
      <w:r w:rsidRPr="00C30304">
        <w:t>：</w:t>
      </w:r>
      <w:r w:rsidRPr="00C30304">
        <w:t>36373</w:t>
      </w:r>
    </w:p>
    <w:p w:rsidR="0046211F" w:rsidRPr="00C30304" w:rsidRDefault="0046211F" w:rsidP="0046211F">
      <w:r w:rsidRPr="00C30304">
        <w:t>without getting noticed.</w:t>
      </w:r>
    </w:p>
    <w:p w:rsidR="0046211F" w:rsidRPr="00C30304" w:rsidRDefault="0046211F" w:rsidP="0046211F">
      <w:r w:rsidRPr="00C30304">
        <w:t>你不能在不注意的情况下撕下它。</w:t>
      </w:r>
    </w:p>
    <w:p w:rsidR="0046211F" w:rsidRPr="00C30304" w:rsidRDefault="0046211F" w:rsidP="0046211F"/>
    <w:p w:rsidR="0046211F" w:rsidRPr="00C30304" w:rsidRDefault="0046211F" w:rsidP="0046211F">
      <w:r w:rsidRPr="00C30304">
        <w:t>556</w:t>
      </w:r>
    </w:p>
    <w:p w:rsidR="0046211F" w:rsidRPr="00C30304" w:rsidRDefault="0046211F" w:rsidP="0046211F">
      <w:r w:rsidRPr="00C30304">
        <w:t>00</w:t>
      </w:r>
      <w:r w:rsidRPr="00C30304">
        <w:t>：</w:t>
      </w:r>
      <w:r w:rsidRPr="00C30304">
        <w:t>29</w:t>
      </w:r>
      <w:r w:rsidRPr="00C30304">
        <w:t>：</w:t>
      </w:r>
      <w:r w:rsidRPr="00C30304">
        <w:t>38376 - &gt; 00</w:t>
      </w:r>
      <w:r w:rsidRPr="00C30304">
        <w:t>：</w:t>
      </w:r>
      <w:r w:rsidRPr="00C30304">
        <w:t>29</w:t>
      </w:r>
      <w:r w:rsidRPr="00C30304">
        <w:t>：</w:t>
      </w:r>
      <w:r w:rsidRPr="00C30304">
        <w:t>40611</w:t>
      </w:r>
    </w:p>
    <w:p w:rsidR="0046211F" w:rsidRPr="00C30304" w:rsidRDefault="0046211F" w:rsidP="0046211F">
      <w:r w:rsidRPr="00C30304">
        <w:t>Heinonen:&lt;i&gt; When you look&lt;/i&gt;</w:t>
      </w:r>
    </w:p>
    <w:p w:rsidR="0046211F" w:rsidRPr="00C30304" w:rsidRDefault="0046211F" w:rsidP="0046211F">
      <w:r w:rsidRPr="00C30304">
        <w:t>&lt;i&gt; at the uranium&lt;/i&gt;</w:t>
      </w:r>
    </w:p>
    <w:p w:rsidR="0046211F" w:rsidRPr="00C30304" w:rsidRDefault="0046211F" w:rsidP="0046211F"/>
    <w:p w:rsidR="0046211F" w:rsidRPr="00C30304" w:rsidRDefault="0046211F" w:rsidP="0046211F">
      <w:r w:rsidRPr="00C30304">
        <w:t>557</w:t>
      </w:r>
    </w:p>
    <w:p w:rsidR="0046211F" w:rsidRPr="00C30304" w:rsidRDefault="0046211F" w:rsidP="0046211F">
      <w:r w:rsidRPr="00C30304">
        <w:t>00</w:t>
      </w:r>
      <w:r w:rsidRPr="00C30304">
        <w:t>：</w:t>
      </w:r>
      <w:r w:rsidRPr="00C30304">
        <w:t>29</w:t>
      </w:r>
      <w:r w:rsidRPr="00C30304">
        <w:t>：</w:t>
      </w:r>
      <w:r w:rsidRPr="00C30304">
        <w:t>40613 - &gt; 00</w:t>
      </w:r>
      <w:r w:rsidRPr="00C30304">
        <w:t>：</w:t>
      </w:r>
      <w:r w:rsidRPr="00C30304">
        <w:t>29</w:t>
      </w:r>
      <w:r w:rsidRPr="00C30304">
        <w:t>：</w:t>
      </w:r>
      <w:r w:rsidRPr="00C30304">
        <w:t>44481</w:t>
      </w:r>
    </w:p>
    <w:p w:rsidR="0046211F" w:rsidRPr="00C30304" w:rsidRDefault="0046211F" w:rsidP="0046211F">
      <w:r w:rsidRPr="00C30304">
        <w:t>&lt;i&gt; which was there in natanz,&lt;/i&gt;</w:t>
      </w:r>
    </w:p>
    <w:p w:rsidR="0046211F" w:rsidRPr="00C30304" w:rsidRDefault="0046211F" w:rsidP="0046211F">
      <w:r w:rsidRPr="00C30304">
        <w:lastRenderedPageBreak/>
        <w:t>&lt;i&gt; it was a very special uranium.&lt;/i&gt;</w:t>
      </w:r>
    </w:p>
    <w:p w:rsidR="0046211F" w:rsidRPr="00C30304" w:rsidRDefault="0046211F" w:rsidP="0046211F">
      <w:r w:rsidRPr="00C30304">
        <w:t>海诺宁：你看看在纳坦兹的这个铀，它是一种非常特殊的铀。</w:t>
      </w:r>
    </w:p>
    <w:p w:rsidR="0046211F" w:rsidRPr="00C30304" w:rsidRDefault="0046211F" w:rsidP="0046211F"/>
    <w:p w:rsidR="0046211F" w:rsidRPr="00C30304" w:rsidRDefault="0046211F" w:rsidP="0046211F">
      <w:r w:rsidRPr="00C30304">
        <w:t>558</w:t>
      </w:r>
    </w:p>
    <w:p w:rsidR="0046211F" w:rsidRPr="00C30304" w:rsidRDefault="0046211F" w:rsidP="0046211F">
      <w:r w:rsidRPr="00C30304">
        <w:t>00</w:t>
      </w:r>
      <w:r w:rsidRPr="00C30304">
        <w:t>：</w:t>
      </w:r>
      <w:r w:rsidRPr="00C30304">
        <w:t>29</w:t>
      </w:r>
      <w:r w:rsidRPr="00C30304">
        <w:t>：</w:t>
      </w:r>
      <w:r w:rsidRPr="00C30304">
        <w:t>44649 - &gt; 00</w:t>
      </w:r>
      <w:r w:rsidRPr="00C30304">
        <w:t>：</w:t>
      </w:r>
      <w:r w:rsidRPr="00C30304">
        <w:t>29</w:t>
      </w:r>
      <w:r w:rsidRPr="00C30304">
        <w:t>：</w:t>
      </w:r>
      <w:r w:rsidRPr="00C30304">
        <w:t>50053</w:t>
      </w:r>
    </w:p>
    <w:p w:rsidR="0046211F" w:rsidRPr="00C30304" w:rsidRDefault="0046211F" w:rsidP="0046211F">
      <w:r w:rsidRPr="00C30304">
        <w:t>This is called isotope 236,</w:t>
      </w:r>
    </w:p>
    <w:p w:rsidR="0046211F" w:rsidRPr="00C30304" w:rsidRDefault="0046211F" w:rsidP="0046211F">
      <w:r w:rsidRPr="00C30304">
        <w:t>and that was a puzzle to us,</w:t>
      </w:r>
    </w:p>
    <w:p w:rsidR="0046211F" w:rsidRPr="00C30304" w:rsidRDefault="0046211F" w:rsidP="0046211F">
      <w:r w:rsidRPr="00C30304">
        <w:t>这就是所谓的同位素</w:t>
      </w:r>
      <w:r w:rsidRPr="00C30304">
        <w:t>236</w:t>
      </w:r>
    </w:p>
    <w:p w:rsidR="0046211F" w:rsidRPr="00C30304" w:rsidRDefault="0046211F" w:rsidP="0046211F">
      <w:r w:rsidRPr="00C30304">
        <w:t>这件事是令我们困惑的。</w:t>
      </w:r>
    </w:p>
    <w:p w:rsidR="0046211F" w:rsidRPr="00C30304" w:rsidRDefault="0046211F" w:rsidP="0046211F"/>
    <w:p w:rsidR="0046211F" w:rsidRPr="00C30304" w:rsidRDefault="0046211F" w:rsidP="0046211F">
      <w:r w:rsidRPr="00C30304">
        <w:t>559</w:t>
      </w:r>
    </w:p>
    <w:p w:rsidR="0046211F" w:rsidRPr="00C30304" w:rsidRDefault="0046211F" w:rsidP="0046211F">
      <w:r w:rsidRPr="00C30304">
        <w:t>00</w:t>
      </w:r>
      <w:r w:rsidRPr="00C30304">
        <w:t>：</w:t>
      </w:r>
      <w:r w:rsidRPr="00C30304">
        <w:t>29</w:t>
      </w:r>
      <w:r w:rsidRPr="00C30304">
        <w:t>：</w:t>
      </w:r>
      <w:r w:rsidRPr="00C30304">
        <w:t>50055 - &gt; 00</w:t>
      </w:r>
      <w:r w:rsidRPr="00C30304">
        <w:t>：</w:t>
      </w:r>
      <w:r w:rsidRPr="00C30304">
        <w:t>29</w:t>
      </w:r>
      <w:r w:rsidRPr="00C30304">
        <w:t>：</w:t>
      </w:r>
      <w:r w:rsidRPr="00C30304">
        <w:t>52489</w:t>
      </w:r>
    </w:p>
    <w:p w:rsidR="0046211F" w:rsidRPr="00C30304" w:rsidRDefault="0046211F" w:rsidP="0046211F">
      <w:r w:rsidRPr="00C30304">
        <w:t>because you only see</w:t>
      </w:r>
    </w:p>
    <w:p w:rsidR="0046211F" w:rsidRPr="00C30304" w:rsidRDefault="0046211F" w:rsidP="0046211F">
      <w:r w:rsidRPr="00C30304">
        <w:t>this sort of uranium</w:t>
      </w:r>
    </w:p>
    <w:p w:rsidR="0046211F" w:rsidRPr="00C30304" w:rsidRDefault="0046211F" w:rsidP="0046211F"/>
    <w:p w:rsidR="0046211F" w:rsidRPr="00C30304" w:rsidRDefault="0046211F" w:rsidP="0046211F">
      <w:r w:rsidRPr="00C30304">
        <w:t>560</w:t>
      </w:r>
    </w:p>
    <w:p w:rsidR="0046211F" w:rsidRPr="00C30304" w:rsidRDefault="0046211F" w:rsidP="0046211F">
      <w:r w:rsidRPr="00C30304">
        <w:t>00</w:t>
      </w:r>
      <w:r w:rsidRPr="00C30304">
        <w:t>：</w:t>
      </w:r>
      <w:r w:rsidRPr="00C30304">
        <w:t>29</w:t>
      </w:r>
      <w:r w:rsidRPr="00C30304">
        <w:t>：</w:t>
      </w:r>
      <w:r w:rsidRPr="00C30304">
        <w:t>52491 - &gt; 00</w:t>
      </w:r>
      <w:r w:rsidRPr="00C30304">
        <w:t>：</w:t>
      </w:r>
      <w:r w:rsidRPr="00C30304">
        <w:t>29</w:t>
      </w:r>
      <w:r w:rsidRPr="00C30304">
        <w:t>：</w:t>
      </w:r>
      <w:r w:rsidRPr="00C30304">
        <w:t>55626</w:t>
      </w:r>
    </w:p>
    <w:p w:rsidR="0046211F" w:rsidRPr="00C30304" w:rsidRDefault="0046211F" w:rsidP="0046211F">
      <w:r w:rsidRPr="00C30304">
        <w:t>in states which</w:t>
      </w:r>
    </w:p>
    <w:p w:rsidR="0046211F" w:rsidRPr="00C30304" w:rsidRDefault="0046211F" w:rsidP="0046211F">
      <w:r w:rsidRPr="00C30304">
        <w:t>have had nuclear weapons.</w:t>
      </w:r>
    </w:p>
    <w:p w:rsidR="0046211F" w:rsidRPr="00C30304" w:rsidRDefault="0046211F" w:rsidP="0046211F">
      <w:r w:rsidRPr="00C30304">
        <w:t>因为你看到的这种铀存在于已拥有核武器的国家中。</w:t>
      </w:r>
    </w:p>
    <w:p w:rsidR="0046211F" w:rsidRPr="00C30304" w:rsidRDefault="0046211F" w:rsidP="0046211F"/>
    <w:p w:rsidR="0046211F" w:rsidRPr="00C30304" w:rsidRDefault="0046211F" w:rsidP="0046211F">
      <w:r w:rsidRPr="00C30304">
        <w:t>561</w:t>
      </w:r>
    </w:p>
    <w:p w:rsidR="0046211F" w:rsidRPr="00C30304" w:rsidRDefault="0046211F" w:rsidP="0046211F">
      <w:r w:rsidRPr="00C30304">
        <w:t>00</w:t>
      </w:r>
      <w:r w:rsidRPr="00C30304">
        <w:t>：</w:t>
      </w:r>
      <w:r w:rsidRPr="00C30304">
        <w:t>29</w:t>
      </w:r>
      <w:r w:rsidRPr="00C30304">
        <w:t>：</w:t>
      </w:r>
      <w:r w:rsidRPr="00C30304">
        <w:t>57495 - &gt; 00</w:t>
      </w:r>
      <w:r w:rsidRPr="00C30304">
        <w:t>：</w:t>
      </w:r>
      <w:r w:rsidRPr="00C30304">
        <w:t>30</w:t>
      </w:r>
      <w:r w:rsidRPr="00C30304">
        <w:t>：</w:t>
      </w:r>
      <w:r w:rsidRPr="00C30304">
        <w:t>00197</w:t>
      </w:r>
    </w:p>
    <w:p w:rsidR="0046211F" w:rsidRPr="00C30304" w:rsidRDefault="0046211F" w:rsidP="0046211F">
      <w:r w:rsidRPr="00C30304">
        <w:t>&lt;i&gt; We realized that&lt;/i&gt;</w:t>
      </w:r>
    </w:p>
    <w:p w:rsidR="0046211F" w:rsidRPr="00C30304" w:rsidRDefault="0046211F" w:rsidP="0046211F">
      <w:r w:rsidRPr="00C30304">
        <w:t>&lt;i&gt; they had cheated us.&lt;/i&gt;</w:t>
      </w:r>
    </w:p>
    <w:p w:rsidR="0046211F" w:rsidRPr="00C30304" w:rsidRDefault="0046211F" w:rsidP="0046211F">
      <w:r w:rsidRPr="00C30304">
        <w:t>我们意识到，他们骗了我们。</w:t>
      </w:r>
    </w:p>
    <w:p w:rsidR="0046211F" w:rsidRPr="00C30304" w:rsidRDefault="0046211F" w:rsidP="0046211F"/>
    <w:p w:rsidR="0046211F" w:rsidRPr="00C30304" w:rsidRDefault="0046211F" w:rsidP="0046211F">
      <w:r w:rsidRPr="00C30304">
        <w:t>562</w:t>
      </w:r>
    </w:p>
    <w:p w:rsidR="0046211F" w:rsidRPr="00C30304" w:rsidRDefault="0046211F" w:rsidP="0046211F">
      <w:r w:rsidRPr="00C30304">
        <w:t>00</w:t>
      </w:r>
      <w:r w:rsidRPr="00C30304">
        <w:t>：</w:t>
      </w:r>
      <w:r w:rsidRPr="00C30304">
        <w:t>30</w:t>
      </w:r>
      <w:r w:rsidRPr="00C30304">
        <w:t>：</w:t>
      </w:r>
      <w:r w:rsidRPr="00C30304">
        <w:t>00899 - &gt; 00</w:t>
      </w:r>
      <w:r w:rsidRPr="00C30304">
        <w:t>：</w:t>
      </w:r>
      <w:r w:rsidRPr="00C30304">
        <w:t>30</w:t>
      </w:r>
      <w:r w:rsidRPr="00C30304">
        <w:t>：</w:t>
      </w:r>
      <w:r w:rsidRPr="00C30304">
        <w:t>04168</w:t>
      </w:r>
    </w:p>
    <w:p w:rsidR="0046211F" w:rsidRPr="00C30304" w:rsidRDefault="0046211F" w:rsidP="0046211F">
      <w:r w:rsidRPr="00C30304">
        <w:t>&lt;i&gt; This sort of equipment&lt;/i&gt;</w:t>
      </w:r>
    </w:p>
    <w:p w:rsidR="0046211F" w:rsidRPr="00C30304" w:rsidRDefault="0046211F" w:rsidP="0046211F">
      <w:r w:rsidRPr="00C30304">
        <w:t>&lt;i&gt; has been bought&lt;/i&gt;</w:t>
      </w:r>
    </w:p>
    <w:p w:rsidR="0046211F" w:rsidRPr="00C30304" w:rsidRDefault="0046211F" w:rsidP="0046211F"/>
    <w:p w:rsidR="0046211F" w:rsidRPr="00C30304" w:rsidRDefault="0046211F" w:rsidP="0046211F">
      <w:r w:rsidRPr="00C30304">
        <w:t>563</w:t>
      </w:r>
    </w:p>
    <w:p w:rsidR="0046211F" w:rsidRPr="00C30304" w:rsidRDefault="0046211F" w:rsidP="0046211F">
      <w:r w:rsidRPr="00C30304">
        <w:t>00</w:t>
      </w:r>
      <w:r w:rsidRPr="00C30304">
        <w:t>：</w:t>
      </w:r>
      <w:r w:rsidRPr="00C30304">
        <w:t>30</w:t>
      </w:r>
      <w:r w:rsidRPr="00C30304">
        <w:t>：</w:t>
      </w:r>
      <w:r w:rsidRPr="00C30304">
        <w:t>04170 - &gt; 00</w:t>
      </w:r>
      <w:r w:rsidRPr="00C30304">
        <w:t>：</w:t>
      </w:r>
      <w:r w:rsidRPr="00C30304">
        <w:t>30</w:t>
      </w:r>
      <w:r w:rsidRPr="00C30304">
        <w:t>：</w:t>
      </w:r>
      <w:r w:rsidRPr="00C30304">
        <w:t>05969</w:t>
      </w:r>
    </w:p>
    <w:p w:rsidR="0046211F" w:rsidRPr="00C30304" w:rsidRDefault="0046211F" w:rsidP="0046211F">
      <w:r w:rsidRPr="00C30304">
        <w:t>from what they call</w:t>
      </w:r>
    </w:p>
    <w:p w:rsidR="0046211F" w:rsidRPr="00C30304" w:rsidRDefault="0046211F" w:rsidP="0046211F">
      <w:r w:rsidRPr="00C30304">
        <w:t>a black market.</w:t>
      </w:r>
    </w:p>
    <w:p w:rsidR="0046211F" w:rsidRPr="00C30304" w:rsidRDefault="0046211F" w:rsidP="0046211F">
      <w:r w:rsidRPr="00C30304">
        <w:t>正如他们所说的，这种类型的设备已经被人从黑市买走了。</w:t>
      </w:r>
    </w:p>
    <w:p w:rsidR="0046211F" w:rsidRPr="00C30304" w:rsidRDefault="0046211F" w:rsidP="0046211F"/>
    <w:p w:rsidR="0046211F" w:rsidRPr="00C30304" w:rsidRDefault="0046211F" w:rsidP="0046211F">
      <w:r w:rsidRPr="00C30304">
        <w:t>564</w:t>
      </w:r>
    </w:p>
    <w:p w:rsidR="0046211F" w:rsidRPr="00C30304" w:rsidRDefault="0046211F" w:rsidP="0046211F">
      <w:r w:rsidRPr="00C30304">
        <w:t>00</w:t>
      </w:r>
      <w:r w:rsidRPr="00C30304">
        <w:t>：</w:t>
      </w:r>
      <w:r w:rsidRPr="00C30304">
        <w:t>30</w:t>
      </w:r>
      <w:r w:rsidRPr="00C30304">
        <w:t>：</w:t>
      </w:r>
      <w:r w:rsidRPr="00C30304">
        <w:t>05971 - &gt; 00</w:t>
      </w:r>
      <w:r w:rsidRPr="00C30304">
        <w:t>：</w:t>
      </w:r>
      <w:r w:rsidRPr="00C30304">
        <w:t>30</w:t>
      </w:r>
      <w:r w:rsidRPr="00C30304">
        <w:t>：</w:t>
      </w:r>
      <w:r w:rsidRPr="00C30304">
        <w:t>09206</w:t>
      </w:r>
    </w:p>
    <w:p w:rsidR="0046211F" w:rsidRPr="00C30304" w:rsidRDefault="0046211F" w:rsidP="0046211F">
      <w:r w:rsidRPr="00C30304">
        <w:t>They never pointed out</w:t>
      </w:r>
    </w:p>
    <w:p w:rsidR="0046211F" w:rsidRPr="00C30304" w:rsidRDefault="0046211F" w:rsidP="0046211F">
      <w:r w:rsidRPr="00C30304">
        <w:t>it to a.Q. Khan</w:t>
      </w:r>
    </w:p>
    <w:p w:rsidR="0046211F" w:rsidRPr="00C30304" w:rsidRDefault="0046211F" w:rsidP="0046211F">
      <w:r w:rsidRPr="00C30304">
        <w:t>他们从来不承认把它卖给了</w:t>
      </w:r>
      <w:r w:rsidRPr="00C30304">
        <w:t>a.Q. Khan</w:t>
      </w:r>
      <w:r w:rsidRPr="00C30304">
        <w:t>。</w:t>
      </w:r>
    </w:p>
    <w:p w:rsidR="0046211F" w:rsidRPr="00C30304" w:rsidRDefault="0046211F" w:rsidP="0046211F"/>
    <w:p w:rsidR="0046211F" w:rsidRPr="00C30304" w:rsidRDefault="0046211F" w:rsidP="0046211F">
      <w:r w:rsidRPr="00C30304">
        <w:lastRenderedPageBreak/>
        <w:t>565</w:t>
      </w:r>
    </w:p>
    <w:p w:rsidR="0046211F" w:rsidRPr="00C30304" w:rsidRDefault="0046211F" w:rsidP="0046211F">
      <w:r w:rsidRPr="00C30304">
        <w:t>00</w:t>
      </w:r>
      <w:r w:rsidRPr="00C30304">
        <w:t>：</w:t>
      </w:r>
      <w:r w:rsidRPr="00C30304">
        <w:t>30</w:t>
      </w:r>
      <w:r w:rsidRPr="00C30304">
        <w:t>：</w:t>
      </w:r>
      <w:r w:rsidRPr="00C30304">
        <w:t>09641 - &gt; 00</w:t>
      </w:r>
      <w:r w:rsidRPr="00C30304">
        <w:t>：</w:t>
      </w:r>
      <w:r w:rsidRPr="00C30304">
        <w:t>30</w:t>
      </w:r>
      <w:r w:rsidRPr="00C30304">
        <w:t>：</w:t>
      </w:r>
      <w:r w:rsidRPr="00C30304">
        <w:t>11,441</w:t>
      </w:r>
    </w:p>
    <w:p w:rsidR="0046211F" w:rsidRPr="00C30304" w:rsidRDefault="0046211F" w:rsidP="0046211F">
      <w:r w:rsidRPr="00C30304">
        <w:t>at that point of time.</w:t>
      </w:r>
    </w:p>
    <w:p w:rsidR="0046211F" w:rsidRPr="00C30304" w:rsidRDefault="0046211F" w:rsidP="0046211F"/>
    <w:p w:rsidR="0046211F" w:rsidRPr="00C30304" w:rsidRDefault="0046211F" w:rsidP="0046211F">
      <w:r w:rsidRPr="00C30304">
        <w:t>566</w:t>
      </w:r>
    </w:p>
    <w:p w:rsidR="0046211F" w:rsidRPr="00C30304" w:rsidRDefault="0046211F" w:rsidP="0046211F">
      <w:r w:rsidRPr="00C30304">
        <w:t>00</w:t>
      </w:r>
      <w:r w:rsidRPr="00C30304">
        <w:t>：</w:t>
      </w:r>
      <w:r w:rsidRPr="00C30304">
        <w:t>30</w:t>
      </w:r>
      <w:r w:rsidRPr="00C30304">
        <w:t>：</w:t>
      </w:r>
      <w:r w:rsidRPr="00C30304">
        <w:t>16,314 - &gt; 00</w:t>
      </w:r>
      <w:r w:rsidRPr="00C30304">
        <w:t>：</w:t>
      </w:r>
      <w:r w:rsidRPr="00C30304">
        <w:t>30</w:t>
      </w:r>
      <w:r w:rsidRPr="00C30304">
        <w:t>：</w:t>
      </w:r>
      <w:r w:rsidRPr="00C30304">
        <w:t>19,650</w:t>
      </w:r>
    </w:p>
    <w:p w:rsidR="0046211F" w:rsidRPr="00C30304" w:rsidRDefault="0046211F" w:rsidP="0046211F">
      <w:r w:rsidRPr="00C30304">
        <w:t>&lt;i&gt; What I was surprised&lt;/i&gt;</w:t>
      </w:r>
    </w:p>
    <w:p w:rsidR="0046211F" w:rsidRPr="00C30304" w:rsidRDefault="0046211F" w:rsidP="0046211F">
      <w:r w:rsidRPr="00C30304">
        <w:t>&lt;i&gt; was the sophistication&lt;/i&gt;</w:t>
      </w:r>
    </w:p>
    <w:p w:rsidR="0046211F" w:rsidRPr="00C30304" w:rsidRDefault="0046211F" w:rsidP="0046211F"/>
    <w:p w:rsidR="0046211F" w:rsidRPr="00C30304" w:rsidRDefault="0046211F" w:rsidP="0046211F">
      <w:r w:rsidRPr="00C30304">
        <w:t>567</w:t>
      </w:r>
    </w:p>
    <w:p w:rsidR="0046211F" w:rsidRPr="00C30304" w:rsidRDefault="0046211F" w:rsidP="0046211F">
      <w:r w:rsidRPr="00C30304">
        <w:t>00</w:t>
      </w:r>
      <w:r w:rsidRPr="00C30304">
        <w:t>：</w:t>
      </w:r>
      <w:r w:rsidRPr="00C30304">
        <w:t>30</w:t>
      </w:r>
      <w:r w:rsidRPr="00C30304">
        <w:t>：</w:t>
      </w:r>
      <w:r w:rsidRPr="00C30304">
        <w:t>19652 - &gt; 00</w:t>
      </w:r>
      <w:r w:rsidRPr="00C30304">
        <w:t>：</w:t>
      </w:r>
      <w:r w:rsidRPr="00C30304">
        <w:t>30</w:t>
      </w:r>
      <w:r w:rsidRPr="00C30304">
        <w:t>：</w:t>
      </w:r>
      <w:r w:rsidRPr="00C30304">
        <w:t>21485</w:t>
      </w:r>
    </w:p>
    <w:p w:rsidR="0046211F" w:rsidRPr="00C30304" w:rsidRDefault="0046211F" w:rsidP="0046211F">
      <w:r w:rsidRPr="00C30304">
        <w:t>&lt;i&gt; and the quality control&lt;/i&gt;</w:t>
      </w:r>
    </w:p>
    <w:p w:rsidR="0046211F" w:rsidRPr="00C30304" w:rsidRDefault="0046211F" w:rsidP="0046211F">
      <w:r w:rsidRPr="00C30304">
        <w:t xml:space="preserve"> </w:t>
      </w:r>
    </w:p>
    <w:p w:rsidR="0046211F" w:rsidRPr="00C30304" w:rsidRDefault="0046211F" w:rsidP="0046211F">
      <w:r w:rsidRPr="00C30304">
        <w:t>568</w:t>
      </w:r>
    </w:p>
    <w:p w:rsidR="0046211F" w:rsidRPr="00C30304" w:rsidRDefault="0046211F" w:rsidP="0046211F">
      <w:r w:rsidRPr="00C30304">
        <w:t>00</w:t>
      </w:r>
      <w:r w:rsidRPr="00C30304">
        <w:t>：</w:t>
      </w:r>
      <w:r w:rsidRPr="00C30304">
        <w:t>30</w:t>
      </w:r>
      <w:r w:rsidRPr="00C30304">
        <w:t>：</w:t>
      </w:r>
      <w:r w:rsidRPr="00C30304">
        <w:t>21786 - &gt; 00</w:t>
      </w:r>
      <w:r w:rsidRPr="00C30304">
        <w:t>：</w:t>
      </w:r>
      <w:r w:rsidRPr="00C30304">
        <w:t>30</w:t>
      </w:r>
      <w:r w:rsidRPr="00C30304">
        <w:t>：</w:t>
      </w:r>
      <w:r w:rsidRPr="00C30304">
        <w:t>23787</w:t>
      </w:r>
    </w:p>
    <w:p w:rsidR="0046211F" w:rsidRPr="00C30304" w:rsidRDefault="0046211F" w:rsidP="0046211F">
      <w:r w:rsidRPr="00C30304">
        <w:t>&lt;i&gt; and the way they have&lt;/i&gt;</w:t>
      </w:r>
    </w:p>
    <w:p w:rsidR="0046211F" w:rsidRPr="00C30304" w:rsidRDefault="0046211F" w:rsidP="0046211F">
      <w:r w:rsidRPr="00C30304">
        <w:t>&lt;i&gt; the manufacturing&lt;/i</w:t>
      </w:r>
    </w:p>
    <w:p w:rsidR="0046211F" w:rsidRPr="00C30304" w:rsidRDefault="0046211F" w:rsidP="0046211F">
      <w:r w:rsidRPr="00C30304">
        <w:t xml:space="preserve">  </w:t>
      </w:r>
    </w:p>
    <w:p w:rsidR="0046211F" w:rsidRPr="00C30304" w:rsidRDefault="0046211F" w:rsidP="0046211F">
      <w:r w:rsidRPr="00C30304">
        <w:t>569</w:t>
      </w:r>
    </w:p>
    <w:p w:rsidR="0046211F" w:rsidRPr="00C30304" w:rsidRDefault="0046211F" w:rsidP="0046211F">
      <w:r w:rsidRPr="00C30304">
        <w:t>00</w:t>
      </w:r>
      <w:r w:rsidRPr="00C30304">
        <w:t>：</w:t>
      </w:r>
      <w:r w:rsidRPr="00C30304">
        <w:t>30</w:t>
      </w:r>
      <w:r w:rsidRPr="00C30304">
        <w:t>：</w:t>
      </w:r>
      <w:r w:rsidRPr="00C30304">
        <w:t>23789 - &gt; 00</w:t>
      </w:r>
      <w:r w:rsidRPr="00C30304">
        <w:t>：</w:t>
      </w:r>
      <w:r w:rsidRPr="00C30304">
        <w:t>30</w:t>
      </w:r>
      <w:r w:rsidRPr="00C30304">
        <w:t>：</w:t>
      </w:r>
      <w:r w:rsidRPr="00C30304">
        <w:t>25,189</w:t>
      </w:r>
    </w:p>
    <w:p w:rsidR="0046211F" w:rsidRPr="00C30304" w:rsidRDefault="0046211F" w:rsidP="0046211F">
      <w:r w:rsidRPr="00C30304">
        <w:t>&lt;i&gt; was really professional.&lt;/i&gt;</w:t>
      </w:r>
    </w:p>
    <w:p w:rsidR="0046211F" w:rsidRPr="00C30304" w:rsidRDefault="0046211F" w:rsidP="0046211F">
      <w:r w:rsidRPr="00C30304">
        <w:t>在那个时间点，令我惊讶的是掺杂品、他们制造的方式和对质量的控制真的很专业。</w:t>
      </w:r>
    </w:p>
    <w:p w:rsidR="0046211F" w:rsidRPr="00C30304" w:rsidRDefault="0046211F" w:rsidP="0046211F"/>
    <w:p w:rsidR="0046211F" w:rsidRPr="00C30304" w:rsidRDefault="0046211F" w:rsidP="0046211F">
      <w:r w:rsidRPr="00C30304">
        <w:t>570</w:t>
      </w:r>
    </w:p>
    <w:p w:rsidR="0046211F" w:rsidRPr="00C30304" w:rsidRDefault="0046211F" w:rsidP="0046211F">
      <w:r w:rsidRPr="00C30304">
        <w:t>00</w:t>
      </w:r>
      <w:r w:rsidRPr="00C30304">
        <w:t>：</w:t>
      </w:r>
      <w:r w:rsidRPr="00C30304">
        <w:t>30</w:t>
      </w:r>
      <w:r w:rsidRPr="00C30304">
        <w:t>：</w:t>
      </w:r>
      <w:r w:rsidRPr="00C30304">
        <w:t>26324 - &gt; 00</w:t>
      </w:r>
      <w:r w:rsidRPr="00C30304">
        <w:t>：</w:t>
      </w:r>
      <w:r w:rsidRPr="00C30304">
        <w:t>30</w:t>
      </w:r>
      <w:r w:rsidRPr="00C30304">
        <w:t>：</w:t>
      </w:r>
      <w:r w:rsidRPr="00C30304">
        <w:t>28926</w:t>
      </w:r>
    </w:p>
    <w:p w:rsidR="0046211F" w:rsidRPr="00C30304" w:rsidRDefault="0046211F" w:rsidP="0046211F">
      <w:r w:rsidRPr="00C30304">
        <w:t>It was not something,</w:t>
      </w:r>
    </w:p>
    <w:p w:rsidR="0046211F" w:rsidRPr="00C30304" w:rsidRDefault="0046211F" w:rsidP="0046211F">
      <w:r w:rsidRPr="00C30304">
        <w:t>you know, you just create</w:t>
      </w:r>
    </w:p>
    <w:p w:rsidR="0046211F" w:rsidRPr="00C30304" w:rsidRDefault="0046211F" w:rsidP="0046211F"/>
    <w:p w:rsidR="0046211F" w:rsidRPr="00C30304" w:rsidRDefault="0046211F" w:rsidP="0046211F">
      <w:r w:rsidRPr="00C30304">
        <w:t>571</w:t>
      </w:r>
    </w:p>
    <w:p w:rsidR="0046211F" w:rsidRPr="00C30304" w:rsidRDefault="0046211F" w:rsidP="0046211F">
      <w:r w:rsidRPr="00C30304">
        <w:t>00</w:t>
      </w:r>
      <w:r w:rsidRPr="00C30304">
        <w:t>：</w:t>
      </w:r>
      <w:r w:rsidRPr="00C30304">
        <w:t>30</w:t>
      </w:r>
      <w:r w:rsidRPr="00C30304">
        <w:t>：</w:t>
      </w:r>
      <w:r w:rsidRPr="00C30304">
        <w:t>28928 - &gt; 00</w:t>
      </w:r>
      <w:r w:rsidRPr="00C30304">
        <w:t>：</w:t>
      </w:r>
      <w:r w:rsidRPr="00C30304">
        <w:t>30</w:t>
      </w:r>
      <w:r w:rsidRPr="00C30304">
        <w:t>：</w:t>
      </w:r>
      <w:r w:rsidRPr="00C30304">
        <w:t>30460</w:t>
      </w:r>
    </w:p>
    <w:p w:rsidR="0046211F" w:rsidRPr="00C30304" w:rsidRDefault="0046211F" w:rsidP="0046211F">
      <w:r w:rsidRPr="00C30304">
        <w:t>in a few months' time.</w:t>
      </w:r>
    </w:p>
    <w:p w:rsidR="0046211F" w:rsidRPr="00C30304" w:rsidRDefault="0046211F" w:rsidP="0046211F">
      <w:r w:rsidRPr="00C30304">
        <w:t>在过去的几个月的时间里，它并不是你知道的某种东西，你只是创造。</w:t>
      </w:r>
    </w:p>
    <w:p w:rsidR="0046211F" w:rsidRPr="00C30304" w:rsidRDefault="0046211F" w:rsidP="0046211F"/>
    <w:p w:rsidR="0046211F" w:rsidRPr="00C30304" w:rsidRDefault="0046211F" w:rsidP="0046211F">
      <w:r w:rsidRPr="00C30304">
        <w:t>572</w:t>
      </w:r>
    </w:p>
    <w:p w:rsidR="0046211F" w:rsidRPr="00C30304" w:rsidRDefault="0046211F" w:rsidP="0046211F">
      <w:r w:rsidRPr="00C30304">
        <w:t>00</w:t>
      </w:r>
      <w:r w:rsidRPr="00C30304">
        <w:t>：</w:t>
      </w:r>
      <w:r w:rsidRPr="00C30304">
        <w:t>30</w:t>
      </w:r>
      <w:r w:rsidRPr="00C30304">
        <w:t>：</w:t>
      </w:r>
      <w:r w:rsidRPr="00C30304">
        <w:t>30462 - &gt; 00</w:t>
      </w:r>
      <w:r w:rsidRPr="00C30304">
        <w:t>：</w:t>
      </w:r>
      <w:r w:rsidRPr="00C30304">
        <w:t>30</w:t>
      </w:r>
      <w:r w:rsidRPr="00C30304">
        <w:t>：</w:t>
      </w:r>
      <w:r w:rsidRPr="00C30304">
        <w:t>33197</w:t>
      </w:r>
    </w:p>
    <w:p w:rsidR="0046211F" w:rsidRPr="00C30304" w:rsidRDefault="0046211F" w:rsidP="0046211F">
      <w:r w:rsidRPr="00C30304">
        <w:t>This was a result</w:t>
      </w:r>
    </w:p>
    <w:p w:rsidR="0046211F" w:rsidRPr="00C30304" w:rsidRDefault="0046211F" w:rsidP="0046211F">
      <w:r w:rsidRPr="00C30304">
        <w:t>of a long process.</w:t>
      </w:r>
    </w:p>
    <w:p w:rsidR="0046211F" w:rsidRPr="00C30304" w:rsidRDefault="0046211F" w:rsidP="0046211F">
      <w:r w:rsidRPr="00C30304">
        <w:t>这是一个漫长过程的结果。</w:t>
      </w:r>
    </w:p>
    <w:p w:rsidR="0046211F" w:rsidRPr="00C30304" w:rsidRDefault="0046211F" w:rsidP="0046211F"/>
    <w:p w:rsidR="0046211F" w:rsidRPr="00C30304" w:rsidRDefault="0046211F" w:rsidP="0046211F">
      <w:r w:rsidRPr="00C30304">
        <w:t>573</w:t>
      </w:r>
    </w:p>
    <w:p w:rsidR="0046211F" w:rsidRPr="00C30304" w:rsidRDefault="0046211F" w:rsidP="0046211F">
      <w:r w:rsidRPr="00C30304">
        <w:t>00</w:t>
      </w:r>
      <w:r w:rsidRPr="00C30304">
        <w:t>：</w:t>
      </w:r>
      <w:r w:rsidRPr="00C30304">
        <w:t>30</w:t>
      </w:r>
      <w:r w:rsidRPr="00C30304">
        <w:t>：</w:t>
      </w:r>
      <w:r w:rsidRPr="00C30304">
        <w:t>40305 - &gt; 00</w:t>
      </w:r>
      <w:r w:rsidRPr="00C30304">
        <w:t>：</w:t>
      </w:r>
      <w:r w:rsidRPr="00C30304">
        <w:t>30</w:t>
      </w:r>
      <w:r w:rsidRPr="00C30304">
        <w:t>：</w:t>
      </w:r>
      <w:r w:rsidRPr="00C30304">
        <w:t>43106</w:t>
      </w:r>
    </w:p>
    <w:p w:rsidR="0046211F" w:rsidRPr="00C30304" w:rsidRDefault="0046211F" w:rsidP="0046211F">
      <w:r w:rsidRPr="00C30304">
        <w:t>&lt;i&gt; A centrifuge,&lt;/i&gt;</w:t>
      </w:r>
    </w:p>
    <w:p w:rsidR="0046211F" w:rsidRPr="00C30304" w:rsidRDefault="0046211F" w:rsidP="0046211F">
      <w:r w:rsidRPr="00C30304">
        <w:t>&lt;i&gt; you feed uranium gas&lt;/i&gt;</w:t>
      </w:r>
    </w:p>
    <w:p w:rsidR="0046211F" w:rsidRPr="00C30304" w:rsidRDefault="0046211F" w:rsidP="0046211F"/>
    <w:p w:rsidR="0046211F" w:rsidRPr="00C30304" w:rsidRDefault="0046211F" w:rsidP="0046211F">
      <w:r w:rsidRPr="00C30304">
        <w:lastRenderedPageBreak/>
        <w:t>574</w:t>
      </w:r>
    </w:p>
    <w:p w:rsidR="0046211F" w:rsidRPr="00C30304" w:rsidRDefault="0046211F" w:rsidP="0046211F">
      <w:r w:rsidRPr="00C30304">
        <w:t>00</w:t>
      </w:r>
      <w:r w:rsidRPr="00C30304">
        <w:t>：</w:t>
      </w:r>
      <w:r w:rsidRPr="00C30304">
        <w:t>30</w:t>
      </w:r>
      <w:r w:rsidRPr="00C30304">
        <w:t>：</w:t>
      </w:r>
      <w:r w:rsidRPr="00C30304">
        <w:t>43108 - &gt; 00</w:t>
      </w:r>
      <w:r w:rsidRPr="00C30304">
        <w:t>：</w:t>
      </w:r>
      <w:r w:rsidRPr="00C30304">
        <w:t>30</w:t>
      </w:r>
      <w:r w:rsidRPr="00C30304">
        <w:t>：</w:t>
      </w:r>
      <w:r w:rsidRPr="00C30304">
        <w:t>46210</w:t>
      </w:r>
    </w:p>
    <w:p w:rsidR="0046211F" w:rsidRPr="00C30304" w:rsidRDefault="0046211F" w:rsidP="0046211F">
      <w:r w:rsidRPr="00C30304">
        <w:t>&lt;i&gt; in and you have a cascade,&lt;/i&gt;</w:t>
      </w:r>
    </w:p>
    <w:p w:rsidR="0046211F" w:rsidRPr="00C30304" w:rsidRDefault="0046211F" w:rsidP="0046211F">
      <w:r w:rsidRPr="00C30304">
        <w:t>&lt;i&gt; thousands of centrifuges,&lt;/i&gt;</w:t>
      </w:r>
    </w:p>
    <w:p w:rsidR="0046211F" w:rsidRPr="00C30304" w:rsidRDefault="0046211F" w:rsidP="0046211F"/>
    <w:p w:rsidR="0046211F" w:rsidRPr="00C30304" w:rsidRDefault="0046211F" w:rsidP="0046211F">
      <w:r w:rsidRPr="00C30304">
        <w:t>575</w:t>
      </w:r>
    </w:p>
    <w:p w:rsidR="0046211F" w:rsidRPr="00C30304" w:rsidRDefault="0046211F" w:rsidP="0046211F">
      <w:r w:rsidRPr="00C30304">
        <w:t>00</w:t>
      </w:r>
      <w:r w:rsidRPr="00C30304">
        <w:t>：</w:t>
      </w:r>
      <w:r w:rsidRPr="00C30304">
        <w:t>30</w:t>
      </w:r>
      <w:r w:rsidRPr="00C30304">
        <w:t>：</w:t>
      </w:r>
      <w:r w:rsidRPr="00C30304">
        <w:t>46212 - &gt; 00</w:t>
      </w:r>
      <w:r w:rsidRPr="00C30304">
        <w:t>：</w:t>
      </w:r>
      <w:r w:rsidRPr="00C30304">
        <w:t>30</w:t>
      </w:r>
      <w:r w:rsidRPr="00C30304">
        <w:t>：</w:t>
      </w:r>
      <w:r w:rsidRPr="00C30304">
        <w:t>49213</w:t>
      </w:r>
    </w:p>
    <w:p w:rsidR="0046211F" w:rsidRPr="00C30304" w:rsidRDefault="0046211F" w:rsidP="0046211F">
      <w:r w:rsidRPr="00C30304">
        <w:t>&lt;i&gt; and from the other end&lt;/i&gt;</w:t>
      </w:r>
    </w:p>
    <w:p w:rsidR="0046211F" w:rsidRPr="00C30304" w:rsidRDefault="0046211F" w:rsidP="0046211F">
      <w:r w:rsidRPr="00C30304">
        <w:t>&lt;i&gt; you get enriched uranium out.&lt;/i&gt;</w:t>
      </w:r>
    </w:p>
    <w:p w:rsidR="0046211F" w:rsidRPr="00C30304" w:rsidRDefault="0046211F" w:rsidP="0046211F">
      <w:r w:rsidRPr="00C30304">
        <w:t>一个离心机，你给它注入铀气体</w:t>
      </w:r>
      <w:r w:rsidRPr="00C30304">
        <w:rPr>
          <w:rFonts w:hint="eastAsia"/>
        </w:rPr>
        <w:t>，</w:t>
      </w:r>
      <w:r w:rsidRPr="00C30304">
        <w:t>这样你就有一个级联、数千台离心机，从另一端，你得到了浓缩铀。</w:t>
      </w:r>
    </w:p>
    <w:p w:rsidR="0046211F" w:rsidRPr="00C30304" w:rsidRDefault="0046211F" w:rsidP="0046211F"/>
    <w:p w:rsidR="0046211F" w:rsidRPr="00C30304" w:rsidRDefault="0046211F" w:rsidP="0046211F">
      <w:r w:rsidRPr="00C30304">
        <w:t>576</w:t>
      </w:r>
    </w:p>
    <w:p w:rsidR="0046211F" w:rsidRPr="00C30304" w:rsidRDefault="0046211F" w:rsidP="0046211F">
      <w:r w:rsidRPr="00C30304">
        <w:t>00</w:t>
      </w:r>
      <w:r w:rsidRPr="00C30304">
        <w:t>：</w:t>
      </w:r>
      <w:r w:rsidRPr="00C30304">
        <w:t>30</w:t>
      </w:r>
      <w:r w:rsidRPr="00C30304">
        <w:t>：</w:t>
      </w:r>
      <w:r w:rsidRPr="00C30304">
        <w:t>49948 - &gt; 00</w:t>
      </w:r>
      <w:r w:rsidRPr="00C30304">
        <w:t>：</w:t>
      </w:r>
      <w:r w:rsidRPr="00C30304">
        <w:t>30</w:t>
      </w:r>
      <w:r w:rsidRPr="00C30304">
        <w:t>：</w:t>
      </w:r>
      <w:r w:rsidRPr="00C30304">
        <w:t>53951</w:t>
      </w:r>
    </w:p>
    <w:p w:rsidR="0046211F" w:rsidRPr="00C30304" w:rsidRDefault="0046211F" w:rsidP="0046211F">
      <w:r w:rsidRPr="00C30304">
        <w:t>&lt;i&gt; It separates uranium based on&lt;/i&gt;</w:t>
      </w:r>
    </w:p>
    <w:p w:rsidR="0046211F" w:rsidRPr="00C30304" w:rsidRDefault="0046211F" w:rsidP="0046211F">
      <w:r w:rsidRPr="00C30304">
        <w:t>&lt;i&gt; spinning the rotors.&lt;/i&gt;</w:t>
      </w:r>
    </w:p>
    <w:p w:rsidR="0046211F" w:rsidRPr="00C30304" w:rsidRDefault="0046211F" w:rsidP="0046211F">
      <w:r w:rsidRPr="00C30304">
        <w:t>它基于旋转转子的铀分离。</w:t>
      </w:r>
    </w:p>
    <w:p w:rsidR="0046211F" w:rsidRPr="00C30304" w:rsidRDefault="0046211F" w:rsidP="0046211F"/>
    <w:p w:rsidR="0046211F" w:rsidRPr="00C30304" w:rsidRDefault="0046211F" w:rsidP="0046211F">
      <w:r w:rsidRPr="00C30304">
        <w:t>577</w:t>
      </w:r>
    </w:p>
    <w:p w:rsidR="0046211F" w:rsidRPr="00C30304" w:rsidRDefault="0046211F" w:rsidP="0046211F">
      <w:r w:rsidRPr="00C30304">
        <w:t>00</w:t>
      </w:r>
      <w:r w:rsidRPr="00C30304">
        <w:t>：</w:t>
      </w:r>
      <w:r w:rsidRPr="00C30304">
        <w:t>30</w:t>
      </w:r>
      <w:r w:rsidRPr="00C30304">
        <w:t>：</w:t>
      </w:r>
      <w:r w:rsidRPr="00C30304">
        <w:t>53953 - &gt; 00</w:t>
      </w:r>
      <w:r w:rsidRPr="00C30304">
        <w:t>：</w:t>
      </w:r>
      <w:r w:rsidRPr="00C30304">
        <w:t>30</w:t>
      </w:r>
      <w:r w:rsidRPr="00C30304">
        <w:t>：</w:t>
      </w:r>
      <w:r w:rsidRPr="00C30304">
        <w:t>57721</w:t>
      </w:r>
    </w:p>
    <w:p w:rsidR="0046211F" w:rsidRPr="00C30304" w:rsidRDefault="0046211F" w:rsidP="0046211F">
      <w:r w:rsidRPr="00C30304">
        <w:t>&lt;i&gt; It spins so fast,&lt;/i&gt;</w:t>
      </w:r>
    </w:p>
    <w:p w:rsidR="0046211F" w:rsidRPr="00C30304" w:rsidRDefault="0046211F" w:rsidP="0046211F">
      <w:r w:rsidRPr="00C30304">
        <w:t>&lt;i&gt; 300 meters per second,&lt;/i&gt;</w:t>
      </w:r>
    </w:p>
    <w:p w:rsidR="0046211F" w:rsidRPr="00C30304" w:rsidRDefault="0046211F" w:rsidP="0046211F"/>
    <w:p w:rsidR="0046211F" w:rsidRPr="00C30304" w:rsidRDefault="0046211F" w:rsidP="0046211F">
      <w:r w:rsidRPr="00C30304">
        <w:t>578</w:t>
      </w:r>
    </w:p>
    <w:p w:rsidR="0046211F" w:rsidRPr="00C30304" w:rsidRDefault="0046211F" w:rsidP="0046211F">
      <w:r w:rsidRPr="00C30304">
        <w:t>00</w:t>
      </w:r>
      <w:r w:rsidRPr="00C30304">
        <w:t>：</w:t>
      </w:r>
      <w:r w:rsidRPr="00C30304">
        <w:t>30</w:t>
      </w:r>
      <w:r w:rsidRPr="00C30304">
        <w:t>：</w:t>
      </w:r>
      <w:r w:rsidRPr="00C30304">
        <w:t>57723 - &gt; 00</w:t>
      </w:r>
      <w:r w:rsidRPr="00C30304">
        <w:t>：</w:t>
      </w:r>
      <w:r w:rsidRPr="00C30304">
        <w:t>31</w:t>
      </w:r>
      <w:r w:rsidRPr="00C30304">
        <w:t>：</w:t>
      </w:r>
      <w:r w:rsidRPr="00C30304">
        <w:t>00757</w:t>
      </w:r>
    </w:p>
    <w:p w:rsidR="0046211F" w:rsidRPr="00C30304" w:rsidRDefault="0046211F" w:rsidP="0046211F">
      <w:r w:rsidRPr="00C30304">
        <w:t>&lt;i&gt; the same as&lt;/i&gt;</w:t>
      </w:r>
    </w:p>
    <w:p w:rsidR="0046211F" w:rsidRPr="00C30304" w:rsidRDefault="0046211F" w:rsidP="0046211F">
      <w:r w:rsidRPr="00C30304">
        <w:t>&lt;i&gt; the velocity of sound.&lt;/i&gt;</w:t>
      </w:r>
    </w:p>
    <w:p w:rsidR="0046211F" w:rsidRPr="00C30304" w:rsidRDefault="0046211F" w:rsidP="0046211F">
      <w:r w:rsidRPr="00C30304">
        <w:t>它旋转速度如此之快，能够达到每秒</w:t>
      </w:r>
      <w:r w:rsidRPr="00C30304">
        <w:t>300</w:t>
      </w:r>
      <w:r w:rsidRPr="00C30304">
        <w:t>米，这与声音的速度相同。</w:t>
      </w:r>
    </w:p>
    <w:p w:rsidR="0046211F" w:rsidRPr="00C30304" w:rsidRDefault="0046211F" w:rsidP="0046211F"/>
    <w:p w:rsidR="0046211F" w:rsidRPr="00C30304" w:rsidRDefault="0046211F" w:rsidP="0046211F">
      <w:r w:rsidRPr="00C30304">
        <w:t>579</w:t>
      </w:r>
    </w:p>
    <w:p w:rsidR="0046211F" w:rsidRPr="00C30304" w:rsidRDefault="0046211F" w:rsidP="0046211F">
      <w:r w:rsidRPr="00C30304">
        <w:t>00</w:t>
      </w:r>
      <w:r w:rsidRPr="00C30304">
        <w:t>：</w:t>
      </w:r>
      <w:r w:rsidRPr="00C30304">
        <w:t>31</w:t>
      </w:r>
      <w:r w:rsidRPr="00C30304">
        <w:t>：</w:t>
      </w:r>
      <w:r w:rsidRPr="00C30304">
        <w:t>02126 - &gt; 00</w:t>
      </w:r>
      <w:r w:rsidRPr="00C30304">
        <w:t>：</w:t>
      </w:r>
      <w:r w:rsidRPr="00C30304">
        <w:t>31</w:t>
      </w:r>
      <w:r w:rsidRPr="00C30304">
        <w:t>：</w:t>
      </w:r>
      <w:r w:rsidRPr="00C30304">
        <w:t>03794</w:t>
      </w:r>
    </w:p>
    <w:p w:rsidR="0046211F" w:rsidRPr="00C30304" w:rsidRDefault="0046211F" w:rsidP="0046211F">
      <w:r w:rsidRPr="00C30304">
        <w:t>&lt;i&gt; These are tremendous forces&lt;/i&gt;</w:t>
      </w:r>
    </w:p>
    <w:p w:rsidR="0046211F" w:rsidRPr="00C30304" w:rsidRDefault="0046211F" w:rsidP="0046211F">
      <w:r w:rsidRPr="00C30304">
        <w:t xml:space="preserve">  </w:t>
      </w:r>
    </w:p>
    <w:p w:rsidR="0046211F" w:rsidRPr="00C30304" w:rsidRDefault="0046211F" w:rsidP="0046211F"/>
    <w:p w:rsidR="0046211F" w:rsidRPr="00C30304" w:rsidRDefault="0046211F" w:rsidP="0046211F">
      <w:r w:rsidRPr="00C30304">
        <w:t>580</w:t>
      </w:r>
    </w:p>
    <w:p w:rsidR="0046211F" w:rsidRPr="00C30304" w:rsidRDefault="0046211F" w:rsidP="0046211F">
      <w:r w:rsidRPr="00C30304">
        <w:t>00</w:t>
      </w:r>
      <w:r w:rsidRPr="00C30304">
        <w:t>：</w:t>
      </w:r>
      <w:r w:rsidRPr="00C30304">
        <w:t>31</w:t>
      </w:r>
      <w:r w:rsidRPr="00C30304">
        <w:t>：</w:t>
      </w:r>
      <w:r w:rsidRPr="00C30304">
        <w:t>03796 - &gt; 00</w:t>
      </w:r>
      <w:r w:rsidRPr="00C30304">
        <w:t>：</w:t>
      </w:r>
      <w:r w:rsidRPr="00C30304">
        <w:t>31</w:t>
      </w:r>
      <w:r w:rsidRPr="00C30304">
        <w:t>：</w:t>
      </w:r>
      <w:r w:rsidRPr="00C30304">
        <w:t>06730</w:t>
      </w:r>
    </w:p>
    <w:p w:rsidR="0046211F" w:rsidRPr="00C30304" w:rsidRDefault="0046211F" w:rsidP="0046211F">
      <w:r w:rsidRPr="00C30304">
        <w:t>&lt;i&gt; and as a result,&lt;/i&gt;</w:t>
      </w:r>
    </w:p>
    <w:p w:rsidR="0046211F" w:rsidRPr="00C30304" w:rsidRDefault="0046211F" w:rsidP="0046211F">
      <w:r w:rsidRPr="00C30304">
        <w:t>&lt;i&gt; the rotor, it twists,&lt;/i&gt;</w:t>
      </w:r>
    </w:p>
    <w:p w:rsidR="0046211F" w:rsidRPr="00C30304" w:rsidRDefault="0046211F" w:rsidP="0046211F"/>
    <w:p w:rsidR="0046211F" w:rsidRPr="00C30304" w:rsidRDefault="0046211F" w:rsidP="0046211F">
      <w:r w:rsidRPr="00C30304">
        <w:t>581</w:t>
      </w:r>
    </w:p>
    <w:p w:rsidR="0046211F" w:rsidRPr="00C30304" w:rsidRDefault="0046211F" w:rsidP="0046211F">
      <w:r w:rsidRPr="00C30304">
        <w:t>00</w:t>
      </w:r>
      <w:r w:rsidRPr="00C30304">
        <w:t>：</w:t>
      </w:r>
      <w:r w:rsidRPr="00C30304">
        <w:t>31</w:t>
      </w:r>
      <w:r w:rsidRPr="00C30304">
        <w:t>：</w:t>
      </w:r>
      <w:r w:rsidRPr="00C30304">
        <w:t>06732 - &gt; 00</w:t>
      </w:r>
      <w:r w:rsidRPr="00C30304">
        <w:t>：</w:t>
      </w:r>
      <w:r w:rsidRPr="00C30304">
        <w:t>31</w:t>
      </w:r>
      <w:r w:rsidRPr="00C30304">
        <w:t>：</w:t>
      </w:r>
      <w:r w:rsidRPr="00C30304">
        <w:t>08899</w:t>
      </w:r>
    </w:p>
    <w:p w:rsidR="0046211F" w:rsidRPr="00C30304" w:rsidRDefault="0046211F" w:rsidP="0046211F">
      <w:r w:rsidRPr="00C30304">
        <w:t>&lt;i&gt; looks like a banana&lt;/i&gt;</w:t>
      </w:r>
    </w:p>
    <w:p w:rsidR="0046211F" w:rsidRPr="00C30304" w:rsidRDefault="0046211F" w:rsidP="0046211F">
      <w:r w:rsidRPr="00C30304">
        <w:t>&lt;i&gt; at one point of time.&lt;/i&gt;</w:t>
      </w:r>
    </w:p>
    <w:p w:rsidR="0046211F" w:rsidRPr="00C30304" w:rsidRDefault="0046211F" w:rsidP="0046211F">
      <w:r w:rsidRPr="00C30304">
        <w:t>这些都是巨大的力量，其结果是转子扭曲，在一个时间点，它转看起来就像一根香蕉。</w:t>
      </w:r>
    </w:p>
    <w:p w:rsidR="0046211F" w:rsidRPr="00C30304" w:rsidRDefault="0046211F" w:rsidP="0046211F">
      <w:r w:rsidRPr="00C30304">
        <w:lastRenderedPageBreak/>
        <w:t xml:space="preserve">  </w:t>
      </w:r>
    </w:p>
    <w:p w:rsidR="0046211F" w:rsidRPr="00C30304" w:rsidRDefault="0046211F" w:rsidP="0046211F">
      <w:r w:rsidRPr="00C30304">
        <w:t>582</w:t>
      </w:r>
    </w:p>
    <w:p w:rsidR="0046211F" w:rsidRPr="00C30304" w:rsidRDefault="0046211F" w:rsidP="0046211F">
      <w:r w:rsidRPr="00C30304">
        <w:t>00</w:t>
      </w:r>
      <w:r w:rsidRPr="00C30304">
        <w:t>：</w:t>
      </w:r>
      <w:r w:rsidRPr="00C30304">
        <w:t>31</w:t>
      </w:r>
      <w:r w:rsidRPr="00C30304">
        <w:t>：</w:t>
      </w:r>
      <w:r w:rsidRPr="00C30304">
        <w:t>10301 - &gt; 00</w:t>
      </w:r>
      <w:r w:rsidRPr="00C30304">
        <w:t>：</w:t>
      </w:r>
      <w:r w:rsidRPr="00C30304">
        <w:t>31</w:t>
      </w:r>
      <w:r w:rsidRPr="00C30304">
        <w:t>：</w:t>
      </w:r>
      <w:r w:rsidRPr="00C30304">
        <w:t>11,869</w:t>
      </w:r>
    </w:p>
    <w:p w:rsidR="0046211F" w:rsidRPr="00C30304" w:rsidRDefault="0046211F" w:rsidP="0046211F">
      <w:r w:rsidRPr="00C30304">
        <w:t>So it has to be balanced</w:t>
      </w:r>
    </w:p>
    <w:p w:rsidR="0046211F" w:rsidRPr="00C30304" w:rsidRDefault="0046211F" w:rsidP="0046211F"/>
    <w:p w:rsidR="0046211F" w:rsidRPr="00C30304" w:rsidRDefault="0046211F" w:rsidP="0046211F"/>
    <w:p w:rsidR="0046211F" w:rsidRPr="00C30304" w:rsidRDefault="0046211F" w:rsidP="0046211F">
      <w:r w:rsidRPr="00C30304">
        <w:t>583</w:t>
      </w:r>
    </w:p>
    <w:p w:rsidR="0046211F" w:rsidRPr="00C30304" w:rsidRDefault="0046211F" w:rsidP="0046211F">
      <w:r w:rsidRPr="00C30304">
        <w:t>00</w:t>
      </w:r>
      <w:r w:rsidRPr="00C30304">
        <w:t>：</w:t>
      </w:r>
      <w:r w:rsidRPr="00C30304">
        <w:t>31</w:t>
      </w:r>
      <w:r w:rsidRPr="00C30304">
        <w:t>：</w:t>
      </w:r>
      <w:r w:rsidRPr="00C30304">
        <w:t>11871 - &gt; 00</w:t>
      </w:r>
      <w:r w:rsidRPr="00C30304">
        <w:t>：</w:t>
      </w:r>
      <w:r w:rsidRPr="00C30304">
        <w:t>31</w:t>
      </w:r>
      <w:r w:rsidRPr="00C30304">
        <w:t>：</w:t>
      </w:r>
      <w:r w:rsidRPr="00C30304">
        <w:t>15239</w:t>
      </w:r>
    </w:p>
    <w:p w:rsidR="0046211F" w:rsidRPr="00C30304" w:rsidRDefault="0046211F" w:rsidP="0046211F">
      <w:r w:rsidRPr="00C30304">
        <w:t>because any small vibration</w:t>
      </w:r>
    </w:p>
    <w:p w:rsidR="0046211F" w:rsidRPr="00C30304" w:rsidRDefault="0046211F" w:rsidP="0046211F">
      <w:r w:rsidRPr="00C30304">
        <w:t>it will blow up.</w:t>
      </w:r>
    </w:p>
    <w:p w:rsidR="0046211F" w:rsidRPr="00C30304" w:rsidRDefault="0046211F" w:rsidP="0046211F">
      <w:r w:rsidRPr="00C30304">
        <w:t>所以它必须被平衡，因为任何小的震动都会引起它的爆炸。</w:t>
      </w:r>
    </w:p>
    <w:p w:rsidR="0046211F" w:rsidRPr="00C30304" w:rsidRDefault="0046211F" w:rsidP="0046211F"/>
    <w:p w:rsidR="0046211F" w:rsidRPr="00C30304" w:rsidRDefault="0046211F" w:rsidP="0046211F">
      <w:r w:rsidRPr="00C30304">
        <w:t>584</w:t>
      </w:r>
    </w:p>
    <w:p w:rsidR="0046211F" w:rsidRPr="00C30304" w:rsidRDefault="0046211F" w:rsidP="0046211F">
      <w:r w:rsidRPr="00C30304">
        <w:t>00</w:t>
      </w:r>
      <w:r w:rsidRPr="00C30304">
        <w:t>：</w:t>
      </w:r>
      <w:r w:rsidRPr="00C30304">
        <w:t>31</w:t>
      </w:r>
      <w:r w:rsidRPr="00C30304">
        <w:t>：</w:t>
      </w:r>
      <w:r w:rsidRPr="00C30304">
        <w:t>16641 - &gt; 00</w:t>
      </w:r>
      <w:r w:rsidRPr="00C30304">
        <w:t>：</w:t>
      </w:r>
      <w:r w:rsidRPr="00C30304">
        <w:t>31</w:t>
      </w:r>
      <w:r w:rsidRPr="00C30304">
        <w:t>：</w:t>
      </w:r>
      <w:r w:rsidRPr="00C30304">
        <w:t>18575</w:t>
      </w:r>
    </w:p>
    <w:p w:rsidR="0046211F" w:rsidRPr="00C30304" w:rsidRDefault="0046211F" w:rsidP="0046211F">
      <w:r w:rsidRPr="00C30304">
        <w:t>&lt;i&gt;And here comes another trouble.&lt;/i&gt;</w:t>
      </w:r>
    </w:p>
    <w:p w:rsidR="0046211F" w:rsidRPr="00C30304" w:rsidRDefault="0046211F" w:rsidP="0046211F">
      <w:r w:rsidRPr="00C30304">
        <w:t>这里谈到的另一个麻烦。</w:t>
      </w:r>
    </w:p>
    <w:p w:rsidR="0046211F" w:rsidRPr="00C30304" w:rsidRDefault="0046211F" w:rsidP="0046211F"/>
    <w:p w:rsidR="0046211F" w:rsidRPr="00C30304" w:rsidRDefault="0046211F" w:rsidP="0046211F">
      <w:r w:rsidRPr="00C30304">
        <w:t>585</w:t>
      </w:r>
    </w:p>
    <w:p w:rsidR="0046211F" w:rsidRPr="00C30304" w:rsidRDefault="0046211F" w:rsidP="0046211F">
      <w:r w:rsidRPr="00C30304">
        <w:t>00</w:t>
      </w:r>
      <w:r w:rsidRPr="00C30304">
        <w:t>：</w:t>
      </w:r>
      <w:r w:rsidRPr="00C30304">
        <w:t>31</w:t>
      </w:r>
      <w:r w:rsidRPr="00C30304">
        <w:t>：</w:t>
      </w:r>
      <w:r w:rsidRPr="00C30304">
        <w:t>18,877 - &gt; 00</w:t>
      </w:r>
      <w:r w:rsidRPr="00C30304">
        <w:t>：</w:t>
      </w:r>
      <w:r w:rsidRPr="00C30304">
        <w:t>31</w:t>
      </w:r>
      <w:r w:rsidRPr="00C30304">
        <w:t>：</w:t>
      </w:r>
      <w:r w:rsidRPr="00C30304">
        <w:t>21044</w:t>
      </w:r>
    </w:p>
    <w:p w:rsidR="0046211F" w:rsidRPr="00C30304" w:rsidRDefault="0046211F" w:rsidP="0046211F">
      <w:r w:rsidRPr="00C30304">
        <w:t>&lt;i&gt; You have to raise&lt;/i&gt;</w:t>
      </w:r>
    </w:p>
    <w:p w:rsidR="0046211F" w:rsidRPr="00C30304" w:rsidRDefault="0046211F" w:rsidP="0046211F">
      <w:r w:rsidRPr="00C30304">
        <w:t>&lt;i&gt; the temperature&lt;/i&gt;</w:t>
      </w:r>
    </w:p>
    <w:p w:rsidR="0046211F" w:rsidRPr="00C30304" w:rsidRDefault="0046211F" w:rsidP="0046211F"/>
    <w:p w:rsidR="0046211F" w:rsidRPr="00C30304" w:rsidRDefault="0046211F" w:rsidP="0046211F">
      <w:r w:rsidRPr="00C30304">
        <w:t>586</w:t>
      </w:r>
    </w:p>
    <w:p w:rsidR="0046211F" w:rsidRPr="00C30304" w:rsidRDefault="0046211F" w:rsidP="0046211F">
      <w:r w:rsidRPr="00C30304">
        <w:t>00</w:t>
      </w:r>
      <w:r w:rsidRPr="00C30304">
        <w:t>：</w:t>
      </w:r>
      <w:r w:rsidRPr="00C30304">
        <w:t>31</w:t>
      </w:r>
      <w:r w:rsidRPr="00C30304">
        <w:t>：</w:t>
      </w:r>
      <w:r w:rsidRPr="00C30304">
        <w:t>21,046 - &gt; 00</w:t>
      </w:r>
      <w:r w:rsidRPr="00C30304">
        <w:t>：</w:t>
      </w:r>
      <w:r w:rsidRPr="00C30304">
        <w:t>31</w:t>
      </w:r>
      <w:r w:rsidRPr="00C30304">
        <w:t>：</w:t>
      </w:r>
      <w:r w:rsidRPr="00C30304">
        <w:t>24147</w:t>
      </w:r>
    </w:p>
    <w:p w:rsidR="0046211F" w:rsidRPr="00C30304" w:rsidRDefault="0046211F" w:rsidP="0046211F">
      <w:r w:rsidRPr="00C30304">
        <w:t>&lt;i&gt; but this very thin&lt;/i&gt;</w:t>
      </w:r>
    </w:p>
    <w:p w:rsidR="0046211F" w:rsidRPr="00C30304" w:rsidRDefault="0046211F" w:rsidP="0046211F">
      <w:r w:rsidRPr="00C30304">
        <w:t>&lt;i&gt; rotor was...&lt;/i&gt;</w:t>
      </w:r>
    </w:p>
    <w:p w:rsidR="0046211F" w:rsidRPr="00C30304" w:rsidRDefault="0046211F" w:rsidP="0046211F">
      <w:r w:rsidRPr="00C30304">
        <w:t>你不得不提高温度</w:t>
      </w:r>
      <w:r w:rsidRPr="00C30304">
        <w:rPr>
          <w:rFonts w:hint="eastAsia"/>
        </w:rPr>
        <w:t>，</w:t>
      </w:r>
      <w:r w:rsidRPr="00C30304">
        <w:t>但这种非常薄的转子是</w:t>
      </w:r>
      <w:r w:rsidRPr="00C30304">
        <w:t>......</w:t>
      </w:r>
    </w:p>
    <w:p w:rsidR="0046211F" w:rsidRPr="00C30304" w:rsidRDefault="0046211F" w:rsidP="0046211F"/>
    <w:p w:rsidR="0046211F" w:rsidRPr="00C30304" w:rsidRDefault="0046211F" w:rsidP="0046211F">
      <w:r w:rsidRPr="00C30304">
        <w:t>587</w:t>
      </w:r>
    </w:p>
    <w:p w:rsidR="0046211F" w:rsidRPr="00C30304" w:rsidRDefault="0046211F" w:rsidP="0046211F">
      <w:r w:rsidRPr="00C30304">
        <w:t>00</w:t>
      </w:r>
      <w:r w:rsidRPr="00C30304">
        <w:t>：</w:t>
      </w:r>
      <w:r w:rsidRPr="00C30304">
        <w:t>31</w:t>
      </w:r>
      <w:r w:rsidRPr="00C30304">
        <w:t>：</w:t>
      </w:r>
      <w:r w:rsidRPr="00C30304">
        <w:t>24149 - &gt; 00</w:t>
      </w:r>
      <w:r w:rsidRPr="00C30304">
        <w:t>：</w:t>
      </w:r>
      <w:r w:rsidRPr="00C30304">
        <w:t>31</w:t>
      </w:r>
      <w:r w:rsidRPr="00C30304">
        <w:t>：</w:t>
      </w:r>
      <w:r w:rsidRPr="00C30304">
        <w:t>26183</w:t>
      </w:r>
    </w:p>
    <w:p w:rsidR="0046211F" w:rsidRPr="00C30304" w:rsidRDefault="0046211F" w:rsidP="0046211F">
      <w:r w:rsidRPr="00C30304">
        <w:t>&lt;i&gt; They are made from&lt;/i&gt;</w:t>
      </w:r>
    </w:p>
    <w:p w:rsidR="0046211F" w:rsidRPr="00C30304" w:rsidRDefault="0046211F" w:rsidP="0046211F">
      <w:r w:rsidRPr="00C30304">
        <w:t>&lt;i&gt; carbon fiber,&lt;/i&gt;</w:t>
      </w:r>
    </w:p>
    <w:p w:rsidR="0046211F" w:rsidRPr="00C30304" w:rsidRDefault="0046211F" w:rsidP="0046211F"/>
    <w:p w:rsidR="0046211F" w:rsidRPr="00C30304" w:rsidRDefault="0046211F" w:rsidP="0046211F">
      <w:r w:rsidRPr="00C30304">
        <w:t>588</w:t>
      </w:r>
    </w:p>
    <w:p w:rsidR="0046211F" w:rsidRPr="00C30304" w:rsidRDefault="0046211F" w:rsidP="0046211F">
      <w:r w:rsidRPr="00C30304">
        <w:t>00</w:t>
      </w:r>
      <w:r w:rsidRPr="00C30304">
        <w:t>：</w:t>
      </w:r>
      <w:r w:rsidRPr="00C30304">
        <w:t>31</w:t>
      </w:r>
      <w:r w:rsidRPr="00C30304">
        <w:t>：</w:t>
      </w:r>
      <w:r w:rsidRPr="00C30304">
        <w:t>26185 - &gt; 00</w:t>
      </w:r>
      <w:r w:rsidRPr="00C30304">
        <w:t>：</w:t>
      </w:r>
      <w:r w:rsidRPr="00C30304">
        <w:t>31</w:t>
      </w:r>
      <w:r w:rsidRPr="00C30304">
        <w:t>：</w:t>
      </w:r>
      <w:r w:rsidRPr="00C30304">
        <w:t>28819</w:t>
      </w:r>
    </w:p>
    <w:p w:rsidR="0046211F" w:rsidRPr="00C30304" w:rsidRDefault="0046211F" w:rsidP="0046211F">
      <w:r w:rsidRPr="00C30304">
        <w:t>&lt;i&gt; and the other pieces,&lt;/i&gt;</w:t>
      </w:r>
    </w:p>
    <w:p w:rsidR="0046211F" w:rsidRPr="00C30304" w:rsidRDefault="0046211F" w:rsidP="0046211F">
      <w:r w:rsidRPr="00C30304">
        <w:t>&lt;i&gt; they are made from metal.&lt;/i&gt;</w:t>
      </w:r>
    </w:p>
    <w:p w:rsidR="0046211F" w:rsidRPr="00C30304" w:rsidRDefault="0046211F" w:rsidP="0046211F">
      <w:r w:rsidRPr="00C30304">
        <w:t>它们由碳纤维组成，另外的部分则是由金属制成的。</w:t>
      </w:r>
    </w:p>
    <w:p w:rsidR="0046211F" w:rsidRPr="00C30304" w:rsidRDefault="0046211F" w:rsidP="0046211F"/>
    <w:p w:rsidR="0046211F" w:rsidRPr="00C30304" w:rsidRDefault="0046211F" w:rsidP="0046211F">
      <w:r w:rsidRPr="00C30304">
        <w:t>589</w:t>
      </w:r>
    </w:p>
    <w:p w:rsidR="0046211F" w:rsidRPr="00C30304" w:rsidRDefault="0046211F" w:rsidP="0046211F">
      <w:r w:rsidRPr="00C30304">
        <w:t>00</w:t>
      </w:r>
      <w:r w:rsidRPr="00C30304">
        <w:t>：</w:t>
      </w:r>
      <w:r w:rsidRPr="00C30304">
        <w:t>31</w:t>
      </w:r>
      <w:r w:rsidRPr="00C30304">
        <w:t>：</w:t>
      </w:r>
      <w:r w:rsidRPr="00C30304">
        <w:t>29721 - &gt; 00</w:t>
      </w:r>
      <w:r w:rsidRPr="00C30304">
        <w:t>：</w:t>
      </w:r>
      <w:r w:rsidRPr="00C30304">
        <w:t>31</w:t>
      </w:r>
      <w:r w:rsidRPr="00C30304">
        <w:t>：</w:t>
      </w:r>
      <w:r w:rsidRPr="00C30304">
        <w:t>33223</w:t>
      </w:r>
    </w:p>
    <w:p w:rsidR="0046211F" w:rsidRPr="00C30304" w:rsidRDefault="0046211F" w:rsidP="0046211F">
      <w:r w:rsidRPr="00C30304">
        <w:t>When you heat</w:t>
      </w:r>
    </w:p>
    <w:p w:rsidR="0046211F" w:rsidRPr="00C30304" w:rsidRDefault="0046211F" w:rsidP="0046211F">
      <w:r w:rsidRPr="00C30304">
        <w:t>carbon fiber, it shrinks.</w:t>
      </w:r>
    </w:p>
    <w:p w:rsidR="0046211F" w:rsidRPr="00C30304" w:rsidRDefault="0046211F" w:rsidP="0046211F">
      <w:r w:rsidRPr="00C30304">
        <w:t>一旦你使碳纤维变热，它就会收缩。</w:t>
      </w:r>
    </w:p>
    <w:p w:rsidR="0046211F" w:rsidRPr="00C30304" w:rsidRDefault="0046211F" w:rsidP="0046211F"/>
    <w:p w:rsidR="0046211F" w:rsidRPr="00C30304" w:rsidRDefault="0046211F" w:rsidP="0046211F">
      <w:r w:rsidRPr="00C30304">
        <w:t>590</w:t>
      </w:r>
    </w:p>
    <w:p w:rsidR="0046211F" w:rsidRPr="00C30304" w:rsidRDefault="0046211F" w:rsidP="0046211F">
      <w:r w:rsidRPr="00C30304">
        <w:t>00</w:t>
      </w:r>
      <w:r w:rsidRPr="00C30304">
        <w:t>：</w:t>
      </w:r>
      <w:r w:rsidRPr="00C30304">
        <w:t>31</w:t>
      </w:r>
      <w:r w:rsidRPr="00C30304">
        <w:t>：</w:t>
      </w:r>
      <w:r w:rsidRPr="00C30304">
        <w:t>34325 - &gt; 00</w:t>
      </w:r>
      <w:r w:rsidRPr="00C30304">
        <w:t>：</w:t>
      </w:r>
      <w:r w:rsidRPr="00C30304">
        <w:t>31</w:t>
      </w:r>
      <w:r w:rsidRPr="00C30304">
        <w:t>：</w:t>
      </w:r>
      <w:r w:rsidRPr="00C30304">
        <w:t>36627</w:t>
      </w:r>
    </w:p>
    <w:p w:rsidR="0046211F" w:rsidRPr="00C30304" w:rsidRDefault="0046211F" w:rsidP="0046211F">
      <w:r w:rsidRPr="00C30304">
        <w:t>When you heat metal,</w:t>
      </w:r>
    </w:p>
    <w:p w:rsidR="0046211F" w:rsidRPr="00C30304" w:rsidRDefault="0046211F" w:rsidP="0046211F">
      <w:r w:rsidRPr="00C30304">
        <w:t>it expands.</w:t>
      </w:r>
    </w:p>
    <w:p w:rsidR="0046211F" w:rsidRPr="00C30304" w:rsidRDefault="0046211F" w:rsidP="0046211F">
      <w:r w:rsidRPr="00C30304">
        <w:t>一旦你加热金属，它就会膨胀。</w:t>
      </w:r>
    </w:p>
    <w:p w:rsidR="0046211F" w:rsidRPr="00C30304" w:rsidRDefault="0046211F" w:rsidP="0046211F"/>
    <w:p w:rsidR="0046211F" w:rsidRPr="00C30304" w:rsidRDefault="0046211F" w:rsidP="0046211F">
      <w:r w:rsidRPr="00C30304">
        <w:t>591</w:t>
      </w:r>
    </w:p>
    <w:p w:rsidR="0046211F" w:rsidRPr="00C30304" w:rsidRDefault="0046211F" w:rsidP="0046211F">
      <w:r w:rsidRPr="00C30304">
        <w:t>00</w:t>
      </w:r>
      <w:r w:rsidRPr="00C30304">
        <w:t>：</w:t>
      </w:r>
      <w:r w:rsidRPr="00C30304">
        <w:t>31</w:t>
      </w:r>
      <w:r w:rsidRPr="00C30304">
        <w:t>：</w:t>
      </w:r>
      <w:r w:rsidRPr="00C30304">
        <w:t>36995 - &gt; 00</w:t>
      </w:r>
      <w:r w:rsidRPr="00C30304">
        <w:t>：</w:t>
      </w:r>
      <w:r w:rsidRPr="00C30304">
        <w:t>31</w:t>
      </w:r>
      <w:r w:rsidRPr="00C30304">
        <w:t>：</w:t>
      </w:r>
      <w:r w:rsidRPr="00C30304">
        <w:t>40030</w:t>
      </w:r>
    </w:p>
    <w:p w:rsidR="0046211F" w:rsidRPr="00C30304" w:rsidRDefault="0046211F" w:rsidP="0046211F">
      <w:r w:rsidRPr="00C30304">
        <w:t>So you need to balance not only</w:t>
      </w:r>
    </w:p>
    <w:p w:rsidR="0046211F" w:rsidRPr="00C30304" w:rsidRDefault="0046211F" w:rsidP="0046211F">
      <w:r w:rsidRPr="00C30304">
        <w:t>that they spin,</w:t>
      </w:r>
    </w:p>
    <w:p w:rsidR="0046211F" w:rsidRPr="00C30304" w:rsidRDefault="0046211F" w:rsidP="0046211F"/>
    <w:p w:rsidR="0046211F" w:rsidRPr="00C30304" w:rsidRDefault="0046211F" w:rsidP="0046211F">
      <w:r w:rsidRPr="00C30304">
        <w:t>592</w:t>
      </w:r>
    </w:p>
    <w:p w:rsidR="0046211F" w:rsidRPr="00C30304" w:rsidRDefault="0046211F" w:rsidP="0046211F">
      <w:r w:rsidRPr="00C30304">
        <w:t>00</w:t>
      </w:r>
      <w:r w:rsidRPr="00C30304">
        <w:t>：</w:t>
      </w:r>
      <w:r w:rsidRPr="00C30304">
        <w:t>31</w:t>
      </w:r>
      <w:r w:rsidRPr="00C30304">
        <w:t>：</w:t>
      </w:r>
      <w:r w:rsidRPr="00C30304">
        <w:t>40032 - &gt; 00</w:t>
      </w:r>
      <w:r w:rsidRPr="00C30304">
        <w:t>：</w:t>
      </w:r>
      <w:r w:rsidRPr="00C30304">
        <w:t>31</w:t>
      </w:r>
      <w:r w:rsidRPr="00C30304">
        <w:t>：</w:t>
      </w:r>
      <w:r w:rsidRPr="00C30304">
        <w:t>43166</w:t>
      </w:r>
    </w:p>
    <w:p w:rsidR="0046211F" w:rsidRPr="00C30304" w:rsidRDefault="0046211F" w:rsidP="0046211F">
      <w:r w:rsidRPr="00C30304">
        <w:t>they twist,</w:t>
      </w:r>
    </w:p>
    <w:p w:rsidR="0046211F" w:rsidRPr="00C30304" w:rsidRDefault="0046211F" w:rsidP="0046211F">
      <w:r w:rsidRPr="00C30304">
        <w:t>but this temperature behavior</w:t>
      </w:r>
    </w:p>
    <w:p w:rsidR="0046211F" w:rsidRPr="00C30304" w:rsidRDefault="0046211F" w:rsidP="0046211F">
      <w:r w:rsidRPr="00C30304">
        <w:t>它们的扭曲，而且还有这种温度特性。</w:t>
      </w:r>
    </w:p>
    <w:p w:rsidR="0046211F" w:rsidRPr="00C30304" w:rsidRDefault="0046211F" w:rsidP="0046211F"/>
    <w:p w:rsidR="0046211F" w:rsidRPr="00C30304" w:rsidRDefault="0046211F" w:rsidP="0046211F">
      <w:r w:rsidRPr="00C30304">
        <w:t>593</w:t>
      </w:r>
    </w:p>
    <w:p w:rsidR="0046211F" w:rsidRPr="00C30304" w:rsidRDefault="0046211F" w:rsidP="0046211F">
      <w:r w:rsidRPr="00C30304">
        <w:t>00</w:t>
      </w:r>
      <w:r w:rsidRPr="00C30304">
        <w:t>：</w:t>
      </w:r>
      <w:r w:rsidRPr="00C30304">
        <w:t>31</w:t>
      </w:r>
      <w:r w:rsidRPr="00C30304">
        <w:t>：</w:t>
      </w:r>
      <w:r w:rsidRPr="00C30304">
        <w:t>43168 - &gt; 00</w:t>
      </w:r>
      <w:r w:rsidRPr="00C30304">
        <w:t>：</w:t>
      </w:r>
      <w:r w:rsidRPr="00C30304">
        <w:t>31</w:t>
      </w:r>
      <w:r w:rsidRPr="00C30304">
        <w:t>：</w:t>
      </w:r>
      <w:r w:rsidRPr="00C30304">
        <w:t>45402</w:t>
      </w:r>
    </w:p>
    <w:p w:rsidR="0046211F" w:rsidRPr="00C30304" w:rsidRDefault="0046211F" w:rsidP="0046211F">
      <w:r w:rsidRPr="00C30304">
        <w:t>&lt;i&gt; in such a way that&lt;/i&gt;</w:t>
      </w:r>
    </w:p>
    <w:p w:rsidR="0046211F" w:rsidRPr="00C30304" w:rsidRDefault="0046211F" w:rsidP="0046211F">
      <w:r w:rsidRPr="00C30304">
        <w:t>&lt;i&gt; it doesn't break.&lt;/i&gt;</w:t>
      </w:r>
    </w:p>
    <w:p w:rsidR="0046211F" w:rsidRPr="00C30304" w:rsidRDefault="0046211F" w:rsidP="0046211F">
      <w:r w:rsidRPr="00C30304">
        <w:t>所以，你需要平衡的不仅仅是它们的旋转，在这样一种方式下，它不会出错。</w:t>
      </w:r>
    </w:p>
    <w:p w:rsidR="0046211F" w:rsidRPr="00C30304" w:rsidRDefault="0046211F" w:rsidP="0046211F"/>
    <w:p w:rsidR="0046211F" w:rsidRPr="00C30304" w:rsidRDefault="0046211F" w:rsidP="0046211F">
      <w:r w:rsidRPr="00C30304">
        <w:t>594</w:t>
      </w:r>
    </w:p>
    <w:p w:rsidR="0046211F" w:rsidRPr="00C30304" w:rsidRDefault="0046211F" w:rsidP="0046211F">
      <w:r w:rsidRPr="00C30304">
        <w:t>00</w:t>
      </w:r>
      <w:r w:rsidRPr="00C30304">
        <w:t>：</w:t>
      </w:r>
      <w:r w:rsidRPr="00C30304">
        <w:t>31</w:t>
      </w:r>
      <w:r w:rsidRPr="00C30304">
        <w:t>：</w:t>
      </w:r>
      <w:r w:rsidRPr="00C30304">
        <w:t>45404 - &gt; 00</w:t>
      </w:r>
      <w:r w:rsidRPr="00C30304">
        <w:t>：</w:t>
      </w:r>
      <w:r w:rsidRPr="00C30304">
        <w:t>31</w:t>
      </w:r>
      <w:r w:rsidRPr="00C30304">
        <w:t>：</w:t>
      </w:r>
      <w:r w:rsidRPr="00C30304">
        <w:t>47604</w:t>
      </w:r>
    </w:p>
    <w:p w:rsidR="0046211F" w:rsidRPr="00C30304" w:rsidRDefault="0046211F" w:rsidP="0046211F">
      <w:r w:rsidRPr="00C30304">
        <w:t>&lt;i&gt; So this has to be&lt;/i&gt;</w:t>
      </w:r>
    </w:p>
    <w:p w:rsidR="0046211F" w:rsidRPr="00C30304" w:rsidRDefault="0046211F" w:rsidP="0046211F">
      <w:r w:rsidRPr="00C30304">
        <w:t>&lt;i&gt; very precise.&lt;/i&gt;</w:t>
      </w:r>
    </w:p>
    <w:p w:rsidR="0046211F" w:rsidRPr="00C30304" w:rsidRDefault="0046211F" w:rsidP="0046211F">
      <w:r w:rsidRPr="00C30304">
        <w:t>所以这必须非常精确。</w:t>
      </w:r>
    </w:p>
    <w:p w:rsidR="0046211F" w:rsidRPr="00C30304" w:rsidRDefault="0046211F" w:rsidP="0046211F"/>
    <w:p w:rsidR="0046211F" w:rsidRPr="00C30304" w:rsidRDefault="0046211F" w:rsidP="0046211F">
      <w:r w:rsidRPr="00C30304">
        <w:t>595</w:t>
      </w:r>
    </w:p>
    <w:p w:rsidR="0046211F" w:rsidRPr="00C30304" w:rsidRDefault="0046211F" w:rsidP="0046211F">
      <w:r w:rsidRPr="00C30304">
        <w:t>00</w:t>
      </w:r>
      <w:r w:rsidRPr="00C30304">
        <w:t>：</w:t>
      </w:r>
      <w:r w:rsidRPr="00C30304">
        <w:t>31</w:t>
      </w:r>
      <w:r w:rsidRPr="00C30304">
        <w:t>：</w:t>
      </w:r>
      <w:r w:rsidRPr="00C30304">
        <w:t>48106 - &gt; 00</w:t>
      </w:r>
      <w:r w:rsidRPr="00C30304">
        <w:t>：</w:t>
      </w:r>
      <w:r w:rsidRPr="00C30304">
        <w:t>31</w:t>
      </w:r>
      <w:r w:rsidRPr="00C30304">
        <w:t>：</w:t>
      </w:r>
      <w:r w:rsidRPr="00C30304">
        <w:t>50574</w:t>
      </w:r>
    </w:p>
    <w:p w:rsidR="0046211F" w:rsidRPr="00C30304" w:rsidRDefault="0046211F" w:rsidP="0046211F">
      <w:r w:rsidRPr="00C30304">
        <w:t>&lt;i&gt; This is what makes them&lt;/i&gt;</w:t>
      </w:r>
    </w:p>
    <w:p w:rsidR="0046211F" w:rsidRPr="00C30304" w:rsidRDefault="0046211F" w:rsidP="0046211F">
      <w:r w:rsidRPr="00C30304">
        <w:t>&lt;i&gt; very difficult to manufacture.&lt;/i&gt;</w:t>
      </w:r>
    </w:p>
    <w:p w:rsidR="0046211F" w:rsidRPr="00C30304" w:rsidRDefault="0046211F" w:rsidP="0046211F">
      <w:r w:rsidRPr="00C30304">
        <w:t>这就是它们非常难以制造的原因。</w:t>
      </w:r>
    </w:p>
    <w:p w:rsidR="0046211F" w:rsidRPr="00C30304" w:rsidRDefault="0046211F" w:rsidP="0046211F"/>
    <w:p w:rsidR="0046211F" w:rsidRPr="00C30304" w:rsidRDefault="0046211F" w:rsidP="0046211F">
      <w:r w:rsidRPr="00C30304">
        <w:t>596</w:t>
      </w:r>
    </w:p>
    <w:p w:rsidR="0046211F" w:rsidRPr="00C30304" w:rsidRDefault="0046211F" w:rsidP="0046211F">
      <w:r w:rsidRPr="00C30304">
        <w:t>00</w:t>
      </w:r>
      <w:r w:rsidRPr="00C30304">
        <w:t>：</w:t>
      </w:r>
      <w:r w:rsidRPr="00C30304">
        <w:t>31</w:t>
      </w:r>
      <w:r w:rsidRPr="00C30304">
        <w:t>：</w:t>
      </w:r>
      <w:r w:rsidRPr="00C30304">
        <w:t>50576 - &gt; 00</w:t>
      </w:r>
      <w:r w:rsidRPr="00C30304">
        <w:t>：</w:t>
      </w:r>
      <w:r w:rsidRPr="00C30304">
        <w:t>31</w:t>
      </w:r>
      <w:r w:rsidRPr="00C30304">
        <w:t>：</w:t>
      </w:r>
      <w:r w:rsidRPr="00C30304">
        <w:t>53243</w:t>
      </w:r>
    </w:p>
    <w:p w:rsidR="0046211F" w:rsidRPr="00C30304" w:rsidRDefault="0046211F" w:rsidP="0046211F">
      <w:r w:rsidRPr="00C30304">
        <w:t>You can model it,</w:t>
      </w:r>
    </w:p>
    <w:p w:rsidR="0046211F" w:rsidRPr="00C30304" w:rsidRDefault="0046211F" w:rsidP="0046211F">
      <w:r w:rsidRPr="00C30304">
        <w:t>you can calculate it,</w:t>
      </w:r>
    </w:p>
    <w:p w:rsidR="0046211F" w:rsidRPr="00C30304" w:rsidRDefault="0046211F" w:rsidP="0046211F"/>
    <w:p w:rsidR="0046211F" w:rsidRPr="00C30304" w:rsidRDefault="0046211F" w:rsidP="0046211F">
      <w:r w:rsidRPr="00C30304">
        <w:t>597</w:t>
      </w:r>
    </w:p>
    <w:p w:rsidR="0046211F" w:rsidRPr="00C30304" w:rsidRDefault="0046211F" w:rsidP="0046211F">
      <w:r w:rsidRPr="00C30304">
        <w:t>00</w:t>
      </w:r>
      <w:r w:rsidRPr="00C30304">
        <w:t>：</w:t>
      </w:r>
      <w:r w:rsidRPr="00C30304">
        <w:t>31</w:t>
      </w:r>
      <w:r w:rsidRPr="00C30304">
        <w:t>：</w:t>
      </w:r>
      <w:r w:rsidRPr="00C30304">
        <w:t>53245 - &gt; 00</w:t>
      </w:r>
      <w:r w:rsidRPr="00C30304">
        <w:t>：</w:t>
      </w:r>
      <w:r w:rsidRPr="00C30304">
        <w:t>31</w:t>
      </w:r>
      <w:r w:rsidRPr="00C30304">
        <w:t>：</w:t>
      </w:r>
      <w:r w:rsidRPr="00C30304">
        <w:t>55712</w:t>
      </w:r>
    </w:p>
    <w:p w:rsidR="0046211F" w:rsidRPr="00C30304" w:rsidRDefault="0046211F" w:rsidP="0046211F">
      <w:r w:rsidRPr="00C30304">
        <w:t>but at the very end,</w:t>
      </w:r>
    </w:p>
    <w:p w:rsidR="0046211F" w:rsidRPr="00C30304" w:rsidRDefault="0046211F" w:rsidP="0046211F">
      <w:r w:rsidRPr="00C30304">
        <w:lastRenderedPageBreak/>
        <w:t>it's actually based</w:t>
      </w:r>
    </w:p>
    <w:p w:rsidR="0046211F" w:rsidRPr="00C30304" w:rsidRDefault="0046211F" w:rsidP="0046211F"/>
    <w:p w:rsidR="0046211F" w:rsidRPr="00C30304" w:rsidRDefault="0046211F" w:rsidP="0046211F">
      <w:r w:rsidRPr="00C30304">
        <w:t>598</w:t>
      </w:r>
    </w:p>
    <w:p w:rsidR="0046211F" w:rsidRPr="00C30304" w:rsidRDefault="0046211F" w:rsidP="0046211F">
      <w:r w:rsidRPr="00C30304">
        <w:t>00</w:t>
      </w:r>
      <w:r w:rsidRPr="00C30304">
        <w:t>：</w:t>
      </w:r>
      <w:r w:rsidRPr="00C30304">
        <w:t>31</w:t>
      </w:r>
      <w:r w:rsidRPr="00C30304">
        <w:t>：</w:t>
      </w:r>
      <w:r w:rsidRPr="00C30304">
        <w:t>55714 - &gt; 00</w:t>
      </w:r>
      <w:r w:rsidRPr="00C30304">
        <w:t>：</w:t>
      </w:r>
      <w:r w:rsidRPr="00C30304">
        <w:t>31</w:t>
      </w:r>
      <w:r w:rsidRPr="00C30304">
        <w:t>：</w:t>
      </w:r>
      <w:r w:rsidRPr="00C30304">
        <w:t>58348</w:t>
      </w:r>
    </w:p>
    <w:p w:rsidR="0046211F" w:rsidRPr="00C30304" w:rsidRDefault="0046211F" w:rsidP="0046211F">
      <w:r w:rsidRPr="00C30304">
        <w:t>on practice and experience.</w:t>
      </w:r>
    </w:p>
    <w:p w:rsidR="0046211F" w:rsidRPr="00C30304" w:rsidRDefault="0046211F" w:rsidP="0046211F">
      <w:r w:rsidRPr="00C30304">
        <w:t>你可以模拟它，你可以计算，但说到底，它实际上是基于实践和经验。</w:t>
      </w:r>
    </w:p>
    <w:p w:rsidR="0046211F" w:rsidRPr="00C30304" w:rsidRDefault="0046211F" w:rsidP="0046211F"/>
    <w:p w:rsidR="0046211F" w:rsidRPr="00C30304" w:rsidRDefault="0046211F" w:rsidP="0046211F">
      <w:r w:rsidRPr="00C30304">
        <w:t>599</w:t>
      </w:r>
    </w:p>
    <w:p w:rsidR="0046211F" w:rsidRPr="00C30304" w:rsidRDefault="0046211F" w:rsidP="0046211F">
      <w:r w:rsidRPr="00C30304">
        <w:t>00</w:t>
      </w:r>
      <w:r w:rsidRPr="00C30304">
        <w:t>：</w:t>
      </w:r>
      <w:r w:rsidRPr="00C30304">
        <w:t>31</w:t>
      </w:r>
      <w:r w:rsidRPr="00C30304">
        <w:t>：</w:t>
      </w:r>
      <w:r w:rsidRPr="00C30304">
        <w:t>58350 - &gt; 00</w:t>
      </w:r>
      <w:r w:rsidRPr="00C30304">
        <w:t>：</w:t>
      </w:r>
      <w:r w:rsidRPr="00C30304">
        <w:t>32</w:t>
      </w:r>
      <w:r w:rsidRPr="00C30304">
        <w:t>：</w:t>
      </w:r>
      <w:r w:rsidRPr="00C30304">
        <w:t>01652</w:t>
      </w:r>
    </w:p>
    <w:p w:rsidR="0046211F" w:rsidRPr="00C30304" w:rsidRDefault="0046211F" w:rsidP="0046211F">
      <w:r w:rsidRPr="00C30304">
        <w:t>So it's a...</w:t>
      </w:r>
    </w:p>
    <w:p w:rsidR="0046211F" w:rsidRPr="00C30304" w:rsidRDefault="0046211F" w:rsidP="0046211F">
      <w:r w:rsidRPr="00C30304">
        <w:t>It's a piece of art, so to say.</w:t>
      </w:r>
    </w:p>
    <w:p w:rsidR="0046211F" w:rsidRPr="00C30304" w:rsidRDefault="0046211F" w:rsidP="0046211F">
      <w:r w:rsidRPr="00C30304">
        <w:t>所以这是一个</w:t>
      </w:r>
      <w:r w:rsidRPr="00C30304">
        <w:t>……</w:t>
      </w:r>
    </w:p>
    <w:p w:rsidR="0046211F" w:rsidRPr="00C30304" w:rsidRDefault="0046211F" w:rsidP="0046211F">
      <w:r w:rsidRPr="00C30304">
        <w:t>可以这么说，它是一件艺术品。</w:t>
      </w:r>
    </w:p>
    <w:p w:rsidR="0046211F" w:rsidRPr="00C30304" w:rsidRDefault="0046211F" w:rsidP="0046211F"/>
    <w:p w:rsidR="0046211F" w:rsidRPr="00C30304" w:rsidRDefault="0046211F" w:rsidP="0046211F">
      <w:r w:rsidRPr="00C30304">
        <w:t>600</w:t>
      </w:r>
    </w:p>
    <w:p w:rsidR="0046211F" w:rsidRPr="00C30304" w:rsidRDefault="0046211F" w:rsidP="0046211F">
      <w:r w:rsidRPr="00C30304">
        <w:t>00</w:t>
      </w:r>
      <w:r w:rsidRPr="00C30304">
        <w:t>：</w:t>
      </w:r>
      <w:r w:rsidRPr="00C30304">
        <w:t>32</w:t>
      </w:r>
      <w:r w:rsidRPr="00C30304">
        <w:t>：</w:t>
      </w:r>
      <w:r w:rsidRPr="00C30304">
        <w:t>12,131 - &gt; 00</w:t>
      </w:r>
      <w:r w:rsidRPr="00C30304">
        <w:t>：</w:t>
      </w:r>
      <w:r w:rsidRPr="00C30304">
        <w:t>32</w:t>
      </w:r>
      <w:r w:rsidRPr="00C30304">
        <w:t>：</w:t>
      </w:r>
      <w:r w:rsidRPr="00C30304">
        <w:t>17768</w:t>
      </w:r>
    </w:p>
    <w:p w:rsidR="0046211F" w:rsidRPr="00C30304" w:rsidRDefault="0046211F" w:rsidP="0046211F">
      <w:r w:rsidRPr="00C30304">
        <w:t>Man</w:t>
      </w:r>
    </w:p>
    <w:p w:rsidR="0046211F" w:rsidRPr="00C30304" w:rsidRDefault="0046211F" w:rsidP="0046211F">
      <w:r w:rsidRPr="00C30304">
        <w:t>男人：</w:t>
      </w:r>
    </w:p>
    <w:p w:rsidR="0046211F" w:rsidRPr="00C30304" w:rsidRDefault="0046211F" w:rsidP="0046211F"/>
    <w:p w:rsidR="0046211F" w:rsidRPr="00C30304" w:rsidRDefault="0046211F" w:rsidP="0046211F">
      <w:r w:rsidRPr="00C30304">
        <w:t>601</w:t>
      </w:r>
    </w:p>
    <w:p w:rsidR="0046211F" w:rsidRPr="00C30304" w:rsidRDefault="0046211F" w:rsidP="0046211F">
      <w:r w:rsidRPr="00C30304">
        <w:t>00</w:t>
      </w:r>
      <w:r w:rsidRPr="00C30304">
        <w:t>：</w:t>
      </w:r>
      <w:r w:rsidRPr="00C30304">
        <w:t>32</w:t>
      </w:r>
      <w:r w:rsidRPr="00C30304">
        <w:t>：</w:t>
      </w:r>
      <w:r w:rsidRPr="00C30304">
        <w:t>42593 - &gt; 00</w:t>
      </w:r>
      <w:r w:rsidRPr="00C30304">
        <w:t>：</w:t>
      </w:r>
      <w:r w:rsidRPr="00C30304">
        <w:t>32</w:t>
      </w:r>
      <w:r w:rsidRPr="00C30304">
        <w:t>：</w:t>
      </w:r>
      <w:r w:rsidRPr="00C30304">
        <w:t>44928</w:t>
      </w:r>
    </w:p>
    <w:p w:rsidR="0046211F" w:rsidRPr="00C30304" w:rsidRDefault="0046211F" w:rsidP="0046211F">
      <w:r w:rsidRPr="00C30304">
        <w:t>Heinonen:&lt;i&gt; Iranians are very&lt;/i&gt;</w:t>
      </w:r>
    </w:p>
    <w:p w:rsidR="0046211F" w:rsidRPr="00C30304" w:rsidRDefault="0046211F" w:rsidP="0046211F">
      <w:r w:rsidRPr="00C30304">
        <w:t>&lt;i&gt; proud of their centrifuges.&lt;/i&gt;</w:t>
      </w:r>
    </w:p>
    <w:p w:rsidR="0046211F" w:rsidRPr="00C30304" w:rsidRDefault="0046211F" w:rsidP="0046211F">
      <w:r w:rsidRPr="00C30304">
        <w:t>海诺宁：伊朗人为他们的离心机而感到骄傲。</w:t>
      </w:r>
    </w:p>
    <w:p w:rsidR="0046211F" w:rsidRPr="00C30304" w:rsidRDefault="0046211F" w:rsidP="0046211F"/>
    <w:p w:rsidR="0046211F" w:rsidRPr="00C30304" w:rsidRDefault="0046211F" w:rsidP="0046211F">
      <w:r w:rsidRPr="00C30304">
        <w:t>602</w:t>
      </w:r>
    </w:p>
    <w:p w:rsidR="0046211F" w:rsidRPr="00C30304" w:rsidRDefault="0046211F" w:rsidP="0046211F">
      <w:r w:rsidRPr="00C30304">
        <w:t>00</w:t>
      </w:r>
      <w:r w:rsidRPr="00C30304">
        <w:t>：</w:t>
      </w:r>
      <w:r w:rsidRPr="00C30304">
        <w:t>32</w:t>
      </w:r>
      <w:r w:rsidRPr="00C30304">
        <w:t>：</w:t>
      </w:r>
      <w:r w:rsidRPr="00C30304">
        <w:t>44930 - &gt; 00</w:t>
      </w:r>
      <w:r w:rsidRPr="00C30304">
        <w:t>：</w:t>
      </w:r>
      <w:r w:rsidRPr="00C30304">
        <w:t>32</w:t>
      </w:r>
      <w:r w:rsidRPr="00C30304">
        <w:t>：</w:t>
      </w:r>
      <w:r w:rsidRPr="00C30304">
        <w:t>47898</w:t>
      </w:r>
    </w:p>
    <w:p w:rsidR="0046211F" w:rsidRPr="00C30304" w:rsidRDefault="0046211F" w:rsidP="0046211F">
      <w:r w:rsidRPr="00C30304">
        <w:t>&lt;i&gt; They have a lot of&lt;/i&gt;</w:t>
      </w:r>
    </w:p>
    <w:p w:rsidR="0046211F" w:rsidRPr="00C30304" w:rsidRDefault="0046211F" w:rsidP="0046211F">
      <w:r w:rsidRPr="00C30304">
        <w:t>&lt;i&gt; public relations videos&lt;/i&gt;</w:t>
      </w:r>
    </w:p>
    <w:p w:rsidR="0046211F" w:rsidRPr="00C30304" w:rsidRDefault="0046211F" w:rsidP="0046211F"/>
    <w:p w:rsidR="0046211F" w:rsidRPr="00C30304" w:rsidRDefault="0046211F" w:rsidP="0046211F">
      <w:r w:rsidRPr="00C30304">
        <w:t>603</w:t>
      </w:r>
    </w:p>
    <w:p w:rsidR="0046211F" w:rsidRPr="00C30304" w:rsidRDefault="0046211F" w:rsidP="0046211F">
      <w:r w:rsidRPr="00C30304">
        <w:t>00</w:t>
      </w:r>
      <w:r w:rsidRPr="00C30304">
        <w:t>：</w:t>
      </w:r>
      <w:r w:rsidRPr="00C30304">
        <w:t>32</w:t>
      </w:r>
      <w:r w:rsidRPr="00C30304">
        <w:t>：</w:t>
      </w:r>
      <w:r w:rsidRPr="00C30304">
        <w:t>47900 - &gt; 00</w:t>
      </w:r>
      <w:r w:rsidRPr="00C30304">
        <w:t>：</w:t>
      </w:r>
      <w:r w:rsidRPr="00C30304">
        <w:t>32</w:t>
      </w:r>
      <w:r w:rsidRPr="00C30304">
        <w:t>：</w:t>
      </w:r>
      <w:r w:rsidRPr="00C30304">
        <w:t>51635</w:t>
      </w:r>
    </w:p>
    <w:p w:rsidR="0046211F" w:rsidRPr="00C30304" w:rsidRDefault="0046211F" w:rsidP="0046211F">
      <w:r w:rsidRPr="00C30304">
        <w:t>&lt;i&gt; given up always in April&lt;/i&gt;</w:t>
      </w:r>
    </w:p>
    <w:p w:rsidR="0046211F" w:rsidRPr="00C30304" w:rsidRDefault="0046211F" w:rsidP="0046211F">
      <w:r w:rsidRPr="00C30304">
        <w:t>&lt;i&gt; when they have what they call&lt;/i&gt;</w:t>
      </w:r>
    </w:p>
    <w:p w:rsidR="0046211F" w:rsidRPr="00C30304" w:rsidRDefault="0046211F" w:rsidP="0046211F"/>
    <w:p w:rsidR="0046211F" w:rsidRPr="00C30304" w:rsidRDefault="0046211F" w:rsidP="0046211F">
      <w:r w:rsidRPr="00C30304">
        <w:t>604</w:t>
      </w:r>
    </w:p>
    <w:p w:rsidR="0046211F" w:rsidRPr="00C30304" w:rsidRDefault="0046211F" w:rsidP="0046211F">
      <w:r w:rsidRPr="00C30304">
        <w:t>00</w:t>
      </w:r>
      <w:r w:rsidRPr="00C30304">
        <w:t>：</w:t>
      </w:r>
      <w:r w:rsidRPr="00C30304">
        <w:t>32</w:t>
      </w:r>
      <w:r w:rsidRPr="00C30304">
        <w:t>：</w:t>
      </w:r>
      <w:r w:rsidRPr="00C30304">
        <w:t>51637 - &gt; 00</w:t>
      </w:r>
      <w:r w:rsidRPr="00C30304">
        <w:t>：</w:t>
      </w:r>
      <w:r w:rsidRPr="00C30304">
        <w:t>32</w:t>
      </w:r>
      <w:r w:rsidRPr="00C30304">
        <w:t>：</w:t>
      </w:r>
      <w:r w:rsidRPr="00C30304">
        <w:t>53136</w:t>
      </w:r>
    </w:p>
    <w:p w:rsidR="0046211F" w:rsidRPr="00C30304" w:rsidRDefault="0046211F" w:rsidP="0046211F">
      <w:r w:rsidRPr="00C30304">
        <w:t>&lt;i&gt; a national nuclear day.&lt;/i&gt;</w:t>
      </w:r>
    </w:p>
    <w:p w:rsidR="0046211F" w:rsidRPr="00C30304" w:rsidRDefault="0046211F" w:rsidP="0046211F">
      <w:r w:rsidRPr="00C30304">
        <w:t>在</w:t>
      </w:r>
      <w:r w:rsidRPr="00C30304">
        <w:t>4</w:t>
      </w:r>
      <w:r w:rsidRPr="00C30304">
        <w:t>月份，当遇到他们所说的国际核日时，他们的很多公共关系影片就会被禁播。</w:t>
      </w:r>
    </w:p>
    <w:p w:rsidR="0046211F" w:rsidRPr="00C30304" w:rsidRDefault="0046211F" w:rsidP="0046211F"/>
    <w:p w:rsidR="0046211F" w:rsidRPr="00C30304" w:rsidRDefault="0046211F" w:rsidP="0046211F">
      <w:r w:rsidRPr="00C30304">
        <w:t>605</w:t>
      </w:r>
    </w:p>
    <w:p w:rsidR="0046211F" w:rsidRPr="00C30304" w:rsidRDefault="0046211F" w:rsidP="0046211F">
      <w:r w:rsidRPr="00C30304">
        <w:t>00</w:t>
      </w:r>
      <w:r w:rsidRPr="00C30304">
        <w:t>：</w:t>
      </w:r>
      <w:r w:rsidRPr="00C30304">
        <w:t>32</w:t>
      </w:r>
      <w:r w:rsidRPr="00C30304">
        <w:t>：</w:t>
      </w:r>
      <w:r w:rsidRPr="00C30304">
        <w:t>54138 - &gt; 00</w:t>
      </w:r>
      <w:r w:rsidRPr="00C30304">
        <w:t>：</w:t>
      </w:r>
      <w:r w:rsidRPr="00C30304">
        <w:t>32</w:t>
      </w:r>
      <w:r w:rsidRPr="00C30304">
        <w:t>：</w:t>
      </w:r>
      <w:r w:rsidRPr="00C30304">
        <w:t>57641</w:t>
      </w:r>
    </w:p>
    <w:p w:rsidR="0046211F" w:rsidRPr="00C30304" w:rsidRDefault="0046211F" w:rsidP="0046211F">
      <w:r w:rsidRPr="00C30304">
        <w:t>Man:</w:t>
      </w:r>
    </w:p>
    <w:p w:rsidR="0046211F" w:rsidRPr="00C30304" w:rsidRDefault="0046211F" w:rsidP="0046211F">
      <w:r w:rsidRPr="00C30304">
        <w:t>男人：</w:t>
      </w:r>
    </w:p>
    <w:p w:rsidR="0046211F" w:rsidRPr="00C30304" w:rsidRDefault="0046211F" w:rsidP="0046211F"/>
    <w:p w:rsidR="0046211F" w:rsidRPr="00C30304" w:rsidRDefault="0046211F" w:rsidP="0046211F">
      <w:r w:rsidRPr="00C30304">
        <w:t>606</w:t>
      </w:r>
    </w:p>
    <w:p w:rsidR="0046211F" w:rsidRPr="00C30304" w:rsidRDefault="0046211F" w:rsidP="0046211F">
      <w:r w:rsidRPr="00C30304">
        <w:t>00</w:t>
      </w:r>
      <w:r w:rsidRPr="00C30304">
        <w:t>：</w:t>
      </w:r>
      <w:r w:rsidRPr="00C30304">
        <w:t>33</w:t>
      </w:r>
      <w:r w:rsidRPr="00C30304">
        <w:t>：</w:t>
      </w:r>
      <w:r w:rsidRPr="00C30304">
        <w:t>07453 - &gt; 00</w:t>
      </w:r>
      <w:r w:rsidRPr="00C30304">
        <w:t>：</w:t>
      </w:r>
      <w:r w:rsidRPr="00C30304">
        <w:t>33</w:t>
      </w:r>
      <w:r w:rsidRPr="00C30304">
        <w:t>：</w:t>
      </w:r>
      <w:r w:rsidRPr="00C30304">
        <w:t>10821</w:t>
      </w:r>
    </w:p>
    <w:p w:rsidR="0046211F" w:rsidRPr="00C30304" w:rsidRDefault="0046211F" w:rsidP="0046211F">
      <w:r w:rsidRPr="00C30304">
        <w:t>Kiyaei:&lt;i&gt; Ahmadinejad came into&lt;/i&gt;</w:t>
      </w:r>
    </w:p>
    <w:p w:rsidR="0046211F" w:rsidRPr="00C30304" w:rsidRDefault="0046211F" w:rsidP="0046211F">
      <w:r w:rsidRPr="00C30304">
        <w:t>&lt;i&gt; his presidency saying&lt;/i&gt;</w:t>
      </w:r>
    </w:p>
    <w:p w:rsidR="0046211F" w:rsidRPr="00C30304" w:rsidRDefault="0046211F" w:rsidP="0046211F"/>
    <w:p w:rsidR="0046211F" w:rsidRPr="00C30304" w:rsidRDefault="0046211F" w:rsidP="0046211F">
      <w:r w:rsidRPr="00C30304">
        <w:t>607</w:t>
      </w:r>
    </w:p>
    <w:p w:rsidR="0046211F" w:rsidRPr="00C30304" w:rsidRDefault="0046211F" w:rsidP="0046211F">
      <w:r w:rsidRPr="00C30304">
        <w:t>00</w:t>
      </w:r>
      <w:r w:rsidRPr="00C30304">
        <w:t>：</w:t>
      </w:r>
      <w:r w:rsidRPr="00C30304">
        <w:t>33</w:t>
      </w:r>
      <w:r w:rsidRPr="00C30304">
        <w:t>：</w:t>
      </w:r>
      <w:r w:rsidRPr="00C30304">
        <w:t>10,823 - &gt; 00</w:t>
      </w:r>
      <w:r w:rsidRPr="00C30304">
        <w:t>：</w:t>
      </w:r>
      <w:r w:rsidRPr="00C30304">
        <w:t>33</w:t>
      </w:r>
      <w:r w:rsidRPr="00C30304">
        <w:t>：</w:t>
      </w:r>
      <w:r w:rsidRPr="00C30304">
        <w:t>13423</w:t>
      </w:r>
    </w:p>
    <w:p w:rsidR="0046211F" w:rsidRPr="00C30304" w:rsidRDefault="0046211F" w:rsidP="0046211F">
      <w:r w:rsidRPr="00C30304">
        <w:t>if the international community</w:t>
      </w:r>
    </w:p>
    <w:p w:rsidR="0046211F" w:rsidRPr="00C30304" w:rsidRDefault="0046211F" w:rsidP="0046211F">
      <w:r w:rsidRPr="00C30304">
        <w:t>wants to derail us</w:t>
      </w:r>
    </w:p>
    <w:p w:rsidR="0046211F" w:rsidRPr="00C30304" w:rsidRDefault="0046211F" w:rsidP="0046211F"/>
    <w:p w:rsidR="0046211F" w:rsidRPr="00C30304" w:rsidRDefault="0046211F" w:rsidP="0046211F"/>
    <w:p w:rsidR="0046211F" w:rsidRPr="00C30304" w:rsidRDefault="0046211F" w:rsidP="0046211F">
      <w:r w:rsidRPr="00C30304">
        <w:t>608</w:t>
      </w:r>
    </w:p>
    <w:p w:rsidR="0046211F" w:rsidRPr="00C30304" w:rsidRDefault="0046211F" w:rsidP="0046211F">
      <w:r w:rsidRPr="00C30304">
        <w:t>00</w:t>
      </w:r>
      <w:r w:rsidRPr="00C30304">
        <w:t>：</w:t>
      </w:r>
      <w:r w:rsidRPr="00C30304">
        <w:t>33</w:t>
      </w:r>
      <w:r w:rsidRPr="00C30304">
        <w:t>：</w:t>
      </w:r>
      <w:r w:rsidRPr="00C30304">
        <w:t>13,425 - &gt; 00</w:t>
      </w:r>
      <w:r w:rsidRPr="00C30304">
        <w:t>：</w:t>
      </w:r>
      <w:r w:rsidRPr="00C30304">
        <w:t>33</w:t>
      </w:r>
      <w:r w:rsidRPr="00C30304">
        <w:t>：</w:t>
      </w:r>
      <w:r w:rsidRPr="00C30304">
        <w:t>15092</w:t>
      </w:r>
    </w:p>
    <w:p w:rsidR="0046211F" w:rsidRPr="00C30304" w:rsidRDefault="0046211F" w:rsidP="0046211F">
      <w:r w:rsidRPr="00C30304">
        <w:t>we will stand up to it.</w:t>
      </w:r>
    </w:p>
    <w:p w:rsidR="0046211F" w:rsidRPr="00C30304" w:rsidRDefault="0046211F" w:rsidP="0046211F">
      <w:r w:rsidRPr="00C30304">
        <w:t>齐里埃：内贾德来到他的总统面前说</w:t>
      </w:r>
      <w:r w:rsidRPr="00C30304">
        <w:rPr>
          <w:rFonts w:hint="eastAsia"/>
        </w:rPr>
        <w:t>，</w:t>
      </w:r>
      <w:r w:rsidRPr="00C30304">
        <w:t>如果国际社会想要孤立我们，我们会经得起考验。</w:t>
      </w:r>
    </w:p>
    <w:p w:rsidR="0046211F" w:rsidRPr="00C30304" w:rsidRDefault="0046211F" w:rsidP="0046211F"/>
    <w:p w:rsidR="0046211F" w:rsidRPr="00C30304" w:rsidRDefault="0046211F" w:rsidP="0046211F">
      <w:r w:rsidRPr="00C30304">
        <w:t>609</w:t>
      </w:r>
    </w:p>
    <w:p w:rsidR="0046211F" w:rsidRPr="00C30304" w:rsidRDefault="0046211F" w:rsidP="0046211F">
      <w:r w:rsidRPr="00C30304">
        <w:t>00</w:t>
      </w:r>
      <w:r w:rsidRPr="00C30304">
        <w:t>：</w:t>
      </w:r>
      <w:r w:rsidRPr="00C30304">
        <w:t>33</w:t>
      </w:r>
      <w:r w:rsidRPr="00C30304">
        <w:t>：</w:t>
      </w:r>
      <w:r w:rsidRPr="00C30304">
        <w:t>16,160 - &gt; 00</w:t>
      </w:r>
      <w:r w:rsidRPr="00C30304">
        <w:t>：</w:t>
      </w:r>
      <w:r w:rsidRPr="00C30304">
        <w:t>33</w:t>
      </w:r>
      <w:r w:rsidRPr="00C30304">
        <w:t>：</w:t>
      </w:r>
      <w:r w:rsidRPr="00C30304">
        <w:t>18862</w:t>
      </w:r>
    </w:p>
    <w:p w:rsidR="0046211F" w:rsidRPr="00C30304" w:rsidRDefault="0046211F" w:rsidP="0046211F">
      <w:r w:rsidRPr="00C30304">
        <w:t>If they want us to sign more</w:t>
      </w:r>
    </w:p>
    <w:p w:rsidR="0046211F" w:rsidRPr="00C30304" w:rsidRDefault="0046211F" w:rsidP="0046211F">
      <w:r w:rsidRPr="00C30304">
        <w:t>inspections</w:t>
      </w:r>
    </w:p>
    <w:p w:rsidR="0046211F" w:rsidRPr="00C30304" w:rsidRDefault="0046211F" w:rsidP="0046211F"/>
    <w:p w:rsidR="0046211F" w:rsidRPr="00C30304" w:rsidRDefault="0046211F" w:rsidP="0046211F">
      <w:r w:rsidRPr="00C30304">
        <w:t>610</w:t>
      </w:r>
    </w:p>
    <w:p w:rsidR="0046211F" w:rsidRPr="00C30304" w:rsidRDefault="0046211F" w:rsidP="0046211F">
      <w:r w:rsidRPr="00C30304">
        <w:t>00</w:t>
      </w:r>
      <w:r w:rsidRPr="00C30304">
        <w:t>：</w:t>
      </w:r>
      <w:r w:rsidRPr="00C30304">
        <w:t>33</w:t>
      </w:r>
      <w:r w:rsidRPr="00C30304">
        <w:t>：</w:t>
      </w:r>
      <w:r w:rsidRPr="00C30304">
        <w:t>18864 - &gt; 00</w:t>
      </w:r>
      <w:r w:rsidRPr="00C30304">
        <w:t>：</w:t>
      </w:r>
      <w:r w:rsidRPr="00C30304">
        <w:t>33</w:t>
      </w:r>
      <w:r w:rsidRPr="00C30304">
        <w:t>：</w:t>
      </w:r>
      <w:r w:rsidRPr="00C30304">
        <w:t>22132</w:t>
      </w:r>
    </w:p>
    <w:p w:rsidR="0046211F" w:rsidRPr="00C30304" w:rsidRDefault="0046211F" w:rsidP="0046211F">
      <w:r w:rsidRPr="00C30304">
        <w:t>and more additional protocols</w:t>
      </w:r>
    </w:p>
    <w:p w:rsidR="0046211F" w:rsidRPr="00C30304" w:rsidRDefault="0046211F" w:rsidP="0046211F">
      <w:r w:rsidRPr="00C30304">
        <w:t>and other measures,</w:t>
      </w:r>
    </w:p>
    <w:p w:rsidR="0046211F" w:rsidRPr="00C30304" w:rsidRDefault="0046211F" w:rsidP="0046211F"/>
    <w:p w:rsidR="0046211F" w:rsidRPr="00C30304" w:rsidRDefault="0046211F" w:rsidP="0046211F">
      <w:r w:rsidRPr="00C30304">
        <w:t>611</w:t>
      </w:r>
    </w:p>
    <w:p w:rsidR="0046211F" w:rsidRPr="00C30304" w:rsidRDefault="0046211F" w:rsidP="0046211F">
      <w:r w:rsidRPr="00C30304">
        <w:t>00</w:t>
      </w:r>
      <w:r w:rsidRPr="00C30304">
        <w:t>：</w:t>
      </w:r>
      <w:r w:rsidRPr="00C30304">
        <w:t>33</w:t>
      </w:r>
      <w:r w:rsidRPr="00C30304">
        <w:t>：</w:t>
      </w:r>
      <w:r w:rsidRPr="00C30304">
        <w:t>22134 - &gt; 00</w:t>
      </w:r>
      <w:r w:rsidRPr="00C30304">
        <w:t>：</w:t>
      </w:r>
      <w:r w:rsidRPr="00C30304">
        <w:t>33</w:t>
      </w:r>
      <w:r w:rsidRPr="00C30304">
        <w:t>：</w:t>
      </w:r>
      <w:r w:rsidRPr="00C30304">
        <w:t>24,868</w:t>
      </w:r>
    </w:p>
    <w:p w:rsidR="0046211F" w:rsidRPr="00C30304" w:rsidRDefault="0046211F" w:rsidP="0046211F">
      <w:r w:rsidRPr="00C30304">
        <w:t>no, we will not.</w:t>
      </w:r>
    </w:p>
    <w:p w:rsidR="0046211F" w:rsidRPr="00C30304" w:rsidRDefault="0046211F" w:rsidP="0046211F">
      <w:r w:rsidRPr="00C30304">
        <w:t>We will fight for our rights.</w:t>
      </w:r>
    </w:p>
    <w:p w:rsidR="0046211F" w:rsidRPr="00C30304" w:rsidRDefault="0046211F" w:rsidP="0046211F">
      <w:r w:rsidRPr="00C30304">
        <w:t>如果他们要我们签署更多的检验证书和更多的附加议定书或者其他的评估的话，不，我们不会同意。我们会为自己的权利而战。</w:t>
      </w:r>
    </w:p>
    <w:p w:rsidR="0046211F" w:rsidRPr="00C30304" w:rsidRDefault="0046211F" w:rsidP="0046211F"/>
    <w:p w:rsidR="0046211F" w:rsidRPr="00C30304" w:rsidRDefault="0046211F" w:rsidP="0046211F">
      <w:r w:rsidRPr="00C30304">
        <w:t>612</w:t>
      </w:r>
    </w:p>
    <w:p w:rsidR="0046211F" w:rsidRPr="00C30304" w:rsidRDefault="0046211F" w:rsidP="0046211F">
      <w:r w:rsidRPr="00C30304">
        <w:t>00</w:t>
      </w:r>
      <w:r w:rsidRPr="00C30304">
        <w:t>：</w:t>
      </w:r>
      <w:r w:rsidRPr="00C30304">
        <w:t>33</w:t>
      </w:r>
      <w:r w:rsidRPr="00C30304">
        <w:t>：</w:t>
      </w:r>
      <w:r w:rsidRPr="00C30304">
        <w:t>26105 - &gt; 00</w:t>
      </w:r>
      <w:r w:rsidRPr="00C30304">
        <w:t>：</w:t>
      </w:r>
      <w:r w:rsidRPr="00C30304">
        <w:t>33</w:t>
      </w:r>
      <w:r w:rsidRPr="00C30304">
        <w:t>：</w:t>
      </w:r>
      <w:r w:rsidRPr="00C30304">
        <w:t>29172</w:t>
      </w:r>
    </w:p>
    <w:p w:rsidR="0046211F" w:rsidRPr="00C30304" w:rsidRDefault="0046211F" w:rsidP="0046211F">
      <w:r w:rsidRPr="00C30304">
        <w:t>&lt;i&gt; Iran is a signature to nuclear&lt;/i&gt;</w:t>
      </w:r>
    </w:p>
    <w:p w:rsidR="0046211F" w:rsidRPr="00C30304" w:rsidRDefault="0046211F" w:rsidP="0046211F">
      <w:r w:rsidRPr="00C30304">
        <w:t>&lt;i&gt; non-proliferation treaty,&lt;/i&gt;</w:t>
      </w:r>
    </w:p>
    <w:p w:rsidR="0046211F" w:rsidRPr="00C30304" w:rsidRDefault="0046211F" w:rsidP="0046211F"/>
    <w:p w:rsidR="0046211F" w:rsidRPr="00C30304" w:rsidRDefault="0046211F" w:rsidP="0046211F">
      <w:r w:rsidRPr="00C30304">
        <w:t>613</w:t>
      </w:r>
    </w:p>
    <w:p w:rsidR="0046211F" w:rsidRPr="00C30304" w:rsidRDefault="0046211F" w:rsidP="0046211F">
      <w:r w:rsidRPr="00C30304">
        <w:t>00</w:t>
      </w:r>
      <w:r w:rsidRPr="00C30304">
        <w:t>：</w:t>
      </w:r>
      <w:r w:rsidRPr="00C30304">
        <w:t>33</w:t>
      </w:r>
      <w:r w:rsidRPr="00C30304">
        <w:t>：</w:t>
      </w:r>
      <w:r w:rsidRPr="00C30304">
        <w:t>29174 - &gt; 00</w:t>
      </w:r>
      <w:r w:rsidRPr="00C30304">
        <w:t>：</w:t>
      </w:r>
      <w:r w:rsidRPr="00C30304">
        <w:t>33</w:t>
      </w:r>
      <w:r w:rsidRPr="00C30304">
        <w:t>：</w:t>
      </w:r>
      <w:r w:rsidRPr="00C30304">
        <w:t>32776</w:t>
      </w:r>
    </w:p>
    <w:p w:rsidR="0046211F" w:rsidRPr="00C30304" w:rsidRDefault="0046211F" w:rsidP="0046211F">
      <w:r w:rsidRPr="00C30304">
        <w:t>&lt;i&gt;and under that treaty, Iran has&lt;/i&gt;</w:t>
      </w:r>
    </w:p>
    <w:p w:rsidR="0046211F" w:rsidRPr="00C30304" w:rsidRDefault="0046211F" w:rsidP="0046211F">
      <w:r w:rsidRPr="00C30304">
        <w:t>&lt;i&gt; a right to a nuclear program.&lt;/i&gt;</w:t>
      </w:r>
    </w:p>
    <w:p w:rsidR="0046211F" w:rsidRPr="00C30304" w:rsidRDefault="0046211F" w:rsidP="0046211F">
      <w:r w:rsidRPr="00C30304">
        <w:t>伊朗签署了核不扩散条约，在那个条约下，伊朗可以拥有核计划。</w:t>
      </w:r>
    </w:p>
    <w:p w:rsidR="0046211F" w:rsidRPr="00C30304" w:rsidRDefault="0046211F" w:rsidP="0046211F"/>
    <w:p w:rsidR="0046211F" w:rsidRPr="00C30304" w:rsidRDefault="0046211F" w:rsidP="0046211F">
      <w:r w:rsidRPr="00C30304">
        <w:t>614</w:t>
      </w:r>
    </w:p>
    <w:p w:rsidR="0046211F" w:rsidRPr="00C30304" w:rsidRDefault="0046211F" w:rsidP="0046211F">
      <w:r w:rsidRPr="00C30304">
        <w:t>00</w:t>
      </w:r>
      <w:r w:rsidRPr="00C30304">
        <w:t>：</w:t>
      </w:r>
      <w:r w:rsidRPr="00C30304">
        <w:t>33</w:t>
      </w:r>
      <w:r w:rsidRPr="00C30304">
        <w:t>：</w:t>
      </w:r>
      <w:r w:rsidRPr="00C30304">
        <w:t>33344 - &gt; 00</w:t>
      </w:r>
      <w:r w:rsidRPr="00C30304">
        <w:t>：</w:t>
      </w:r>
      <w:r w:rsidRPr="00C30304">
        <w:t>33</w:t>
      </w:r>
      <w:r w:rsidRPr="00C30304">
        <w:t>：</w:t>
      </w:r>
      <w:r w:rsidRPr="00C30304">
        <w:t>36813</w:t>
      </w:r>
    </w:p>
    <w:p w:rsidR="0046211F" w:rsidRPr="00C30304" w:rsidRDefault="0046211F" w:rsidP="0046211F">
      <w:r w:rsidRPr="00C30304">
        <w:t>&lt;i&gt; We can have enrichment.&lt;/i&gt;</w:t>
      </w:r>
    </w:p>
    <w:p w:rsidR="0046211F" w:rsidRPr="00C30304" w:rsidRDefault="0046211F" w:rsidP="0046211F">
      <w:r w:rsidRPr="00C30304">
        <w:t>&lt;i&gt;Who are you, world powers,&lt;/i&gt;</w:t>
      </w:r>
    </w:p>
    <w:p w:rsidR="0046211F" w:rsidRPr="00C30304" w:rsidRDefault="0046211F" w:rsidP="0046211F">
      <w:r w:rsidRPr="00C30304">
        <w:t>我们可以拥有浓铀。你是谁？世界大国</w:t>
      </w:r>
      <w:r w:rsidRPr="00C30304">
        <w:t>?</w:t>
      </w:r>
    </w:p>
    <w:p w:rsidR="0046211F" w:rsidRPr="00C30304" w:rsidRDefault="0046211F" w:rsidP="0046211F"/>
    <w:p w:rsidR="0046211F" w:rsidRPr="00C30304" w:rsidRDefault="0046211F" w:rsidP="0046211F">
      <w:r w:rsidRPr="00C30304">
        <w:t>615</w:t>
      </w:r>
    </w:p>
    <w:p w:rsidR="0046211F" w:rsidRPr="00C30304" w:rsidRDefault="0046211F" w:rsidP="0046211F">
      <w:r w:rsidRPr="00C30304">
        <w:t>00</w:t>
      </w:r>
      <w:r w:rsidRPr="00C30304">
        <w:t>：</w:t>
      </w:r>
      <w:r w:rsidRPr="00C30304">
        <w:t>33</w:t>
      </w:r>
      <w:r w:rsidRPr="00C30304">
        <w:t>：</w:t>
      </w:r>
      <w:r w:rsidRPr="00C30304">
        <w:t>36815 - &gt; 00</w:t>
      </w:r>
      <w:r w:rsidRPr="00C30304">
        <w:t>：</w:t>
      </w:r>
      <w:r w:rsidRPr="00C30304">
        <w:t>33</w:t>
      </w:r>
      <w:r w:rsidRPr="00C30304">
        <w:t>：</w:t>
      </w:r>
      <w:r w:rsidRPr="00C30304">
        <w:t>39282</w:t>
      </w:r>
    </w:p>
    <w:p w:rsidR="0046211F" w:rsidRPr="00C30304" w:rsidRDefault="0046211F" w:rsidP="0046211F">
      <w:r w:rsidRPr="00C30304">
        <w:t>&lt;i&gt; to come and tell us that we&lt;/i&gt;</w:t>
      </w:r>
    </w:p>
    <w:p w:rsidR="0046211F" w:rsidRPr="00C30304" w:rsidRDefault="0046211F" w:rsidP="0046211F">
      <w:r w:rsidRPr="00C30304">
        <w:t>&lt;i&gt; cannot have enrichment?&lt;/i&gt;</w:t>
      </w:r>
    </w:p>
    <w:p w:rsidR="0046211F" w:rsidRPr="00C30304" w:rsidRDefault="0046211F" w:rsidP="0046211F">
      <w:pPr>
        <w:jc w:val="left"/>
      </w:pPr>
      <w:r w:rsidRPr="00C30304">
        <w:t>请来告诉我们为什么就不能拥浓铀？</w:t>
      </w:r>
    </w:p>
    <w:p w:rsidR="0046211F" w:rsidRPr="00C30304" w:rsidRDefault="0046211F" w:rsidP="0046211F"/>
    <w:p w:rsidR="0046211F" w:rsidRPr="00C30304" w:rsidRDefault="0046211F" w:rsidP="0046211F">
      <w:r w:rsidRPr="00C30304">
        <w:t>616</w:t>
      </w:r>
    </w:p>
    <w:p w:rsidR="0046211F" w:rsidRPr="00C30304" w:rsidRDefault="0046211F" w:rsidP="0046211F">
      <w:r w:rsidRPr="00C30304">
        <w:t>00</w:t>
      </w:r>
      <w:r w:rsidRPr="00C30304">
        <w:t>：</w:t>
      </w:r>
      <w:r w:rsidRPr="00C30304">
        <w:t>33</w:t>
      </w:r>
      <w:r w:rsidRPr="00C30304">
        <w:t>：</w:t>
      </w:r>
      <w:r w:rsidRPr="00C30304">
        <w:t>39650 - &gt; 00</w:t>
      </w:r>
      <w:r w:rsidRPr="00C30304">
        <w:t>：</w:t>
      </w:r>
      <w:r w:rsidRPr="00C30304">
        <w:t>33</w:t>
      </w:r>
      <w:r w:rsidRPr="00C30304">
        <w:t>：</w:t>
      </w:r>
      <w:r w:rsidRPr="00C30304">
        <w:t>41385</w:t>
      </w:r>
    </w:p>
    <w:p w:rsidR="0046211F" w:rsidRPr="00C30304" w:rsidRDefault="0046211F" w:rsidP="0046211F">
      <w:r w:rsidRPr="00C30304">
        <w:t>This was his mantra,</w:t>
      </w:r>
    </w:p>
    <w:p w:rsidR="0046211F" w:rsidRPr="00C30304" w:rsidRDefault="0046211F" w:rsidP="0046211F"/>
    <w:p w:rsidR="0046211F" w:rsidRPr="00C30304" w:rsidRDefault="0046211F" w:rsidP="0046211F">
      <w:r w:rsidRPr="00C30304">
        <w:t>617</w:t>
      </w:r>
    </w:p>
    <w:p w:rsidR="0046211F" w:rsidRPr="00C30304" w:rsidRDefault="0046211F" w:rsidP="0046211F">
      <w:r w:rsidRPr="00C30304">
        <w:t>00</w:t>
      </w:r>
      <w:r w:rsidRPr="00C30304">
        <w:t>：</w:t>
      </w:r>
      <w:r w:rsidRPr="00C30304">
        <w:t>33</w:t>
      </w:r>
      <w:r w:rsidRPr="00C30304">
        <w:t>：</w:t>
      </w:r>
      <w:r w:rsidRPr="00C30304">
        <w:t>42,120 - &gt; 00</w:t>
      </w:r>
      <w:r w:rsidRPr="00C30304">
        <w:t>：</w:t>
      </w:r>
      <w:r w:rsidRPr="00C30304">
        <w:t>33</w:t>
      </w:r>
      <w:r w:rsidRPr="00C30304">
        <w:t>：</w:t>
      </w:r>
      <w:r w:rsidRPr="00C30304">
        <w:t>45489</w:t>
      </w:r>
    </w:p>
    <w:p w:rsidR="0046211F" w:rsidRPr="00C30304" w:rsidRDefault="0046211F" w:rsidP="0046211F">
      <w:r w:rsidRPr="00C30304">
        <w:t>and it galvanized</w:t>
      </w:r>
    </w:p>
    <w:p w:rsidR="0046211F" w:rsidRPr="00C30304" w:rsidRDefault="0046211F" w:rsidP="0046211F">
      <w:r w:rsidRPr="00C30304">
        <w:t>the public.</w:t>
      </w:r>
    </w:p>
    <w:p w:rsidR="0046211F" w:rsidRPr="00C30304" w:rsidRDefault="0046211F" w:rsidP="0046211F">
      <w:r w:rsidRPr="00C30304">
        <w:t>这是他的口头禅，同时也激励着民众。</w:t>
      </w:r>
    </w:p>
    <w:p w:rsidR="0046211F" w:rsidRPr="00C30304" w:rsidRDefault="0046211F" w:rsidP="0046211F"/>
    <w:p w:rsidR="0046211F" w:rsidRPr="00C30304" w:rsidRDefault="0046211F" w:rsidP="0046211F">
      <w:r w:rsidRPr="00C30304">
        <w:t>618</w:t>
      </w:r>
    </w:p>
    <w:p w:rsidR="0046211F" w:rsidRPr="00C30304" w:rsidRDefault="0046211F" w:rsidP="0046211F">
      <w:r w:rsidRPr="00C30304">
        <w:t>00</w:t>
      </w:r>
      <w:r w:rsidRPr="00C30304">
        <w:t>：</w:t>
      </w:r>
      <w:r w:rsidRPr="00C30304">
        <w:t>33</w:t>
      </w:r>
      <w:r w:rsidRPr="00C30304">
        <w:t>：</w:t>
      </w:r>
      <w:r w:rsidRPr="00C30304">
        <w:t>49060 - &gt; 00</w:t>
      </w:r>
      <w:r w:rsidRPr="00C30304">
        <w:t>：</w:t>
      </w:r>
      <w:r w:rsidRPr="00C30304">
        <w:t>33</w:t>
      </w:r>
      <w:r w:rsidRPr="00C30304">
        <w:t>：</w:t>
      </w:r>
      <w:r w:rsidRPr="00C30304">
        <w:t>51461</w:t>
      </w:r>
    </w:p>
    <w:p w:rsidR="0046211F" w:rsidRPr="00C30304" w:rsidRDefault="0046211F" w:rsidP="0046211F">
      <w:r w:rsidRPr="00C30304">
        <w:t>Sanger:&lt;i&gt; By 2007, 2008,&lt;/i&gt;</w:t>
      </w:r>
    </w:p>
    <w:p w:rsidR="0046211F" w:rsidRPr="00C30304" w:rsidRDefault="0046211F" w:rsidP="0046211F"/>
    <w:p w:rsidR="0046211F" w:rsidRPr="00C30304" w:rsidRDefault="0046211F" w:rsidP="0046211F">
      <w:r w:rsidRPr="00C30304">
        <w:t>619</w:t>
      </w:r>
    </w:p>
    <w:p w:rsidR="0046211F" w:rsidRPr="00C30304" w:rsidRDefault="0046211F" w:rsidP="0046211F">
      <w:r w:rsidRPr="00C30304">
        <w:t>00</w:t>
      </w:r>
      <w:r w:rsidRPr="00C30304">
        <w:t>：</w:t>
      </w:r>
      <w:r w:rsidRPr="00C30304">
        <w:t>33</w:t>
      </w:r>
      <w:r w:rsidRPr="00C30304">
        <w:t>：</w:t>
      </w:r>
      <w:r w:rsidRPr="00C30304">
        <w:t>51463 - &gt; 00</w:t>
      </w:r>
      <w:r w:rsidRPr="00C30304">
        <w:t>：</w:t>
      </w:r>
      <w:r w:rsidRPr="00C30304">
        <w:t>33</w:t>
      </w:r>
      <w:r w:rsidRPr="00C30304">
        <w:t>：</w:t>
      </w:r>
      <w:r w:rsidRPr="00C30304">
        <w:t>53964</w:t>
      </w:r>
    </w:p>
    <w:p w:rsidR="0046211F" w:rsidRPr="00C30304" w:rsidRDefault="0046211F" w:rsidP="0046211F">
      <w:r w:rsidRPr="00C30304">
        <w:t>&lt;i&gt; the U.S. government&lt;/i&gt;</w:t>
      </w:r>
    </w:p>
    <w:p w:rsidR="0046211F" w:rsidRPr="00C30304" w:rsidRDefault="0046211F" w:rsidP="0046211F">
      <w:r w:rsidRPr="00C30304">
        <w:t>&lt;i&gt; was in a very bad place with&lt;/i&gt;</w:t>
      </w:r>
    </w:p>
    <w:p w:rsidR="0046211F" w:rsidRPr="00C30304" w:rsidRDefault="0046211F" w:rsidP="0046211F"/>
    <w:p w:rsidR="0046211F" w:rsidRPr="00C30304" w:rsidRDefault="0046211F" w:rsidP="0046211F">
      <w:r w:rsidRPr="00C30304">
        <w:t>620</w:t>
      </w:r>
    </w:p>
    <w:p w:rsidR="0046211F" w:rsidRPr="00C30304" w:rsidRDefault="0046211F" w:rsidP="0046211F">
      <w:r w:rsidRPr="00C30304">
        <w:t>00</w:t>
      </w:r>
      <w:r w:rsidRPr="00C30304">
        <w:t>：</w:t>
      </w:r>
      <w:r w:rsidRPr="00C30304">
        <w:t>33</w:t>
      </w:r>
      <w:r w:rsidRPr="00C30304">
        <w:t>：</w:t>
      </w:r>
      <w:r w:rsidRPr="00C30304">
        <w:t>53966 - &gt; 00</w:t>
      </w:r>
      <w:r w:rsidRPr="00C30304">
        <w:t>：</w:t>
      </w:r>
      <w:r w:rsidRPr="00C30304">
        <w:t>33</w:t>
      </w:r>
      <w:r w:rsidRPr="00C30304">
        <w:t>：</w:t>
      </w:r>
      <w:r w:rsidRPr="00C30304">
        <w:t>55265</w:t>
      </w:r>
    </w:p>
    <w:p w:rsidR="0046211F" w:rsidRPr="00C30304" w:rsidRDefault="0046211F" w:rsidP="0046211F">
      <w:r w:rsidRPr="00C30304">
        <w:t>&lt;i&gt; the iranian program.&lt;/i&gt;</w:t>
      </w:r>
    </w:p>
    <w:p w:rsidR="0046211F" w:rsidRPr="00C30304" w:rsidRDefault="0046211F" w:rsidP="0046211F">
      <w:r w:rsidRPr="00C30304">
        <w:t>桑格：到了</w:t>
      </w:r>
      <w:r w:rsidRPr="00C30304">
        <w:t>2007</w:t>
      </w:r>
      <w:r w:rsidRPr="00C30304">
        <w:t>、</w:t>
      </w:r>
      <w:r w:rsidRPr="00C30304">
        <w:t>2008</w:t>
      </w:r>
      <w:r w:rsidRPr="00C30304">
        <w:t>年，美国政府因为伊朗核计划而处于一个很尴尬的处境。</w:t>
      </w:r>
    </w:p>
    <w:p w:rsidR="0046211F" w:rsidRPr="00C30304" w:rsidRDefault="0046211F" w:rsidP="0046211F"/>
    <w:p w:rsidR="0046211F" w:rsidRPr="00C30304" w:rsidRDefault="0046211F" w:rsidP="0046211F">
      <w:r w:rsidRPr="00C30304">
        <w:t>621</w:t>
      </w:r>
    </w:p>
    <w:p w:rsidR="0046211F" w:rsidRPr="00C30304" w:rsidRDefault="0046211F" w:rsidP="0046211F">
      <w:r w:rsidRPr="00C30304">
        <w:t>00</w:t>
      </w:r>
      <w:r w:rsidRPr="00C30304">
        <w:t>：</w:t>
      </w:r>
      <w:r w:rsidRPr="00C30304">
        <w:t>33</w:t>
      </w:r>
      <w:r w:rsidRPr="00C30304">
        <w:t>：</w:t>
      </w:r>
      <w:r w:rsidRPr="00C30304">
        <w:t>56,234 - &gt; 00</w:t>
      </w:r>
      <w:r w:rsidRPr="00C30304">
        <w:t>：</w:t>
      </w:r>
      <w:r w:rsidRPr="00C30304">
        <w:t>33</w:t>
      </w:r>
      <w:r w:rsidRPr="00C30304">
        <w:t>：</w:t>
      </w:r>
      <w:r w:rsidRPr="00C30304">
        <w:t>58335</w:t>
      </w:r>
    </w:p>
    <w:p w:rsidR="0046211F" w:rsidRPr="00C30304" w:rsidRDefault="0046211F" w:rsidP="0046211F">
      <w:r w:rsidRPr="00C30304">
        <w:t>&lt;i&gt; President bush recognized&lt;/i&gt;</w:t>
      </w:r>
    </w:p>
    <w:p w:rsidR="0046211F" w:rsidRPr="00C30304" w:rsidRDefault="0046211F" w:rsidP="0046211F"/>
    <w:p w:rsidR="0046211F" w:rsidRPr="00C30304" w:rsidRDefault="0046211F" w:rsidP="0046211F">
      <w:r w:rsidRPr="00C30304">
        <w:t>622</w:t>
      </w:r>
    </w:p>
    <w:p w:rsidR="0046211F" w:rsidRPr="00C30304" w:rsidRDefault="0046211F" w:rsidP="0046211F">
      <w:r w:rsidRPr="00C30304">
        <w:t>00</w:t>
      </w:r>
      <w:r w:rsidRPr="00C30304">
        <w:t>：</w:t>
      </w:r>
      <w:r w:rsidRPr="00C30304">
        <w:t>33</w:t>
      </w:r>
      <w:r w:rsidRPr="00C30304">
        <w:t>：</w:t>
      </w:r>
      <w:r w:rsidRPr="00C30304">
        <w:t>58337 - &gt; 00</w:t>
      </w:r>
      <w:r w:rsidRPr="00C30304">
        <w:t>：</w:t>
      </w:r>
      <w:r w:rsidRPr="00C30304">
        <w:t>34</w:t>
      </w:r>
      <w:r w:rsidRPr="00C30304">
        <w:t>：</w:t>
      </w:r>
      <w:r w:rsidRPr="00C30304">
        <w:t>00971</w:t>
      </w:r>
    </w:p>
    <w:p w:rsidR="0046211F" w:rsidRPr="00C30304" w:rsidRDefault="0046211F" w:rsidP="0046211F">
      <w:r w:rsidRPr="00C30304">
        <w:t>&lt;i&gt; that he could not even&lt;/i&gt;</w:t>
      </w:r>
    </w:p>
    <w:p w:rsidR="0046211F" w:rsidRPr="00C30304" w:rsidRDefault="0046211F" w:rsidP="0046211F">
      <w:r w:rsidRPr="00C30304">
        <w:lastRenderedPageBreak/>
        <w:t>&lt;i&gt; come out in public&lt;/i&gt;</w:t>
      </w:r>
    </w:p>
    <w:p w:rsidR="0046211F" w:rsidRPr="00C30304" w:rsidRDefault="0046211F" w:rsidP="0046211F"/>
    <w:p w:rsidR="0046211F" w:rsidRPr="00C30304" w:rsidRDefault="0046211F" w:rsidP="0046211F">
      <w:r w:rsidRPr="00C30304">
        <w:t>623</w:t>
      </w:r>
    </w:p>
    <w:p w:rsidR="0046211F" w:rsidRPr="00C30304" w:rsidRDefault="0046211F" w:rsidP="0046211F">
      <w:r w:rsidRPr="00C30304">
        <w:t>00</w:t>
      </w:r>
      <w:r w:rsidRPr="00C30304">
        <w:t>：</w:t>
      </w:r>
      <w:r w:rsidRPr="00C30304">
        <w:t>34</w:t>
      </w:r>
      <w:r w:rsidRPr="00C30304">
        <w:t>：</w:t>
      </w:r>
      <w:r w:rsidRPr="00C30304">
        <w:t>00973 - &gt; 00</w:t>
      </w:r>
      <w:r w:rsidRPr="00C30304">
        <w:t>：</w:t>
      </w:r>
      <w:r w:rsidRPr="00C30304">
        <w:t>34</w:t>
      </w:r>
      <w:r w:rsidRPr="00C30304">
        <w:t>：</w:t>
      </w:r>
      <w:r w:rsidRPr="00C30304">
        <w:t>03473</w:t>
      </w:r>
    </w:p>
    <w:p w:rsidR="0046211F" w:rsidRPr="00C30304" w:rsidRDefault="0046211F" w:rsidP="0046211F">
      <w:r w:rsidRPr="00C30304">
        <w:t>&lt;i&gt; and declare that the iranians&lt;/i&gt;</w:t>
      </w:r>
    </w:p>
    <w:p w:rsidR="0046211F" w:rsidRPr="00C30304" w:rsidRDefault="0046211F" w:rsidP="0046211F">
      <w:r w:rsidRPr="00C30304">
        <w:t>&lt;i&gt;were building a nuclear weapon,&lt;/i&gt;</w:t>
      </w:r>
    </w:p>
    <w:p w:rsidR="0046211F" w:rsidRPr="00C30304" w:rsidRDefault="0046211F" w:rsidP="0046211F">
      <w:r w:rsidRPr="00C30304">
        <w:t>美国总统布什承认了他甚至不能在公开场合披露的消息</w:t>
      </w:r>
      <w:r w:rsidRPr="00C30304">
        <w:rPr>
          <w:rFonts w:hint="eastAsia"/>
        </w:rPr>
        <w:t>，</w:t>
      </w:r>
      <w:r w:rsidRPr="00C30304">
        <w:t>他宣布伊朗人正在制造核武器，</w:t>
      </w:r>
    </w:p>
    <w:p w:rsidR="0046211F" w:rsidRPr="00C30304" w:rsidRDefault="0046211F" w:rsidP="0046211F"/>
    <w:p w:rsidR="0046211F" w:rsidRPr="00C30304" w:rsidRDefault="0046211F" w:rsidP="0046211F">
      <w:r w:rsidRPr="00C30304">
        <w:t>624</w:t>
      </w:r>
    </w:p>
    <w:p w:rsidR="0046211F" w:rsidRPr="00C30304" w:rsidRDefault="0046211F" w:rsidP="0046211F">
      <w:r w:rsidRPr="00C30304">
        <w:t>00</w:t>
      </w:r>
      <w:r w:rsidRPr="00C30304">
        <w:t>：</w:t>
      </w:r>
      <w:r w:rsidRPr="00C30304">
        <w:t>34</w:t>
      </w:r>
      <w:r w:rsidRPr="00C30304">
        <w:t>：</w:t>
      </w:r>
      <w:r w:rsidRPr="00C30304">
        <w:t>03475 - &gt; 00</w:t>
      </w:r>
      <w:r w:rsidRPr="00C30304">
        <w:t>：</w:t>
      </w:r>
      <w:r w:rsidRPr="00C30304">
        <w:t>34</w:t>
      </w:r>
      <w:r w:rsidRPr="00C30304">
        <w:t>：</w:t>
      </w:r>
      <w:r w:rsidRPr="00C30304">
        <w:t>05308</w:t>
      </w:r>
    </w:p>
    <w:p w:rsidR="0046211F" w:rsidRPr="00C30304" w:rsidRDefault="0046211F" w:rsidP="0046211F">
      <w:r w:rsidRPr="00C30304">
        <w:t>&lt;i&gt; because by this time,&lt;/i&gt;</w:t>
      </w:r>
    </w:p>
    <w:p w:rsidR="0046211F" w:rsidRPr="00C30304" w:rsidRDefault="0046211F" w:rsidP="0046211F">
      <w:r w:rsidRPr="00C30304">
        <w:t>&lt;i&gt; he had gone through&lt;/i&gt;</w:t>
      </w:r>
    </w:p>
    <w:p w:rsidR="0046211F" w:rsidRPr="00C30304" w:rsidRDefault="0046211F" w:rsidP="0046211F"/>
    <w:p w:rsidR="0046211F" w:rsidRPr="00C30304" w:rsidRDefault="0046211F" w:rsidP="0046211F">
      <w:r w:rsidRPr="00C30304">
        <w:t>625</w:t>
      </w:r>
    </w:p>
    <w:p w:rsidR="0046211F" w:rsidRPr="00C30304" w:rsidRDefault="0046211F" w:rsidP="0046211F">
      <w:r w:rsidRPr="00C30304">
        <w:t>00</w:t>
      </w:r>
      <w:r w:rsidRPr="00C30304">
        <w:t>：</w:t>
      </w:r>
      <w:r w:rsidRPr="00C30304">
        <w:t>34</w:t>
      </w:r>
      <w:r w:rsidRPr="00C30304">
        <w:t>：</w:t>
      </w:r>
      <w:r w:rsidRPr="00C30304">
        <w:t>05310 - &gt; 00</w:t>
      </w:r>
      <w:r w:rsidRPr="00C30304">
        <w:t>：</w:t>
      </w:r>
      <w:r w:rsidRPr="00C30304">
        <w:t>34</w:t>
      </w:r>
      <w:r w:rsidRPr="00C30304">
        <w:t>：</w:t>
      </w:r>
      <w:r w:rsidRPr="00C30304">
        <w:t>08612</w:t>
      </w:r>
    </w:p>
    <w:p w:rsidR="0046211F" w:rsidRPr="00C30304" w:rsidRDefault="0046211F" w:rsidP="0046211F">
      <w:r w:rsidRPr="00C30304">
        <w:t>&lt;i&gt; the entire wmd fiasco in Iraq.&lt;/i&gt;</w:t>
      </w:r>
    </w:p>
    <w:p w:rsidR="0046211F" w:rsidRPr="00C30304" w:rsidRDefault="0046211F" w:rsidP="0046211F">
      <w:r w:rsidRPr="00C30304">
        <w:t>因为直到这个时候，他经历了伊拉克整个大规模杀伤性武器的惨败。</w:t>
      </w:r>
    </w:p>
    <w:p w:rsidR="0046211F" w:rsidRPr="00C30304" w:rsidRDefault="0046211F" w:rsidP="0046211F"/>
    <w:p w:rsidR="0046211F" w:rsidRPr="00C30304" w:rsidRDefault="0046211F" w:rsidP="0046211F">
      <w:r w:rsidRPr="00C30304">
        <w:t>626</w:t>
      </w:r>
    </w:p>
    <w:p w:rsidR="0046211F" w:rsidRPr="00C30304" w:rsidRDefault="0046211F" w:rsidP="0046211F">
      <w:r w:rsidRPr="00C30304">
        <w:t>00</w:t>
      </w:r>
      <w:r w:rsidRPr="00C30304">
        <w:t>：</w:t>
      </w:r>
      <w:r w:rsidRPr="00C30304">
        <w:t>34</w:t>
      </w:r>
      <w:r w:rsidRPr="00C30304">
        <w:t>：</w:t>
      </w:r>
      <w:r w:rsidRPr="00C30304">
        <w:t>09313 - &gt; 00</w:t>
      </w:r>
      <w:r w:rsidRPr="00C30304">
        <w:t>：</w:t>
      </w:r>
      <w:r w:rsidRPr="00C30304">
        <w:t>34</w:t>
      </w:r>
      <w:r w:rsidRPr="00C30304">
        <w:t>：</w:t>
      </w:r>
      <w:r w:rsidRPr="00C30304">
        <w:t>11581</w:t>
      </w:r>
    </w:p>
    <w:p w:rsidR="0046211F" w:rsidRPr="00C30304" w:rsidRDefault="0046211F" w:rsidP="0046211F">
      <w:r w:rsidRPr="00C30304">
        <w:t>He could not really take</w:t>
      </w:r>
    </w:p>
    <w:p w:rsidR="0046211F" w:rsidRPr="00C30304" w:rsidRDefault="0046211F" w:rsidP="0046211F">
      <w:r w:rsidRPr="00C30304">
        <w:t>military action.</w:t>
      </w:r>
    </w:p>
    <w:p w:rsidR="0046211F" w:rsidRPr="00C30304" w:rsidRDefault="0046211F" w:rsidP="0046211F">
      <w:r w:rsidRPr="00C30304">
        <w:t>他无法真正地采取军事行动。</w:t>
      </w:r>
    </w:p>
    <w:p w:rsidR="0046211F" w:rsidRPr="00C30304" w:rsidRDefault="0046211F" w:rsidP="0046211F"/>
    <w:p w:rsidR="0046211F" w:rsidRPr="00C30304" w:rsidRDefault="0046211F" w:rsidP="0046211F">
      <w:r w:rsidRPr="00C30304">
        <w:t>627</w:t>
      </w:r>
    </w:p>
    <w:p w:rsidR="0046211F" w:rsidRPr="00C30304" w:rsidRDefault="0046211F" w:rsidP="0046211F">
      <w:r w:rsidRPr="00C30304">
        <w:t>00</w:t>
      </w:r>
      <w:r w:rsidRPr="00C30304">
        <w:t>：</w:t>
      </w:r>
      <w:r w:rsidRPr="00C30304">
        <w:t>34</w:t>
      </w:r>
      <w:r w:rsidRPr="00C30304">
        <w:t>：</w:t>
      </w:r>
      <w:r w:rsidRPr="00C30304">
        <w:t>11583 - &gt; 00</w:t>
      </w:r>
      <w:r w:rsidRPr="00C30304">
        <w:t>：</w:t>
      </w:r>
      <w:r w:rsidRPr="00C30304">
        <w:t>34</w:t>
      </w:r>
      <w:r w:rsidRPr="00C30304">
        <w:t>：</w:t>
      </w:r>
      <w:r w:rsidRPr="00C30304">
        <w:t>13984</w:t>
      </w:r>
    </w:p>
    <w:p w:rsidR="0046211F" w:rsidRPr="00C30304" w:rsidRDefault="0046211F" w:rsidP="0046211F">
      <w:r w:rsidRPr="00C30304">
        <w:t>&lt;i&gt; Condoleezza rice said to him&lt;/i&gt;</w:t>
      </w:r>
    </w:p>
    <w:p w:rsidR="0046211F" w:rsidRPr="00C30304" w:rsidRDefault="0046211F" w:rsidP="0046211F">
      <w:r w:rsidRPr="00C30304">
        <w:t>&lt;i&gt; at one point,&lt;/i&gt;</w:t>
      </w:r>
    </w:p>
    <w:p w:rsidR="0046211F" w:rsidRPr="00C30304" w:rsidRDefault="0046211F" w:rsidP="0046211F">
      <w:r w:rsidRPr="00C30304">
        <w:t>在这点上，康德莉莎</w:t>
      </w:r>
      <w:r w:rsidRPr="00C30304">
        <w:t>·</w:t>
      </w:r>
      <w:r w:rsidRPr="00C30304">
        <w:t>赖斯对他说：</w:t>
      </w:r>
    </w:p>
    <w:p w:rsidR="0046211F" w:rsidRPr="00C30304" w:rsidRDefault="0046211F" w:rsidP="0046211F">
      <w:r w:rsidRPr="00C30304">
        <w:t xml:space="preserve">   </w:t>
      </w:r>
    </w:p>
    <w:p w:rsidR="0046211F" w:rsidRPr="00C30304" w:rsidRDefault="0046211F" w:rsidP="0046211F">
      <w:r w:rsidRPr="00C30304">
        <w:t>628</w:t>
      </w:r>
    </w:p>
    <w:p w:rsidR="0046211F" w:rsidRPr="00C30304" w:rsidRDefault="0046211F" w:rsidP="0046211F">
      <w:r w:rsidRPr="00C30304">
        <w:t>00</w:t>
      </w:r>
      <w:r w:rsidRPr="00C30304">
        <w:t>：</w:t>
      </w:r>
      <w:r w:rsidRPr="00C30304">
        <w:t>34</w:t>
      </w:r>
      <w:r w:rsidRPr="00C30304">
        <w:t>：</w:t>
      </w:r>
      <w:r w:rsidRPr="00C30304">
        <w:t>13986 - &gt; 00</w:t>
      </w:r>
      <w:r w:rsidRPr="00C30304">
        <w:t>：</w:t>
      </w:r>
      <w:r w:rsidRPr="00C30304">
        <w:t>34</w:t>
      </w:r>
      <w:r w:rsidRPr="00C30304">
        <w:t>：</w:t>
      </w:r>
      <w:r w:rsidRPr="00C30304">
        <w:t>17387</w:t>
      </w:r>
    </w:p>
    <w:p w:rsidR="0046211F" w:rsidRPr="00C30304" w:rsidRDefault="0046211F" w:rsidP="0046211F">
      <w:r w:rsidRPr="00C30304">
        <w:t>&lt;i&gt; "you know, Mr. president,&lt;/i&gt;</w:t>
      </w:r>
    </w:p>
    <w:p w:rsidR="0046211F" w:rsidRPr="00C30304" w:rsidRDefault="0046211F" w:rsidP="0046211F">
      <w:r w:rsidRPr="00C30304">
        <w:t>&lt;i&gt; I think you've invaded&lt;/i&gt;</w:t>
      </w:r>
    </w:p>
    <w:p w:rsidR="0046211F" w:rsidRPr="00C30304" w:rsidRDefault="0046211F" w:rsidP="0046211F"/>
    <w:p w:rsidR="0046211F" w:rsidRPr="00C30304" w:rsidRDefault="0046211F" w:rsidP="0046211F">
      <w:r w:rsidRPr="00C30304">
        <w:t>629</w:t>
      </w:r>
    </w:p>
    <w:p w:rsidR="0046211F" w:rsidRPr="00C30304" w:rsidRDefault="0046211F" w:rsidP="0046211F">
      <w:r w:rsidRPr="00C30304">
        <w:t>00</w:t>
      </w:r>
      <w:r w:rsidRPr="00C30304">
        <w:t>：</w:t>
      </w:r>
      <w:r w:rsidRPr="00C30304">
        <w:t>34</w:t>
      </w:r>
      <w:r w:rsidRPr="00C30304">
        <w:t>：</w:t>
      </w:r>
      <w:r w:rsidRPr="00C30304">
        <w:t>17389 - &gt; 00</w:t>
      </w:r>
      <w:r w:rsidRPr="00C30304">
        <w:t>：</w:t>
      </w:r>
      <w:r w:rsidRPr="00C30304">
        <w:t>34</w:t>
      </w:r>
      <w:r w:rsidRPr="00C30304">
        <w:t>：</w:t>
      </w:r>
      <w:r w:rsidRPr="00C30304">
        <w:t>21058</w:t>
      </w:r>
    </w:p>
    <w:p w:rsidR="0046211F" w:rsidRPr="00C30304" w:rsidRDefault="0046211F" w:rsidP="0046211F">
      <w:r w:rsidRPr="00C30304">
        <w:t>&lt;i&gt; your last Muslim country,&lt;/i&gt;</w:t>
      </w:r>
    </w:p>
    <w:p w:rsidR="0046211F" w:rsidRPr="00C30304" w:rsidRDefault="0046211F" w:rsidP="0046211F">
      <w:r w:rsidRPr="00C30304">
        <w:t>&lt;i&gt; even for the best of reasons."&lt;/i&gt;</w:t>
      </w:r>
    </w:p>
    <w:p w:rsidR="0046211F" w:rsidRPr="00C30304" w:rsidRDefault="0046211F" w:rsidP="0046211F">
      <w:r w:rsidRPr="00C30304">
        <w:t>“</w:t>
      </w:r>
      <w:r w:rsidRPr="00C30304">
        <w:t>你知道，尊敬的总统先生，即便是以最好的理由，我想你也已经侵入到了你最后的穆斯林国家。</w:t>
      </w:r>
      <w:r w:rsidRPr="00C30304">
        <w:t>”</w:t>
      </w:r>
    </w:p>
    <w:p w:rsidR="0046211F" w:rsidRPr="00C30304" w:rsidRDefault="0046211F" w:rsidP="0046211F"/>
    <w:p w:rsidR="0046211F" w:rsidRPr="00C30304" w:rsidRDefault="0046211F" w:rsidP="0046211F">
      <w:r w:rsidRPr="00C30304">
        <w:t>630</w:t>
      </w:r>
    </w:p>
    <w:p w:rsidR="0046211F" w:rsidRPr="00C30304" w:rsidRDefault="0046211F" w:rsidP="0046211F">
      <w:r w:rsidRPr="00C30304">
        <w:t>00</w:t>
      </w:r>
      <w:r w:rsidRPr="00C30304">
        <w:t>：</w:t>
      </w:r>
      <w:r w:rsidRPr="00C30304">
        <w:t>34</w:t>
      </w:r>
      <w:r w:rsidRPr="00C30304">
        <w:t>：</w:t>
      </w:r>
      <w:r w:rsidRPr="00C30304">
        <w:t>22894 - &gt; 00</w:t>
      </w:r>
      <w:r w:rsidRPr="00C30304">
        <w:t>：</w:t>
      </w:r>
      <w:r w:rsidRPr="00C30304">
        <w:t>34</w:t>
      </w:r>
      <w:r w:rsidRPr="00C30304">
        <w:t>：</w:t>
      </w:r>
      <w:r w:rsidRPr="00C30304">
        <w:t>25095</w:t>
      </w:r>
    </w:p>
    <w:p w:rsidR="0046211F" w:rsidRPr="00C30304" w:rsidRDefault="0046211F" w:rsidP="0046211F">
      <w:r w:rsidRPr="00C30304">
        <w:lastRenderedPageBreak/>
        <w:t>&lt;i&gt; He didn't want to let&lt;/i&gt;</w:t>
      </w:r>
    </w:p>
    <w:p w:rsidR="0046211F" w:rsidRPr="00C30304" w:rsidRDefault="0046211F" w:rsidP="0046211F">
      <w:r w:rsidRPr="00C30304">
        <w:t>&lt;i&gt; the Israelis&lt;/i&gt;</w:t>
      </w:r>
    </w:p>
    <w:p w:rsidR="0046211F" w:rsidRPr="00C30304" w:rsidRDefault="0046211F" w:rsidP="0046211F"/>
    <w:p w:rsidR="0046211F" w:rsidRPr="00C30304" w:rsidRDefault="0046211F" w:rsidP="0046211F">
      <w:r w:rsidRPr="00C30304">
        <w:t>631</w:t>
      </w:r>
    </w:p>
    <w:p w:rsidR="0046211F" w:rsidRPr="00C30304" w:rsidRDefault="0046211F" w:rsidP="0046211F">
      <w:r w:rsidRPr="00C30304">
        <w:t>00</w:t>
      </w:r>
      <w:r w:rsidRPr="00C30304">
        <w:t>：</w:t>
      </w:r>
      <w:r w:rsidRPr="00C30304">
        <w:t>34</w:t>
      </w:r>
      <w:r w:rsidRPr="00C30304">
        <w:t>：</w:t>
      </w:r>
      <w:r w:rsidRPr="00C30304">
        <w:t>25097 - &gt; 00</w:t>
      </w:r>
      <w:r w:rsidRPr="00C30304">
        <w:t>：</w:t>
      </w:r>
      <w:r w:rsidRPr="00C30304">
        <w:t>34</w:t>
      </w:r>
      <w:r w:rsidRPr="00C30304">
        <w:t>：</w:t>
      </w:r>
      <w:r w:rsidRPr="00C30304">
        <w:t>26930</w:t>
      </w:r>
    </w:p>
    <w:p w:rsidR="0046211F" w:rsidRPr="00C30304" w:rsidRDefault="0046211F" w:rsidP="0046211F">
      <w:r w:rsidRPr="00C30304">
        <w:t>&lt;i&gt; conduct a military operation.&lt;/i&gt;</w:t>
      </w:r>
    </w:p>
    <w:p w:rsidR="0046211F" w:rsidRPr="00C30304" w:rsidRDefault="0046211F" w:rsidP="0046211F">
      <w:r w:rsidRPr="00C30304">
        <w:t>他不想让以色列人采取军事行动。</w:t>
      </w:r>
    </w:p>
    <w:p w:rsidR="0046211F" w:rsidRPr="00C30304" w:rsidRDefault="0046211F" w:rsidP="0046211F"/>
    <w:p w:rsidR="0046211F" w:rsidRPr="00C30304" w:rsidRDefault="0046211F" w:rsidP="0046211F">
      <w:r w:rsidRPr="00C30304">
        <w:t>632</w:t>
      </w:r>
    </w:p>
    <w:p w:rsidR="0046211F" w:rsidRPr="00C30304" w:rsidRDefault="0046211F" w:rsidP="0046211F">
      <w:r w:rsidRPr="00C30304">
        <w:t>00</w:t>
      </w:r>
      <w:r w:rsidRPr="00C30304">
        <w:t>：</w:t>
      </w:r>
      <w:r w:rsidRPr="00C30304">
        <w:t>34</w:t>
      </w:r>
      <w:r w:rsidRPr="00C30304">
        <w:t>：</w:t>
      </w:r>
      <w:r w:rsidRPr="00C30304">
        <w:t>27265 - &gt; 00</w:t>
      </w:r>
      <w:r w:rsidRPr="00C30304">
        <w:t>：</w:t>
      </w:r>
      <w:r w:rsidRPr="00C30304">
        <w:t>34</w:t>
      </w:r>
      <w:r w:rsidRPr="00C30304">
        <w:t>：</w:t>
      </w:r>
      <w:r w:rsidRPr="00C30304">
        <w:t>33003</w:t>
      </w:r>
    </w:p>
    <w:p w:rsidR="0046211F" w:rsidRPr="00C30304" w:rsidRDefault="0046211F" w:rsidP="0046211F">
      <w:r w:rsidRPr="00C30304">
        <w:t>It's 1938, and Iran is Germany</w:t>
      </w:r>
    </w:p>
    <w:p w:rsidR="0046211F" w:rsidRPr="00C30304" w:rsidRDefault="0046211F" w:rsidP="0046211F">
      <w:r w:rsidRPr="00C30304">
        <w:t>and it's racing...</w:t>
      </w:r>
    </w:p>
    <w:p w:rsidR="0046211F" w:rsidRPr="00C30304" w:rsidRDefault="0046211F" w:rsidP="0046211F">
      <w:r w:rsidRPr="00C30304">
        <w:t>1938</w:t>
      </w:r>
      <w:r w:rsidRPr="00C30304">
        <w:t>年的伊朗就是德国。它正在角逐</w:t>
      </w:r>
      <w:r w:rsidRPr="00C30304">
        <w:t>.……</w:t>
      </w:r>
    </w:p>
    <w:p w:rsidR="0046211F" w:rsidRPr="00C30304" w:rsidRDefault="0046211F" w:rsidP="0046211F"/>
    <w:p w:rsidR="0046211F" w:rsidRPr="00C30304" w:rsidRDefault="0046211F" w:rsidP="0046211F">
      <w:r w:rsidRPr="00C30304">
        <w:t>633</w:t>
      </w:r>
    </w:p>
    <w:p w:rsidR="0046211F" w:rsidRPr="00C30304" w:rsidRDefault="0046211F" w:rsidP="0046211F">
      <w:r w:rsidRPr="00C30304">
        <w:t>00</w:t>
      </w:r>
      <w:r w:rsidRPr="00C30304">
        <w:t>：</w:t>
      </w:r>
      <w:r w:rsidRPr="00C30304">
        <w:t>34</w:t>
      </w:r>
      <w:r w:rsidRPr="00C30304">
        <w:t>：</w:t>
      </w:r>
      <w:r w:rsidRPr="00C30304">
        <w:t>33838 - &gt; 00</w:t>
      </w:r>
      <w:r w:rsidRPr="00C30304">
        <w:t>：</w:t>
      </w:r>
      <w:r w:rsidRPr="00C30304">
        <w:t>34</w:t>
      </w:r>
      <w:r w:rsidRPr="00C30304">
        <w:t>：</w:t>
      </w:r>
      <w:r w:rsidRPr="00C30304">
        <w:t>36440</w:t>
      </w:r>
    </w:p>
    <w:p w:rsidR="0046211F" w:rsidRPr="00C30304" w:rsidRDefault="0046211F" w:rsidP="0046211F">
      <w:r w:rsidRPr="00C30304">
        <w:t>To arm itself</w:t>
      </w:r>
    </w:p>
    <w:p w:rsidR="0046211F" w:rsidRPr="00C30304" w:rsidRDefault="0046211F" w:rsidP="0046211F">
      <w:r w:rsidRPr="00C30304">
        <w:t>with atomic bombs.</w:t>
      </w:r>
    </w:p>
    <w:p w:rsidR="0046211F" w:rsidRPr="00C30304" w:rsidRDefault="0046211F" w:rsidP="0046211F"/>
    <w:p w:rsidR="0046211F" w:rsidRPr="00C30304" w:rsidRDefault="0046211F" w:rsidP="0046211F">
      <w:r w:rsidRPr="00C30304">
        <w:t>634</w:t>
      </w:r>
    </w:p>
    <w:p w:rsidR="0046211F" w:rsidRPr="00C30304" w:rsidRDefault="0046211F" w:rsidP="0046211F">
      <w:r w:rsidRPr="00C30304">
        <w:t>00</w:t>
      </w:r>
      <w:r w:rsidRPr="00C30304">
        <w:t>：</w:t>
      </w:r>
      <w:r w:rsidRPr="00C30304">
        <w:t>34</w:t>
      </w:r>
      <w:r w:rsidRPr="00C30304">
        <w:t>：</w:t>
      </w:r>
      <w:r w:rsidRPr="00C30304">
        <w:t>37041 - &gt; 00</w:t>
      </w:r>
      <w:r w:rsidRPr="00C30304">
        <w:t>：</w:t>
      </w:r>
      <w:r w:rsidRPr="00C30304">
        <w:t>34</w:t>
      </w:r>
      <w:r w:rsidRPr="00C30304">
        <w:t>：</w:t>
      </w:r>
      <w:r w:rsidRPr="00C30304">
        <w:t>40610</w:t>
      </w:r>
    </w:p>
    <w:p w:rsidR="0046211F" w:rsidRPr="00C30304" w:rsidRDefault="0046211F" w:rsidP="0046211F">
      <w:r w:rsidRPr="00C30304">
        <w:t>Iran's nuclear ambitions</w:t>
      </w:r>
    </w:p>
    <w:p w:rsidR="0046211F" w:rsidRPr="00C30304" w:rsidRDefault="0046211F" w:rsidP="0046211F">
      <w:r w:rsidRPr="00C30304">
        <w:t>must be stopped.</w:t>
      </w:r>
    </w:p>
    <w:p w:rsidR="0046211F" w:rsidRPr="00C30304" w:rsidRDefault="0046211F" w:rsidP="0046211F">
      <w:r w:rsidRPr="00C30304">
        <w:t>为了用原子弹武装自己，伊朗的核野心必须得到制止。</w:t>
      </w:r>
    </w:p>
    <w:p w:rsidR="0046211F" w:rsidRPr="00C30304" w:rsidRDefault="0046211F" w:rsidP="0046211F"/>
    <w:p w:rsidR="0046211F" w:rsidRPr="00C30304" w:rsidRDefault="0046211F" w:rsidP="0046211F">
      <w:r w:rsidRPr="00C30304">
        <w:t>635</w:t>
      </w:r>
    </w:p>
    <w:p w:rsidR="0046211F" w:rsidRPr="00C30304" w:rsidRDefault="0046211F" w:rsidP="0046211F">
      <w:r w:rsidRPr="00C30304">
        <w:t>00</w:t>
      </w:r>
      <w:r w:rsidRPr="00C30304">
        <w:t>：</w:t>
      </w:r>
      <w:r w:rsidRPr="00C30304">
        <w:t>34</w:t>
      </w:r>
      <w:r w:rsidRPr="00C30304">
        <w:t>：</w:t>
      </w:r>
      <w:r w:rsidRPr="00C30304">
        <w:t>41279 - &gt; 00</w:t>
      </w:r>
      <w:r w:rsidRPr="00C30304">
        <w:t>：</w:t>
      </w:r>
      <w:r w:rsidRPr="00C30304">
        <w:t>34</w:t>
      </w:r>
      <w:r w:rsidRPr="00C30304">
        <w:t>：</w:t>
      </w:r>
      <w:r w:rsidRPr="00C30304">
        <w:t>46016</w:t>
      </w:r>
    </w:p>
    <w:p w:rsidR="0046211F" w:rsidRPr="00C30304" w:rsidRDefault="0046211F" w:rsidP="0046211F">
      <w:r w:rsidRPr="00C30304">
        <w:t>They have to be stopped.</w:t>
      </w:r>
    </w:p>
    <w:p w:rsidR="0046211F" w:rsidRPr="00C30304" w:rsidRDefault="0046211F" w:rsidP="0046211F">
      <w:r w:rsidRPr="00C30304">
        <w:t>We all have to stop it, now.</w:t>
      </w:r>
    </w:p>
    <w:p w:rsidR="0046211F" w:rsidRPr="00C30304" w:rsidRDefault="0046211F" w:rsidP="0046211F">
      <w:r w:rsidRPr="00C30304">
        <w:t>它们必须得到制止。我们现在都必须采取行动去制止。</w:t>
      </w:r>
    </w:p>
    <w:p w:rsidR="0046211F" w:rsidRPr="00C30304" w:rsidRDefault="0046211F" w:rsidP="0046211F"/>
    <w:p w:rsidR="0046211F" w:rsidRPr="00C30304" w:rsidRDefault="0046211F" w:rsidP="0046211F">
      <w:r w:rsidRPr="00C30304">
        <w:t>636</w:t>
      </w:r>
    </w:p>
    <w:p w:rsidR="0046211F" w:rsidRPr="00C30304" w:rsidRDefault="0046211F" w:rsidP="0046211F">
      <w:r w:rsidRPr="00C30304">
        <w:t>00</w:t>
      </w:r>
      <w:r w:rsidRPr="00C30304">
        <w:t>：</w:t>
      </w:r>
      <w:r w:rsidRPr="00C30304">
        <w:t>34</w:t>
      </w:r>
      <w:r w:rsidRPr="00C30304">
        <w:t>：</w:t>
      </w:r>
      <w:r w:rsidRPr="00C30304">
        <w:t>46018 - &gt; 00</w:t>
      </w:r>
      <w:r w:rsidRPr="00C30304">
        <w:t>：</w:t>
      </w:r>
      <w:r w:rsidRPr="00C30304">
        <w:t>34</w:t>
      </w:r>
      <w:r w:rsidRPr="00C30304">
        <w:t>：</w:t>
      </w:r>
      <w:r w:rsidRPr="00C30304">
        <w:t>48618</w:t>
      </w:r>
    </w:p>
    <w:p w:rsidR="0046211F" w:rsidRPr="00C30304" w:rsidRDefault="0046211F" w:rsidP="0046211F">
      <w:r w:rsidRPr="00C30304">
        <w:t>That's the one message</w:t>
      </w:r>
    </w:p>
    <w:p w:rsidR="0046211F" w:rsidRPr="00C30304" w:rsidRDefault="0046211F" w:rsidP="0046211F">
      <w:r w:rsidRPr="00C30304">
        <w:t>i have for you today.</w:t>
      </w:r>
    </w:p>
    <w:p w:rsidR="0046211F" w:rsidRPr="00C30304" w:rsidRDefault="0046211F" w:rsidP="0046211F">
      <w:r w:rsidRPr="00C30304">
        <w:t>那是我今天要告诉你的消息。</w:t>
      </w:r>
    </w:p>
    <w:p w:rsidR="0046211F" w:rsidRPr="00C30304" w:rsidRDefault="0046211F" w:rsidP="0046211F"/>
    <w:p w:rsidR="0046211F" w:rsidRPr="00C30304" w:rsidRDefault="0046211F" w:rsidP="0046211F">
      <w:r w:rsidRPr="00C30304">
        <w:t>637</w:t>
      </w:r>
    </w:p>
    <w:p w:rsidR="0046211F" w:rsidRPr="00C30304" w:rsidRDefault="0046211F" w:rsidP="0046211F">
      <w:r w:rsidRPr="00C30304">
        <w:t>00</w:t>
      </w:r>
      <w:r w:rsidRPr="00C30304">
        <w:t>：</w:t>
      </w:r>
      <w:r w:rsidRPr="00C30304">
        <w:t>34</w:t>
      </w:r>
      <w:r w:rsidRPr="00C30304">
        <w:t>：</w:t>
      </w:r>
      <w:r w:rsidRPr="00C30304">
        <w:t>48620 - &gt; 00</w:t>
      </w:r>
      <w:r w:rsidRPr="00C30304">
        <w:t>：</w:t>
      </w:r>
      <w:r w:rsidRPr="00C30304">
        <w:t>34</w:t>
      </w:r>
      <w:r w:rsidRPr="00C30304">
        <w:t>：</w:t>
      </w:r>
      <w:r w:rsidRPr="00C30304">
        <w:t>50520</w:t>
      </w:r>
    </w:p>
    <w:p w:rsidR="0046211F" w:rsidRPr="00C30304" w:rsidRDefault="0046211F" w:rsidP="0046211F">
      <w:r w:rsidRPr="00C30304">
        <w:t>- Thank you.</w:t>
      </w:r>
    </w:p>
    <w:p w:rsidR="0046211F" w:rsidRPr="00C30304" w:rsidRDefault="0046211F" w:rsidP="0046211F">
      <w:r w:rsidRPr="00C30304">
        <w:t xml:space="preserve">- </w:t>
      </w:r>
      <w:r w:rsidRPr="00C30304">
        <w:t>谢谢。</w:t>
      </w:r>
    </w:p>
    <w:p w:rsidR="0046211F" w:rsidRPr="00C30304" w:rsidRDefault="0046211F" w:rsidP="0046211F"/>
    <w:p w:rsidR="0046211F" w:rsidRPr="00C30304" w:rsidRDefault="0046211F" w:rsidP="0046211F">
      <w:r w:rsidRPr="00C30304">
        <w:t>638</w:t>
      </w:r>
    </w:p>
    <w:p w:rsidR="0046211F" w:rsidRPr="00C30304" w:rsidRDefault="0046211F" w:rsidP="0046211F">
      <w:r w:rsidRPr="00C30304">
        <w:t>00</w:t>
      </w:r>
      <w:r w:rsidRPr="00C30304">
        <w:t>：</w:t>
      </w:r>
      <w:r w:rsidRPr="00C30304">
        <w:t>34</w:t>
      </w:r>
      <w:r w:rsidRPr="00C30304">
        <w:t>：</w:t>
      </w:r>
      <w:r w:rsidRPr="00C30304">
        <w:t>50522 - &gt; 00</w:t>
      </w:r>
      <w:r w:rsidRPr="00C30304">
        <w:t>：</w:t>
      </w:r>
      <w:r w:rsidRPr="00C30304">
        <w:t>34</w:t>
      </w:r>
      <w:r w:rsidRPr="00C30304">
        <w:t>：</w:t>
      </w:r>
      <w:r w:rsidRPr="00C30304">
        <w:t>53390</w:t>
      </w:r>
    </w:p>
    <w:p w:rsidR="0046211F" w:rsidRPr="00C30304" w:rsidRDefault="0046211F" w:rsidP="0046211F">
      <w:r w:rsidRPr="00C30304">
        <w:lastRenderedPageBreak/>
        <w:t>Israel was saying</w:t>
      </w:r>
    </w:p>
    <w:p w:rsidR="0046211F" w:rsidRPr="00C30304" w:rsidRDefault="0046211F" w:rsidP="0046211F">
      <w:r w:rsidRPr="00C30304">
        <w:t>they were gonna bomb Iran.</w:t>
      </w:r>
    </w:p>
    <w:p w:rsidR="0046211F" w:rsidRPr="00C30304" w:rsidRDefault="0046211F" w:rsidP="0046211F">
      <w:r w:rsidRPr="00C30304">
        <w:t>以色列说他们要去轰炸伊朗。</w:t>
      </w:r>
    </w:p>
    <w:p w:rsidR="0046211F" w:rsidRPr="00C30304" w:rsidRDefault="0046211F" w:rsidP="0046211F"/>
    <w:p w:rsidR="0046211F" w:rsidRPr="00C30304" w:rsidRDefault="0046211F" w:rsidP="0046211F">
      <w:r w:rsidRPr="00C30304">
        <w:t>639</w:t>
      </w:r>
    </w:p>
    <w:p w:rsidR="0046211F" w:rsidRPr="00C30304" w:rsidRDefault="0046211F" w:rsidP="0046211F">
      <w:r w:rsidRPr="00C30304">
        <w:t>00</w:t>
      </w:r>
      <w:r w:rsidRPr="00C30304">
        <w:t>：</w:t>
      </w:r>
      <w:r w:rsidRPr="00C30304">
        <w:t>34</w:t>
      </w:r>
      <w:r w:rsidRPr="00C30304">
        <w:t>：</w:t>
      </w:r>
      <w:r w:rsidRPr="00C30304">
        <w:t>53392 - &gt; 00</w:t>
      </w:r>
      <w:r w:rsidRPr="00C30304">
        <w:t>：</w:t>
      </w:r>
      <w:r w:rsidRPr="00C30304">
        <w:t>34</w:t>
      </w:r>
      <w:r w:rsidRPr="00C30304">
        <w:t>：</w:t>
      </w:r>
      <w:r w:rsidRPr="00C30304">
        <w:t>56593</w:t>
      </w:r>
    </w:p>
    <w:p w:rsidR="0046211F" w:rsidRPr="00C30304" w:rsidRDefault="0046211F" w:rsidP="0046211F">
      <w:r w:rsidRPr="00C30304">
        <w:t>And the government here</w:t>
      </w:r>
    </w:p>
    <w:p w:rsidR="0046211F" w:rsidRPr="00C30304" w:rsidRDefault="0046211F" w:rsidP="0046211F">
      <w:r w:rsidRPr="00C30304">
        <w:t>in Washington</w:t>
      </w:r>
    </w:p>
    <w:p w:rsidR="0046211F" w:rsidRPr="00C30304" w:rsidRDefault="0046211F" w:rsidP="0046211F"/>
    <w:p w:rsidR="0046211F" w:rsidRPr="00C30304" w:rsidRDefault="0046211F" w:rsidP="0046211F">
      <w:r w:rsidRPr="00C30304">
        <w:t>640</w:t>
      </w:r>
    </w:p>
    <w:p w:rsidR="0046211F" w:rsidRPr="00C30304" w:rsidRDefault="0046211F" w:rsidP="0046211F">
      <w:r w:rsidRPr="00C30304">
        <w:t>00</w:t>
      </w:r>
      <w:r w:rsidRPr="00C30304">
        <w:t>：</w:t>
      </w:r>
      <w:r w:rsidRPr="00C30304">
        <w:t>34</w:t>
      </w:r>
      <w:r w:rsidRPr="00C30304">
        <w:t>：</w:t>
      </w:r>
      <w:r w:rsidRPr="00C30304">
        <w:t>56595 - &gt; 00</w:t>
      </w:r>
      <w:r w:rsidRPr="00C30304">
        <w:t>：</w:t>
      </w:r>
      <w:r w:rsidRPr="00C30304">
        <w:t>34</w:t>
      </w:r>
      <w:r w:rsidRPr="00C30304">
        <w:t>：</w:t>
      </w:r>
      <w:r w:rsidRPr="00C30304">
        <w:t>58962</w:t>
      </w:r>
    </w:p>
    <w:p w:rsidR="0046211F" w:rsidRPr="00C30304" w:rsidRDefault="0046211F" w:rsidP="0046211F">
      <w:r w:rsidRPr="00C30304">
        <w:t>did all sorts of scenarios</w:t>
      </w:r>
    </w:p>
    <w:p w:rsidR="0046211F" w:rsidRPr="00C30304" w:rsidRDefault="0046211F" w:rsidP="0046211F">
      <w:r w:rsidRPr="00C30304">
        <w:t>about what would happen</w:t>
      </w:r>
    </w:p>
    <w:p w:rsidR="0046211F" w:rsidRPr="00C30304" w:rsidRDefault="0046211F" w:rsidP="0046211F"/>
    <w:p w:rsidR="0046211F" w:rsidRPr="00C30304" w:rsidRDefault="0046211F" w:rsidP="0046211F">
      <w:r w:rsidRPr="00C30304">
        <w:t>641</w:t>
      </w:r>
    </w:p>
    <w:p w:rsidR="0046211F" w:rsidRPr="00C30304" w:rsidRDefault="0046211F" w:rsidP="0046211F">
      <w:r w:rsidRPr="00C30304">
        <w:t>00</w:t>
      </w:r>
      <w:r w:rsidRPr="00C30304">
        <w:t>：</w:t>
      </w:r>
      <w:r w:rsidRPr="00C30304">
        <w:t>34</w:t>
      </w:r>
      <w:r w:rsidRPr="00C30304">
        <w:t>：</w:t>
      </w:r>
      <w:r w:rsidRPr="00C30304">
        <w:t>58964 - &gt; 00</w:t>
      </w:r>
      <w:r w:rsidRPr="00C30304">
        <w:t>：</w:t>
      </w:r>
      <w:r w:rsidRPr="00C30304">
        <w:t>35</w:t>
      </w:r>
      <w:r w:rsidRPr="00C30304">
        <w:t>：</w:t>
      </w:r>
      <w:r w:rsidRPr="00C30304">
        <w:t>01531</w:t>
      </w:r>
    </w:p>
    <w:p w:rsidR="0046211F" w:rsidRPr="00C30304" w:rsidRDefault="0046211F" w:rsidP="0046211F">
      <w:r w:rsidRPr="00C30304">
        <w:t>if that Israeli attack occurred.</w:t>
      </w:r>
    </w:p>
    <w:p w:rsidR="0046211F" w:rsidRPr="00C30304" w:rsidRDefault="0046211F" w:rsidP="0046211F">
      <w:r w:rsidRPr="00C30304">
        <w:t>位于华盛顿的政府对于若以色列被攻击了可能发的各种情况做出了各种应对方案。</w:t>
      </w:r>
    </w:p>
    <w:p w:rsidR="0046211F" w:rsidRPr="00C30304" w:rsidRDefault="0046211F" w:rsidP="0046211F"/>
    <w:p w:rsidR="0046211F" w:rsidRPr="00C30304" w:rsidRDefault="0046211F" w:rsidP="0046211F">
      <w:r w:rsidRPr="00C30304">
        <w:t>642</w:t>
      </w:r>
    </w:p>
    <w:p w:rsidR="0046211F" w:rsidRPr="00C30304" w:rsidRDefault="0046211F" w:rsidP="0046211F">
      <w:r w:rsidRPr="00C30304">
        <w:t>00</w:t>
      </w:r>
      <w:r w:rsidRPr="00C30304">
        <w:t>：</w:t>
      </w:r>
      <w:r w:rsidRPr="00C30304">
        <w:t>35</w:t>
      </w:r>
      <w:r w:rsidRPr="00C30304">
        <w:t>：</w:t>
      </w:r>
      <w:r w:rsidRPr="00C30304">
        <w:t>01933 - &gt; 00</w:t>
      </w:r>
      <w:r w:rsidRPr="00C30304">
        <w:t>：</w:t>
      </w:r>
      <w:r w:rsidRPr="00C30304">
        <w:t>35</w:t>
      </w:r>
      <w:r w:rsidRPr="00C30304">
        <w:t>：</w:t>
      </w:r>
      <w:r w:rsidRPr="00C30304">
        <w:t>04101</w:t>
      </w:r>
    </w:p>
    <w:p w:rsidR="0046211F" w:rsidRPr="00C30304" w:rsidRDefault="0046211F" w:rsidP="0046211F">
      <w:r w:rsidRPr="00C30304">
        <w:t>They were all</w:t>
      </w:r>
    </w:p>
    <w:p w:rsidR="0046211F" w:rsidRPr="00C30304" w:rsidRDefault="0046211F" w:rsidP="0046211F">
      <w:r w:rsidRPr="00C30304">
        <w:t>very ugly scenarios.</w:t>
      </w:r>
    </w:p>
    <w:p w:rsidR="0046211F" w:rsidRPr="00C30304" w:rsidRDefault="0046211F" w:rsidP="0046211F">
      <w:r w:rsidRPr="00C30304">
        <w:t>他们都会处于非常难堪的境况。</w:t>
      </w:r>
    </w:p>
    <w:p w:rsidR="0046211F" w:rsidRPr="00C30304" w:rsidRDefault="0046211F" w:rsidP="0046211F"/>
    <w:p w:rsidR="0046211F" w:rsidRPr="00C30304" w:rsidRDefault="0046211F" w:rsidP="0046211F">
      <w:r w:rsidRPr="00C30304">
        <w:t>643</w:t>
      </w:r>
    </w:p>
    <w:p w:rsidR="0046211F" w:rsidRPr="00C30304" w:rsidRDefault="0046211F" w:rsidP="0046211F">
      <w:r w:rsidRPr="00C30304">
        <w:t>00</w:t>
      </w:r>
      <w:r w:rsidRPr="00C30304">
        <w:t>：</w:t>
      </w:r>
      <w:r w:rsidRPr="00C30304">
        <w:t>35</w:t>
      </w:r>
      <w:r w:rsidRPr="00C30304">
        <w:t>：</w:t>
      </w:r>
      <w:r w:rsidRPr="00C30304">
        <w:t>04103 - &gt; 00</w:t>
      </w:r>
      <w:r w:rsidRPr="00C30304">
        <w:t>：</w:t>
      </w:r>
      <w:r w:rsidRPr="00C30304">
        <w:t>35</w:t>
      </w:r>
      <w:r w:rsidRPr="00C30304">
        <w:t>：</w:t>
      </w:r>
      <w:r w:rsidRPr="00C30304">
        <w:t>07104</w:t>
      </w:r>
    </w:p>
    <w:p w:rsidR="0046211F" w:rsidRPr="00C30304" w:rsidRDefault="0046211F" w:rsidP="0046211F">
      <w:r w:rsidRPr="00C30304">
        <w:t>Our belief was that if</w:t>
      </w:r>
    </w:p>
    <w:p w:rsidR="0046211F" w:rsidRPr="00C30304" w:rsidRDefault="0046211F" w:rsidP="0046211F">
      <w:r w:rsidRPr="00C30304">
        <w:t>they went on their own</w:t>
      </w:r>
    </w:p>
    <w:p w:rsidR="0046211F" w:rsidRPr="00C30304" w:rsidRDefault="0046211F" w:rsidP="0046211F"/>
    <w:p w:rsidR="0046211F" w:rsidRPr="00C30304" w:rsidRDefault="0046211F" w:rsidP="0046211F">
      <w:r w:rsidRPr="00C30304">
        <w:t>644</w:t>
      </w:r>
    </w:p>
    <w:p w:rsidR="0046211F" w:rsidRPr="00C30304" w:rsidRDefault="0046211F" w:rsidP="0046211F">
      <w:r w:rsidRPr="00C30304">
        <w:t>00</w:t>
      </w:r>
      <w:r w:rsidRPr="00C30304">
        <w:t>：</w:t>
      </w:r>
      <w:r w:rsidRPr="00C30304">
        <w:t>35</w:t>
      </w:r>
      <w:r w:rsidRPr="00C30304">
        <w:t>：</w:t>
      </w:r>
      <w:r w:rsidRPr="00C30304">
        <w:t>07106 - &gt; 00</w:t>
      </w:r>
      <w:r w:rsidRPr="00C30304">
        <w:t>：</w:t>
      </w:r>
      <w:r w:rsidRPr="00C30304">
        <w:t>35</w:t>
      </w:r>
      <w:r w:rsidRPr="00C30304">
        <w:t>：</w:t>
      </w:r>
      <w:r w:rsidRPr="00C30304">
        <w:t>08905</w:t>
      </w:r>
    </w:p>
    <w:p w:rsidR="0046211F" w:rsidRPr="00C30304" w:rsidRDefault="0046211F" w:rsidP="0046211F">
      <w:r w:rsidRPr="00C30304">
        <w:t>knowing the limitations...</w:t>
      </w:r>
    </w:p>
    <w:p w:rsidR="0046211F" w:rsidRPr="00C30304" w:rsidRDefault="0046211F" w:rsidP="0046211F">
      <w:r w:rsidRPr="00C30304">
        <w:t>我们的信念是，如果他们自己知道该限制</w:t>
      </w:r>
      <w:r w:rsidRPr="00C30304">
        <w:t>...</w:t>
      </w:r>
    </w:p>
    <w:p w:rsidR="0046211F" w:rsidRPr="00C30304" w:rsidRDefault="0046211F" w:rsidP="0046211F"/>
    <w:p w:rsidR="0046211F" w:rsidRPr="00C30304" w:rsidRDefault="0046211F" w:rsidP="0046211F">
      <w:r w:rsidRPr="00C30304">
        <w:t>645</w:t>
      </w:r>
    </w:p>
    <w:p w:rsidR="0046211F" w:rsidRPr="00C30304" w:rsidRDefault="0046211F" w:rsidP="0046211F">
      <w:r w:rsidRPr="00C30304">
        <w:t>00</w:t>
      </w:r>
      <w:r w:rsidRPr="00C30304">
        <w:t>：</w:t>
      </w:r>
      <w:r w:rsidRPr="00C30304">
        <w:t>35</w:t>
      </w:r>
      <w:r w:rsidRPr="00C30304">
        <w:t>：</w:t>
      </w:r>
      <w:r w:rsidRPr="00C30304">
        <w:t>08907 - &gt; 00</w:t>
      </w:r>
      <w:r w:rsidRPr="00C30304">
        <w:t>：</w:t>
      </w:r>
      <w:r w:rsidRPr="00C30304">
        <w:t>35</w:t>
      </w:r>
      <w:r w:rsidRPr="00C30304">
        <w:t>：</w:t>
      </w:r>
      <w:r w:rsidRPr="00C30304">
        <w:t>10807</w:t>
      </w:r>
    </w:p>
    <w:p w:rsidR="0046211F" w:rsidRPr="00C30304" w:rsidRDefault="0046211F" w:rsidP="0046211F">
      <w:r w:rsidRPr="00C30304">
        <w:t>No, they're a very good</w:t>
      </w:r>
    </w:p>
    <w:p w:rsidR="0046211F" w:rsidRPr="00C30304" w:rsidRDefault="0046211F" w:rsidP="0046211F">
      <w:r w:rsidRPr="00C30304">
        <w:t>air force, all right?</w:t>
      </w:r>
    </w:p>
    <w:p w:rsidR="0046211F" w:rsidRPr="00C30304" w:rsidRDefault="0046211F" w:rsidP="0046211F">
      <w:r w:rsidRPr="00C30304">
        <w:t>不，他们是很好的空军？对吧？</w:t>
      </w:r>
    </w:p>
    <w:p w:rsidR="0046211F" w:rsidRPr="00C30304" w:rsidRDefault="0046211F" w:rsidP="0046211F"/>
    <w:p w:rsidR="0046211F" w:rsidRPr="00C30304" w:rsidRDefault="0046211F" w:rsidP="0046211F">
      <w:r w:rsidRPr="00C30304">
        <w:t>646</w:t>
      </w:r>
    </w:p>
    <w:p w:rsidR="0046211F" w:rsidRPr="00C30304" w:rsidRDefault="0046211F" w:rsidP="0046211F">
      <w:r w:rsidRPr="00C30304">
        <w:t>00</w:t>
      </w:r>
      <w:r w:rsidRPr="00C30304">
        <w:t>：</w:t>
      </w:r>
      <w:r w:rsidRPr="00C30304">
        <w:t>35</w:t>
      </w:r>
      <w:r w:rsidRPr="00C30304">
        <w:t>：</w:t>
      </w:r>
      <w:r w:rsidRPr="00C30304">
        <w:t>11142 - &gt; 00</w:t>
      </w:r>
      <w:r w:rsidRPr="00C30304">
        <w:t>：</w:t>
      </w:r>
      <w:r w:rsidRPr="00C30304">
        <w:t>35</w:t>
      </w:r>
      <w:r w:rsidRPr="00C30304">
        <w:t>：</w:t>
      </w:r>
      <w:r w:rsidRPr="00C30304">
        <w:t>13210</w:t>
      </w:r>
    </w:p>
    <w:p w:rsidR="0046211F" w:rsidRPr="00C30304" w:rsidRDefault="0046211F" w:rsidP="0046211F">
      <w:r w:rsidRPr="00C30304">
        <w:t>But it's small</w:t>
      </w:r>
    </w:p>
    <w:p w:rsidR="0046211F" w:rsidRPr="00C30304" w:rsidRDefault="0046211F" w:rsidP="0046211F">
      <w:r w:rsidRPr="00C30304">
        <w:lastRenderedPageBreak/>
        <w:t>and the distances are great</w:t>
      </w:r>
    </w:p>
    <w:p w:rsidR="0046211F" w:rsidRPr="00C30304" w:rsidRDefault="0046211F" w:rsidP="0046211F"/>
    <w:p w:rsidR="0046211F" w:rsidRPr="00C30304" w:rsidRDefault="0046211F" w:rsidP="0046211F">
      <w:r w:rsidRPr="00C30304">
        <w:t>647</w:t>
      </w:r>
    </w:p>
    <w:p w:rsidR="0046211F" w:rsidRPr="00C30304" w:rsidRDefault="0046211F" w:rsidP="0046211F">
      <w:r w:rsidRPr="00C30304">
        <w:t>00</w:t>
      </w:r>
      <w:r w:rsidRPr="00C30304">
        <w:t>：</w:t>
      </w:r>
      <w:r w:rsidRPr="00C30304">
        <w:t>35</w:t>
      </w:r>
      <w:r w:rsidRPr="00C30304">
        <w:t>：</w:t>
      </w:r>
      <w:r w:rsidRPr="00C30304">
        <w:t>13,212 - &gt; 00</w:t>
      </w:r>
      <w:r w:rsidRPr="00C30304">
        <w:t>：</w:t>
      </w:r>
      <w:r w:rsidRPr="00C30304">
        <w:t>35</w:t>
      </w:r>
      <w:r w:rsidRPr="00C30304">
        <w:t>：</w:t>
      </w:r>
      <w:r w:rsidRPr="00C30304">
        <w:t>15612</w:t>
      </w:r>
    </w:p>
    <w:p w:rsidR="0046211F" w:rsidRPr="00C30304" w:rsidRDefault="0046211F" w:rsidP="0046211F">
      <w:r w:rsidRPr="00C30304">
        <w:t>and the target's disbursed</w:t>
      </w:r>
    </w:p>
    <w:p w:rsidR="0046211F" w:rsidRPr="00C30304" w:rsidRDefault="0046211F" w:rsidP="0046211F">
      <w:r w:rsidRPr="00C30304">
        <w:t>and hardened, all right?</w:t>
      </w:r>
    </w:p>
    <w:p w:rsidR="0046211F" w:rsidRPr="00C30304" w:rsidRDefault="0046211F" w:rsidP="0046211F">
      <w:r w:rsidRPr="00C30304">
        <w:t>但是它很小而距离却很大与目标的承诺和硬化，对吗？</w:t>
      </w:r>
    </w:p>
    <w:p w:rsidR="0046211F" w:rsidRPr="00C30304" w:rsidRDefault="0046211F" w:rsidP="0046211F"/>
    <w:p w:rsidR="0046211F" w:rsidRPr="00C30304" w:rsidRDefault="0046211F" w:rsidP="0046211F">
      <w:r w:rsidRPr="00C30304">
        <w:t>648</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16614 - &gt; 00</w:t>
      </w:r>
      <w:r w:rsidRPr="00C30304">
        <w:rPr>
          <w:rFonts w:hint="eastAsia"/>
        </w:rPr>
        <w:t>：</w:t>
      </w:r>
      <w:r w:rsidRPr="00C30304">
        <w:rPr>
          <w:rFonts w:hint="eastAsia"/>
        </w:rPr>
        <w:t>35</w:t>
      </w:r>
      <w:r w:rsidRPr="00C30304">
        <w:rPr>
          <w:rFonts w:hint="eastAsia"/>
        </w:rPr>
        <w:t>：</w:t>
      </w:r>
      <w:r w:rsidRPr="00C30304">
        <w:rPr>
          <w:rFonts w:hint="eastAsia"/>
        </w:rPr>
        <w:t>19,182</w:t>
      </w:r>
    </w:p>
    <w:p w:rsidR="0046211F" w:rsidRPr="00C30304" w:rsidRDefault="0046211F" w:rsidP="0046211F">
      <w:r w:rsidRPr="00C30304">
        <w:t>If they would have</w:t>
      </w:r>
    </w:p>
    <w:p w:rsidR="0046211F" w:rsidRPr="00C30304" w:rsidRDefault="0046211F" w:rsidP="0046211F">
      <w:r w:rsidRPr="00C30304">
        <w:t>attempted a raid</w:t>
      </w:r>
    </w:p>
    <w:p w:rsidR="0046211F" w:rsidRPr="00C30304" w:rsidRDefault="0046211F" w:rsidP="0046211F"/>
    <w:p w:rsidR="0046211F" w:rsidRPr="00C30304" w:rsidRDefault="0046211F" w:rsidP="0046211F">
      <w:r w:rsidRPr="00C30304">
        <w:t>649</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19884 - &gt; 00</w:t>
      </w:r>
      <w:r w:rsidRPr="00C30304">
        <w:rPr>
          <w:rFonts w:hint="eastAsia"/>
        </w:rPr>
        <w:t>：</w:t>
      </w:r>
      <w:r w:rsidRPr="00C30304">
        <w:rPr>
          <w:rFonts w:hint="eastAsia"/>
        </w:rPr>
        <w:t>35</w:t>
      </w:r>
      <w:r w:rsidRPr="00C30304">
        <w:rPr>
          <w:rFonts w:hint="eastAsia"/>
        </w:rPr>
        <w:t>：</w:t>
      </w:r>
      <w:r w:rsidRPr="00C30304">
        <w:rPr>
          <w:rFonts w:hint="eastAsia"/>
        </w:rPr>
        <w:t>21618</w:t>
      </w:r>
    </w:p>
    <w:p w:rsidR="0046211F" w:rsidRPr="00C30304" w:rsidRDefault="0046211F" w:rsidP="0046211F">
      <w:r w:rsidRPr="00C30304">
        <w:t>on a military plane,</w:t>
      </w:r>
    </w:p>
    <w:p w:rsidR="0046211F" w:rsidRPr="00C30304" w:rsidRDefault="0046211F" w:rsidP="0046211F">
      <w:r w:rsidRPr="00C30304">
        <w:rPr>
          <w:rFonts w:hint="eastAsia"/>
        </w:rPr>
        <w:t>如果他们企图袭击军用飞机，</w:t>
      </w:r>
    </w:p>
    <w:p w:rsidR="0046211F" w:rsidRPr="00C30304" w:rsidRDefault="0046211F" w:rsidP="0046211F"/>
    <w:p w:rsidR="0046211F" w:rsidRPr="00C30304" w:rsidRDefault="0046211F" w:rsidP="0046211F">
      <w:r w:rsidRPr="00C30304">
        <w:t>650</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21919 - &gt; 00</w:t>
      </w:r>
      <w:r w:rsidRPr="00C30304">
        <w:rPr>
          <w:rFonts w:hint="eastAsia"/>
        </w:rPr>
        <w:t>：</w:t>
      </w:r>
      <w:r w:rsidRPr="00C30304">
        <w:rPr>
          <w:rFonts w:hint="eastAsia"/>
        </w:rPr>
        <w:t>35</w:t>
      </w:r>
      <w:r w:rsidRPr="00C30304">
        <w:rPr>
          <w:rFonts w:hint="eastAsia"/>
        </w:rPr>
        <w:t>：</w:t>
      </w:r>
      <w:r w:rsidRPr="00C30304">
        <w:rPr>
          <w:rFonts w:hint="eastAsia"/>
        </w:rPr>
        <w:t>24721</w:t>
      </w:r>
    </w:p>
    <w:p w:rsidR="0046211F" w:rsidRPr="00C30304" w:rsidRDefault="0046211F" w:rsidP="0046211F">
      <w:r w:rsidRPr="00C30304">
        <w:t>we would have been assuming that</w:t>
      </w:r>
    </w:p>
    <w:p w:rsidR="0046211F" w:rsidRPr="00C30304" w:rsidRDefault="0046211F" w:rsidP="0046211F">
      <w:r w:rsidRPr="00C30304">
        <w:t>they were assuming</w:t>
      </w:r>
    </w:p>
    <w:p w:rsidR="0046211F" w:rsidRPr="00C30304" w:rsidRDefault="0046211F" w:rsidP="0046211F">
      <w:r w:rsidRPr="00C30304">
        <w:rPr>
          <w:rFonts w:hint="eastAsia"/>
        </w:rPr>
        <w:t>我们将假定他们所假设的</w:t>
      </w:r>
    </w:p>
    <w:p w:rsidR="0046211F" w:rsidRPr="00C30304" w:rsidRDefault="0046211F" w:rsidP="0046211F"/>
    <w:p w:rsidR="0046211F" w:rsidRPr="00C30304" w:rsidRDefault="0046211F" w:rsidP="0046211F">
      <w:r w:rsidRPr="00C30304">
        <w:t>651</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24723 - &gt; 00</w:t>
      </w:r>
      <w:r w:rsidRPr="00C30304">
        <w:rPr>
          <w:rFonts w:hint="eastAsia"/>
        </w:rPr>
        <w:t>：</w:t>
      </w:r>
      <w:r w:rsidRPr="00C30304">
        <w:rPr>
          <w:rFonts w:hint="eastAsia"/>
        </w:rPr>
        <w:t>35</w:t>
      </w:r>
      <w:r w:rsidRPr="00C30304">
        <w:rPr>
          <w:rFonts w:hint="eastAsia"/>
        </w:rPr>
        <w:t>：</w:t>
      </w:r>
      <w:r w:rsidRPr="00C30304">
        <w:rPr>
          <w:rFonts w:hint="eastAsia"/>
        </w:rPr>
        <w:t>27,290</w:t>
      </w:r>
    </w:p>
    <w:p w:rsidR="0046211F" w:rsidRPr="00C30304" w:rsidRDefault="0046211F" w:rsidP="0046211F">
      <w:r w:rsidRPr="00C30304">
        <w:t>we would finish</w:t>
      </w:r>
    </w:p>
    <w:p w:rsidR="0046211F" w:rsidRPr="00C30304" w:rsidRDefault="0046211F" w:rsidP="0046211F">
      <w:r w:rsidRPr="00C30304">
        <w:t>that which they started.</w:t>
      </w:r>
    </w:p>
    <w:p w:rsidR="0046211F" w:rsidRPr="00C30304" w:rsidRDefault="0046211F" w:rsidP="0046211F">
      <w:r w:rsidRPr="00C30304">
        <w:rPr>
          <w:rFonts w:hint="eastAsia"/>
        </w:rPr>
        <w:t>我们将完成他们开始的工作。</w:t>
      </w:r>
    </w:p>
    <w:p w:rsidR="0046211F" w:rsidRPr="00C30304" w:rsidRDefault="0046211F" w:rsidP="0046211F"/>
    <w:p w:rsidR="0046211F" w:rsidRPr="00C30304" w:rsidRDefault="0046211F" w:rsidP="0046211F">
      <w:r w:rsidRPr="00C30304">
        <w:t>652</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27292 - &gt; 00</w:t>
      </w:r>
      <w:r w:rsidRPr="00C30304">
        <w:rPr>
          <w:rFonts w:hint="eastAsia"/>
        </w:rPr>
        <w:t>：</w:t>
      </w:r>
      <w:r w:rsidRPr="00C30304">
        <w:rPr>
          <w:rFonts w:hint="eastAsia"/>
        </w:rPr>
        <w:t>35</w:t>
      </w:r>
      <w:r w:rsidRPr="00C30304">
        <w:rPr>
          <w:rFonts w:hint="eastAsia"/>
        </w:rPr>
        <w:t>：</w:t>
      </w:r>
      <w:r w:rsidRPr="00C30304">
        <w:rPr>
          <w:rFonts w:hint="eastAsia"/>
        </w:rPr>
        <w:t>29,926</w:t>
      </w:r>
    </w:p>
    <w:p w:rsidR="0046211F" w:rsidRPr="00C30304" w:rsidRDefault="0046211F" w:rsidP="0046211F">
      <w:r w:rsidRPr="00C30304">
        <w:t>In other words,</w:t>
      </w:r>
    </w:p>
    <w:p w:rsidR="0046211F" w:rsidRPr="00C30304" w:rsidRDefault="0046211F" w:rsidP="0046211F">
      <w:r w:rsidRPr="00C30304">
        <w:t>there would be many of us</w:t>
      </w:r>
    </w:p>
    <w:p w:rsidR="0046211F" w:rsidRPr="00C30304" w:rsidRDefault="0046211F" w:rsidP="0046211F"/>
    <w:p w:rsidR="0046211F" w:rsidRPr="00C30304" w:rsidRDefault="0046211F" w:rsidP="0046211F">
      <w:r w:rsidRPr="00C30304">
        <w:t>653</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29928 - &gt; 00</w:t>
      </w:r>
      <w:r w:rsidRPr="00C30304">
        <w:rPr>
          <w:rFonts w:hint="eastAsia"/>
        </w:rPr>
        <w:t>：</w:t>
      </w:r>
      <w:r w:rsidRPr="00C30304">
        <w:rPr>
          <w:rFonts w:hint="eastAsia"/>
        </w:rPr>
        <w:t>35</w:t>
      </w:r>
      <w:r w:rsidRPr="00C30304">
        <w:rPr>
          <w:rFonts w:hint="eastAsia"/>
        </w:rPr>
        <w:t>：</w:t>
      </w:r>
      <w:r w:rsidRPr="00C30304">
        <w:rPr>
          <w:rFonts w:hint="eastAsia"/>
        </w:rPr>
        <w:t>31962</w:t>
      </w:r>
    </w:p>
    <w:p w:rsidR="0046211F" w:rsidRPr="00C30304" w:rsidRDefault="0046211F" w:rsidP="0046211F">
      <w:r w:rsidRPr="00C30304">
        <w:t>in government thinking that</w:t>
      </w:r>
    </w:p>
    <w:p w:rsidR="0046211F" w:rsidRPr="00C30304" w:rsidRDefault="0046211F" w:rsidP="0046211F">
      <w:r w:rsidRPr="00C30304">
        <w:t>the purpose of the raid</w:t>
      </w:r>
    </w:p>
    <w:p w:rsidR="0046211F" w:rsidRPr="00C30304" w:rsidRDefault="0046211F" w:rsidP="0046211F">
      <w:r w:rsidRPr="00C30304">
        <w:rPr>
          <w:rFonts w:hint="eastAsia"/>
        </w:rPr>
        <w:t>换句话说，会有很多我们政府对于突袭目的的考虑，</w:t>
      </w:r>
    </w:p>
    <w:p w:rsidR="0046211F" w:rsidRPr="00C30304" w:rsidRDefault="0046211F" w:rsidP="0046211F"/>
    <w:p w:rsidR="0046211F" w:rsidRPr="00C30304" w:rsidRDefault="0046211F" w:rsidP="0046211F">
      <w:r w:rsidRPr="00C30304">
        <w:t>654</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31964 - &gt; 00</w:t>
      </w:r>
      <w:r w:rsidRPr="00C30304">
        <w:rPr>
          <w:rFonts w:hint="eastAsia"/>
        </w:rPr>
        <w:t>：</w:t>
      </w:r>
      <w:r w:rsidRPr="00C30304">
        <w:rPr>
          <w:rFonts w:hint="eastAsia"/>
        </w:rPr>
        <w:t>35</w:t>
      </w:r>
      <w:r w:rsidRPr="00C30304">
        <w:rPr>
          <w:rFonts w:hint="eastAsia"/>
        </w:rPr>
        <w:t>：</w:t>
      </w:r>
      <w:r w:rsidRPr="00C30304">
        <w:rPr>
          <w:rFonts w:hint="eastAsia"/>
        </w:rPr>
        <w:t>34498</w:t>
      </w:r>
    </w:p>
    <w:p w:rsidR="0046211F" w:rsidRPr="00C30304" w:rsidRDefault="0046211F" w:rsidP="0046211F">
      <w:r w:rsidRPr="00C30304">
        <w:t>wasn't to destroy</w:t>
      </w:r>
    </w:p>
    <w:p w:rsidR="0046211F" w:rsidRPr="00C30304" w:rsidRDefault="0046211F" w:rsidP="0046211F">
      <w:r w:rsidRPr="00C30304">
        <w:lastRenderedPageBreak/>
        <w:t>the iranian nuclear system,</w:t>
      </w:r>
    </w:p>
    <w:p w:rsidR="0046211F" w:rsidRPr="00C30304" w:rsidRDefault="0046211F" w:rsidP="0046211F">
      <w:r w:rsidRPr="00C30304">
        <w:rPr>
          <w:rFonts w:hint="eastAsia"/>
        </w:rPr>
        <w:t>即并不是要破坏伊朗的核系统，</w:t>
      </w:r>
    </w:p>
    <w:p w:rsidR="0046211F" w:rsidRPr="00C30304" w:rsidRDefault="0046211F" w:rsidP="0046211F"/>
    <w:p w:rsidR="0046211F" w:rsidRPr="00C30304" w:rsidRDefault="0046211F" w:rsidP="0046211F">
      <w:r w:rsidRPr="00C30304">
        <w:t>655</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34500 - &gt; 00</w:t>
      </w:r>
      <w:r w:rsidRPr="00C30304">
        <w:rPr>
          <w:rFonts w:hint="eastAsia"/>
        </w:rPr>
        <w:t>：</w:t>
      </w:r>
      <w:r w:rsidRPr="00C30304">
        <w:rPr>
          <w:rFonts w:hint="eastAsia"/>
        </w:rPr>
        <w:t>35</w:t>
      </w:r>
      <w:r w:rsidRPr="00C30304">
        <w:rPr>
          <w:rFonts w:hint="eastAsia"/>
        </w:rPr>
        <w:t>：</w:t>
      </w:r>
      <w:r w:rsidRPr="00C30304">
        <w:rPr>
          <w:rFonts w:hint="eastAsia"/>
        </w:rPr>
        <w:t>38168</w:t>
      </w:r>
    </w:p>
    <w:p w:rsidR="0046211F" w:rsidRPr="00C30304" w:rsidRDefault="0046211F" w:rsidP="0046211F">
      <w:r w:rsidRPr="00C30304">
        <w:t>but the purpose of the raid</w:t>
      </w:r>
    </w:p>
    <w:p w:rsidR="0046211F" w:rsidRPr="00C30304" w:rsidRDefault="0046211F" w:rsidP="0046211F">
      <w:r w:rsidRPr="00C30304">
        <w:t>was to put us at war with Iran.</w:t>
      </w:r>
    </w:p>
    <w:p w:rsidR="0046211F" w:rsidRPr="00C30304" w:rsidRDefault="0046211F" w:rsidP="0046211F"/>
    <w:p w:rsidR="0046211F" w:rsidRPr="00C30304" w:rsidRDefault="0046211F" w:rsidP="0046211F">
      <w:r w:rsidRPr="00C30304">
        <w:t>656</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39103 - &gt; 00</w:t>
      </w:r>
      <w:r w:rsidRPr="00C30304">
        <w:rPr>
          <w:rFonts w:hint="eastAsia"/>
        </w:rPr>
        <w:t>：</w:t>
      </w:r>
      <w:r w:rsidRPr="00C30304">
        <w:rPr>
          <w:rFonts w:hint="eastAsia"/>
        </w:rPr>
        <w:t>35</w:t>
      </w:r>
      <w:r w:rsidRPr="00C30304">
        <w:rPr>
          <w:rFonts w:hint="eastAsia"/>
        </w:rPr>
        <w:t>：</w:t>
      </w:r>
      <w:r w:rsidRPr="00C30304">
        <w:rPr>
          <w:rFonts w:hint="eastAsia"/>
        </w:rPr>
        <w:t>41138</w:t>
      </w:r>
    </w:p>
    <w:p w:rsidR="0046211F" w:rsidRPr="00C30304" w:rsidRDefault="0046211F" w:rsidP="0046211F">
      <w:r w:rsidRPr="00C30304">
        <w:t>Israel is very much</w:t>
      </w:r>
    </w:p>
    <w:p w:rsidR="0046211F" w:rsidRPr="00C30304" w:rsidRDefault="0046211F" w:rsidP="0046211F">
      <w:r w:rsidRPr="00C30304">
        <w:t>concerned about</w:t>
      </w:r>
    </w:p>
    <w:p w:rsidR="0046211F" w:rsidRPr="00C30304" w:rsidRDefault="0046211F" w:rsidP="0046211F"/>
    <w:p w:rsidR="0046211F" w:rsidRPr="00C30304" w:rsidRDefault="0046211F" w:rsidP="0046211F">
      <w:r w:rsidRPr="00C30304">
        <w:t>657</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41140 - &gt; 00</w:t>
      </w:r>
      <w:r w:rsidRPr="00C30304">
        <w:rPr>
          <w:rFonts w:hint="eastAsia"/>
        </w:rPr>
        <w:t>：</w:t>
      </w:r>
      <w:r w:rsidRPr="00C30304">
        <w:rPr>
          <w:rFonts w:hint="eastAsia"/>
        </w:rPr>
        <w:t>35</w:t>
      </w:r>
      <w:r w:rsidRPr="00C30304">
        <w:rPr>
          <w:rFonts w:hint="eastAsia"/>
        </w:rPr>
        <w:t>：</w:t>
      </w:r>
      <w:r w:rsidRPr="00C30304">
        <w:rPr>
          <w:rFonts w:hint="eastAsia"/>
        </w:rPr>
        <w:t>43807</w:t>
      </w:r>
    </w:p>
    <w:p w:rsidR="0046211F" w:rsidRPr="00C30304" w:rsidRDefault="0046211F" w:rsidP="0046211F">
      <w:r w:rsidRPr="00C30304">
        <w:t>Iran's nuclear program,</w:t>
      </w:r>
    </w:p>
    <w:p w:rsidR="0046211F" w:rsidRPr="00C30304" w:rsidRDefault="0046211F" w:rsidP="0046211F">
      <w:r w:rsidRPr="00C30304">
        <w:t>more than the United States.</w:t>
      </w:r>
    </w:p>
    <w:p w:rsidR="0046211F" w:rsidRPr="00C30304" w:rsidRDefault="0046211F" w:rsidP="0046211F">
      <w:r w:rsidRPr="00C30304">
        <w:rPr>
          <w:rFonts w:hint="eastAsia"/>
        </w:rPr>
        <w:t>以色列非常关注伊朗的核计划，其关注程度远超美国。</w:t>
      </w:r>
    </w:p>
    <w:p w:rsidR="0046211F" w:rsidRPr="00C30304" w:rsidRDefault="0046211F" w:rsidP="0046211F"/>
    <w:p w:rsidR="0046211F" w:rsidRPr="00C30304" w:rsidRDefault="0046211F" w:rsidP="0046211F">
      <w:r w:rsidRPr="00C30304">
        <w:t>658</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43809 - &gt; 00</w:t>
      </w:r>
      <w:r w:rsidRPr="00C30304">
        <w:rPr>
          <w:rFonts w:hint="eastAsia"/>
        </w:rPr>
        <w:t>：</w:t>
      </w:r>
      <w:r w:rsidRPr="00C30304">
        <w:rPr>
          <w:rFonts w:hint="eastAsia"/>
        </w:rPr>
        <w:t>35</w:t>
      </w:r>
      <w:r w:rsidRPr="00C30304">
        <w:rPr>
          <w:rFonts w:hint="eastAsia"/>
        </w:rPr>
        <w:t>：</w:t>
      </w:r>
      <w:r w:rsidRPr="00C30304">
        <w:rPr>
          <w:rFonts w:hint="eastAsia"/>
        </w:rPr>
        <w:t>46576</w:t>
      </w:r>
    </w:p>
    <w:p w:rsidR="0046211F" w:rsidRPr="00C30304" w:rsidRDefault="0046211F" w:rsidP="0046211F">
      <w:r w:rsidRPr="00C30304">
        <w:t>It's only natural because</w:t>
      </w:r>
    </w:p>
    <w:p w:rsidR="0046211F" w:rsidRPr="00C30304" w:rsidRDefault="0046211F" w:rsidP="0046211F">
      <w:r w:rsidRPr="00C30304">
        <w:t>of the size of the country,</w:t>
      </w:r>
    </w:p>
    <w:p w:rsidR="0046211F" w:rsidRPr="00C30304" w:rsidRDefault="0046211F" w:rsidP="0046211F">
      <w:r w:rsidRPr="00C30304">
        <w:rPr>
          <w:rFonts w:hint="eastAsia"/>
        </w:rPr>
        <w:t>这是很自然的，因为以色列国土面积有限，</w:t>
      </w:r>
    </w:p>
    <w:p w:rsidR="0046211F" w:rsidRPr="00C30304" w:rsidRDefault="0046211F" w:rsidP="0046211F"/>
    <w:p w:rsidR="0046211F" w:rsidRPr="00C30304" w:rsidRDefault="0046211F" w:rsidP="0046211F">
      <w:r w:rsidRPr="00C30304">
        <w:t>659</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46578 - &gt; 00</w:t>
      </w:r>
      <w:r w:rsidRPr="00C30304">
        <w:rPr>
          <w:rFonts w:hint="eastAsia"/>
        </w:rPr>
        <w:t>：</w:t>
      </w:r>
      <w:r w:rsidRPr="00C30304">
        <w:rPr>
          <w:rFonts w:hint="eastAsia"/>
        </w:rPr>
        <w:t>35</w:t>
      </w:r>
      <w:r w:rsidRPr="00C30304">
        <w:rPr>
          <w:rFonts w:hint="eastAsia"/>
        </w:rPr>
        <w:t>：</w:t>
      </w:r>
      <w:r w:rsidRPr="00C30304">
        <w:rPr>
          <w:rFonts w:hint="eastAsia"/>
        </w:rPr>
        <w:t>48979</w:t>
      </w:r>
    </w:p>
    <w:p w:rsidR="0046211F" w:rsidRPr="00C30304" w:rsidRDefault="0046211F" w:rsidP="0046211F">
      <w:r w:rsidRPr="00C30304">
        <w:t>because we live in this</w:t>
      </w:r>
    </w:p>
    <w:p w:rsidR="0046211F" w:rsidRPr="00C30304" w:rsidRDefault="0046211F" w:rsidP="0046211F">
      <w:r w:rsidRPr="00C30304">
        <w:t>neighborhood,</w:t>
      </w:r>
    </w:p>
    <w:p w:rsidR="0046211F" w:rsidRPr="00C30304" w:rsidRDefault="0046211F" w:rsidP="0046211F">
      <w:r w:rsidRPr="00C30304">
        <w:rPr>
          <w:rFonts w:hint="eastAsia"/>
        </w:rPr>
        <w:t>因为二者的毗邻关系，</w:t>
      </w:r>
    </w:p>
    <w:p w:rsidR="0046211F" w:rsidRPr="00C30304" w:rsidRDefault="0046211F" w:rsidP="0046211F"/>
    <w:p w:rsidR="0046211F" w:rsidRPr="00C30304" w:rsidRDefault="0046211F" w:rsidP="0046211F">
      <w:r w:rsidRPr="00C30304">
        <w:t>660</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48981 - &gt; 00</w:t>
      </w:r>
      <w:r w:rsidRPr="00C30304">
        <w:rPr>
          <w:rFonts w:hint="eastAsia"/>
        </w:rPr>
        <w:t>：</w:t>
      </w:r>
      <w:r w:rsidRPr="00C30304">
        <w:rPr>
          <w:rFonts w:hint="eastAsia"/>
        </w:rPr>
        <w:t>35</w:t>
      </w:r>
      <w:r w:rsidRPr="00C30304">
        <w:rPr>
          <w:rFonts w:hint="eastAsia"/>
        </w:rPr>
        <w:t>：</w:t>
      </w:r>
      <w:r w:rsidRPr="00C30304">
        <w:rPr>
          <w:rFonts w:hint="eastAsia"/>
        </w:rPr>
        <w:t>52616</w:t>
      </w:r>
    </w:p>
    <w:p w:rsidR="0046211F" w:rsidRPr="00C30304" w:rsidRDefault="0046211F" w:rsidP="0046211F">
      <w:r w:rsidRPr="00C30304">
        <w:t>America lives thousands and</w:t>
      </w:r>
    </w:p>
    <w:p w:rsidR="0046211F" w:rsidRPr="00C30304" w:rsidRDefault="0046211F" w:rsidP="0046211F">
      <w:r w:rsidRPr="00C30304">
        <w:t>thousands miles away from Iran.</w:t>
      </w:r>
    </w:p>
    <w:p w:rsidR="0046211F" w:rsidRPr="00C30304" w:rsidRDefault="0046211F" w:rsidP="0046211F">
      <w:r w:rsidRPr="00C30304">
        <w:rPr>
          <w:rFonts w:hint="eastAsia"/>
        </w:rPr>
        <w:t>而美国却距离伊朗数千里。</w:t>
      </w:r>
    </w:p>
    <w:p w:rsidR="0046211F" w:rsidRPr="00C30304" w:rsidRDefault="0046211F" w:rsidP="0046211F"/>
    <w:p w:rsidR="0046211F" w:rsidRPr="00C30304" w:rsidRDefault="0046211F" w:rsidP="0046211F">
      <w:r w:rsidRPr="00C30304">
        <w:t>661</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52618 - &gt; 00</w:t>
      </w:r>
      <w:r w:rsidRPr="00C30304">
        <w:rPr>
          <w:rFonts w:hint="eastAsia"/>
        </w:rPr>
        <w:t>：</w:t>
      </w:r>
      <w:r w:rsidRPr="00C30304">
        <w:rPr>
          <w:rFonts w:hint="eastAsia"/>
        </w:rPr>
        <w:t>35</w:t>
      </w:r>
      <w:r w:rsidRPr="00C30304">
        <w:rPr>
          <w:rFonts w:hint="eastAsia"/>
        </w:rPr>
        <w:t>：</w:t>
      </w:r>
      <w:r w:rsidRPr="00C30304">
        <w:rPr>
          <w:rFonts w:hint="eastAsia"/>
        </w:rPr>
        <w:t>56253</w:t>
      </w:r>
    </w:p>
    <w:p w:rsidR="0046211F" w:rsidRPr="00C30304" w:rsidRDefault="0046211F" w:rsidP="0046211F">
      <w:r w:rsidRPr="00C30304">
        <w:t>The two countries agreed on</w:t>
      </w:r>
    </w:p>
    <w:p w:rsidR="0046211F" w:rsidRPr="00C30304" w:rsidRDefault="0046211F" w:rsidP="0046211F">
      <w:r w:rsidRPr="00C30304">
        <w:t>the goal.</w:t>
      </w:r>
    </w:p>
    <w:p w:rsidR="0046211F" w:rsidRPr="00C30304" w:rsidRDefault="0046211F" w:rsidP="0046211F">
      <w:r w:rsidRPr="00C30304">
        <w:rPr>
          <w:rFonts w:hint="eastAsia"/>
        </w:rPr>
        <w:t>两国的目标一致。</w:t>
      </w:r>
    </w:p>
    <w:p w:rsidR="0046211F" w:rsidRPr="00C30304" w:rsidRDefault="0046211F" w:rsidP="0046211F"/>
    <w:p w:rsidR="0046211F" w:rsidRPr="00C30304" w:rsidRDefault="0046211F" w:rsidP="0046211F">
      <w:r w:rsidRPr="00C30304">
        <w:t>662</w:t>
      </w:r>
    </w:p>
    <w:p w:rsidR="0046211F" w:rsidRPr="00C30304" w:rsidRDefault="0046211F" w:rsidP="0046211F">
      <w:r w:rsidRPr="00C30304">
        <w:rPr>
          <w:rFonts w:hint="eastAsia"/>
        </w:rPr>
        <w:lastRenderedPageBreak/>
        <w:t>00</w:t>
      </w:r>
      <w:r w:rsidRPr="00C30304">
        <w:rPr>
          <w:rFonts w:hint="eastAsia"/>
        </w:rPr>
        <w:t>：</w:t>
      </w:r>
      <w:r w:rsidRPr="00C30304">
        <w:rPr>
          <w:rFonts w:hint="eastAsia"/>
        </w:rPr>
        <w:t>35</w:t>
      </w:r>
      <w:r w:rsidRPr="00C30304">
        <w:rPr>
          <w:rFonts w:hint="eastAsia"/>
        </w:rPr>
        <w:t>：</w:t>
      </w:r>
      <w:r w:rsidRPr="00C30304">
        <w:rPr>
          <w:rFonts w:hint="eastAsia"/>
        </w:rPr>
        <w:t>56521 - &gt; 00</w:t>
      </w:r>
      <w:r w:rsidRPr="00C30304">
        <w:rPr>
          <w:rFonts w:hint="eastAsia"/>
        </w:rPr>
        <w:t>：</w:t>
      </w:r>
      <w:r w:rsidRPr="00C30304">
        <w:rPr>
          <w:rFonts w:hint="eastAsia"/>
        </w:rPr>
        <w:t>35</w:t>
      </w:r>
      <w:r w:rsidRPr="00C30304">
        <w:rPr>
          <w:rFonts w:hint="eastAsia"/>
        </w:rPr>
        <w:t>：</w:t>
      </w:r>
      <w:r w:rsidRPr="00C30304">
        <w:rPr>
          <w:rFonts w:hint="eastAsia"/>
        </w:rPr>
        <w:t>59289</w:t>
      </w:r>
    </w:p>
    <w:p w:rsidR="0046211F" w:rsidRPr="00C30304" w:rsidRDefault="0046211F" w:rsidP="0046211F">
      <w:r w:rsidRPr="00C30304">
        <w:t>There is no page between us</w:t>
      </w:r>
    </w:p>
    <w:p w:rsidR="0046211F" w:rsidRPr="00C30304" w:rsidRDefault="0046211F" w:rsidP="0046211F"/>
    <w:p w:rsidR="0046211F" w:rsidRPr="00C30304" w:rsidRDefault="0046211F" w:rsidP="0046211F">
      <w:r w:rsidRPr="00C30304">
        <w:t>663</w:t>
      </w:r>
    </w:p>
    <w:p w:rsidR="0046211F" w:rsidRPr="00C30304" w:rsidRDefault="0046211F" w:rsidP="0046211F">
      <w:r w:rsidRPr="00C30304">
        <w:rPr>
          <w:rFonts w:hint="eastAsia"/>
        </w:rPr>
        <w:t>00</w:t>
      </w:r>
      <w:r w:rsidRPr="00C30304">
        <w:rPr>
          <w:rFonts w:hint="eastAsia"/>
        </w:rPr>
        <w:t>：</w:t>
      </w:r>
      <w:r w:rsidRPr="00C30304">
        <w:rPr>
          <w:rFonts w:hint="eastAsia"/>
        </w:rPr>
        <w:t>35</w:t>
      </w:r>
      <w:r w:rsidRPr="00C30304">
        <w:rPr>
          <w:rFonts w:hint="eastAsia"/>
        </w:rPr>
        <w:t>：</w:t>
      </w:r>
      <w:r w:rsidRPr="00C30304">
        <w:rPr>
          <w:rFonts w:hint="eastAsia"/>
        </w:rPr>
        <w:t>59291 - &gt; 00</w:t>
      </w:r>
      <w:r w:rsidRPr="00C30304">
        <w:rPr>
          <w:rFonts w:hint="eastAsia"/>
        </w:rPr>
        <w:t>：</w:t>
      </w:r>
      <w:r w:rsidRPr="00C30304">
        <w:rPr>
          <w:rFonts w:hint="eastAsia"/>
        </w:rPr>
        <w:t>36</w:t>
      </w:r>
      <w:r w:rsidRPr="00C30304">
        <w:rPr>
          <w:rFonts w:hint="eastAsia"/>
        </w:rPr>
        <w:t>：</w:t>
      </w:r>
      <w:r w:rsidRPr="00C30304">
        <w:rPr>
          <w:rFonts w:hint="eastAsia"/>
        </w:rPr>
        <w:t>04628</w:t>
      </w:r>
    </w:p>
    <w:p w:rsidR="0046211F" w:rsidRPr="00C30304" w:rsidRDefault="0046211F" w:rsidP="0046211F">
      <w:r w:rsidRPr="00C30304">
        <w:t>that Iran should not have</w:t>
      </w:r>
    </w:p>
    <w:p w:rsidR="0046211F" w:rsidRPr="00C30304" w:rsidRDefault="0046211F" w:rsidP="0046211F">
      <w:r w:rsidRPr="00C30304">
        <w:t>a nuclear military capability.</w:t>
      </w:r>
    </w:p>
    <w:p w:rsidR="0046211F" w:rsidRPr="00C30304" w:rsidRDefault="0046211F" w:rsidP="0046211F">
      <w:r w:rsidRPr="00C30304">
        <w:rPr>
          <w:rFonts w:hint="eastAsia"/>
        </w:rPr>
        <w:t>我们之间没有任何关于伊朗不应该拥有核军事能力的书面文件。</w:t>
      </w:r>
    </w:p>
    <w:p w:rsidR="0046211F" w:rsidRPr="00C30304" w:rsidRDefault="0046211F" w:rsidP="0046211F"/>
    <w:p w:rsidR="0046211F" w:rsidRPr="00C30304" w:rsidRDefault="0046211F" w:rsidP="0046211F">
      <w:r w:rsidRPr="00C30304">
        <w:t>664</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04630 - &gt; 00</w:t>
      </w:r>
      <w:r w:rsidRPr="00C30304">
        <w:rPr>
          <w:rFonts w:hint="eastAsia"/>
        </w:rPr>
        <w:t>：</w:t>
      </w:r>
      <w:r w:rsidRPr="00C30304">
        <w:rPr>
          <w:rFonts w:hint="eastAsia"/>
        </w:rPr>
        <w:t>36</w:t>
      </w:r>
      <w:r w:rsidRPr="00C30304">
        <w:rPr>
          <w:rFonts w:hint="eastAsia"/>
        </w:rPr>
        <w:t>：</w:t>
      </w:r>
      <w:r w:rsidRPr="00C30304">
        <w:rPr>
          <w:rFonts w:hint="eastAsia"/>
        </w:rPr>
        <w:t>06630</w:t>
      </w:r>
    </w:p>
    <w:p w:rsidR="0046211F" w:rsidRPr="00C30304" w:rsidRDefault="0046211F" w:rsidP="0046211F">
      <w:r w:rsidRPr="00C30304">
        <w:t>There are some differences</w:t>
      </w:r>
    </w:p>
    <w:p w:rsidR="0046211F" w:rsidRPr="00C30304" w:rsidRDefault="0046211F" w:rsidP="0046211F"/>
    <w:p w:rsidR="0046211F" w:rsidRPr="00C30304" w:rsidRDefault="0046211F" w:rsidP="0046211F">
      <w:r w:rsidRPr="00C30304">
        <w:t>665</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06632 - &gt; 00</w:t>
      </w:r>
      <w:r w:rsidRPr="00C30304">
        <w:rPr>
          <w:rFonts w:hint="eastAsia"/>
        </w:rPr>
        <w:t>：</w:t>
      </w:r>
      <w:r w:rsidRPr="00C30304">
        <w:rPr>
          <w:rFonts w:hint="eastAsia"/>
        </w:rPr>
        <w:t>36</w:t>
      </w:r>
      <w:r w:rsidRPr="00C30304">
        <w:rPr>
          <w:rFonts w:hint="eastAsia"/>
        </w:rPr>
        <w:t>：</w:t>
      </w:r>
      <w:r w:rsidRPr="00C30304">
        <w:rPr>
          <w:rFonts w:hint="eastAsia"/>
        </w:rPr>
        <w:t>08999</w:t>
      </w:r>
    </w:p>
    <w:p w:rsidR="0046211F" w:rsidRPr="00C30304" w:rsidRDefault="0046211F" w:rsidP="0046211F">
      <w:r w:rsidRPr="00C30304">
        <w:t>on how to...</w:t>
      </w:r>
    </w:p>
    <w:p w:rsidR="0046211F" w:rsidRPr="00C30304" w:rsidRDefault="0046211F" w:rsidP="0046211F">
      <w:r w:rsidRPr="00C30304">
        <w:t>How to achieve it</w:t>
      </w:r>
    </w:p>
    <w:p w:rsidR="0046211F" w:rsidRPr="00C30304" w:rsidRDefault="0046211F" w:rsidP="0046211F"/>
    <w:p w:rsidR="0046211F" w:rsidRPr="00C30304" w:rsidRDefault="0046211F" w:rsidP="0046211F">
      <w:r w:rsidRPr="00C30304">
        <w:t>666</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09001 - &gt; 00</w:t>
      </w:r>
      <w:r w:rsidRPr="00C30304">
        <w:rPr>
          <w:rFonts w:hint="eastAsia"/>
        </w:rPr>
        <w:t>：</w:t>
      </w:r>
      <w:r w:rsidRPr="00C30304">
        <w:rPr>
          <w:rFonts w:hint="eastAsia"/>
        </w:rPr>
        <w:t>36</w:t>
      </w:r>
      <w:r w:rsidRPr="00C30304">
        <w:rPr>
          <w:rFonts w:hint="eastAsia"/>
        </w:rPr>
        <w:t>：</w:t>
      </w:r>
      <w:r w:rsidRPr="00C30304">
        <w:rPr>
          <w:rFonts w:hint="eastAsia"/>
        </w:rPr>
        <w:t>11301</w:t>
      </w:r>
    </w:p>
    <w:p w:rsidR="0046211F" w:rsidRPr="00C30304" w:rsidRDefault="0046211F" w:rsidP="0046211F">
      <w:r w:rsidRPr="00C30304">
        <w:t>and when action is needed.</w:t>
      </w:r>
    </w:p>
    <w:p w:rsidR="0046211F" w:rsidRPr="00C30304" w:rsidRDefault="0046211F" w:rsidP="0046211F">
      <w:r w:rsidRPr="00C30304">
        <w:rPr>
          <w:rFonts w:hint="eastAsia"/>
        </w:rPr>
        <w:t>当需要采取行动时，在如何去</w:t>
      </w:r>
      <w:r w:rsidRPr="00C30304">
        <w:rPr>
          <w:rFonts w:hint="eastAsia"/>
        </w:rPr>
        <w:t>...</w:t>
      </w:r>
      <w:r w:rsidRPr="00C30304">
        <w:rPr>
          <w:rFonts w:hint="eastAsia"/>
        </w:rPr>
        <w:t>如何去实现目标上我们存在一些分歧。</w:t>
      </w:r>
    </w:p>
    <w:p w:rsidR="0046211F" w:rsidRPr="00C30304" w:rsidRDefault="0046211F" w:rsidP="0046211F"/>
    <w:p w:rsidR="0046211F" w:rsidRPr="00C30304" w:rsidRDefault="0046211F" w:rsidP="0046211F">
      <w:r w:rsidRPr="00C30304">
        <w:t>667</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20811 - &gt; 00</w:t>
      </w:r>
      <w:r w:rsidRPr="00C30304">
        <w:rPr>
          <w:rFonts w:hint="eastAsia"/>
        </w:rPr>
        <w:t>：</w:t>
      </w:r>
      <w:r w:rsidRPr="00C30304">
        <w:rPr>
          <w:rFonts w:hint="eastAsia"/>
        </w:rPr>
        <w:t>36</w:t>
      </w:r>
      <w:r w:rsidRPr="00C30304">
        <w:rPr>
          <w:rFonts w:hint="eastAsia"/>
        </w:rPr>
        <w:t>：</w:t>
      </w:r>
      <w:r w:rsidRPr="00C30304">
        <w:rPr>
          <w:rFonts w:hint="eastAsia"/>
        </w:rPr>
        <w:t>23213</w:t>
      </w:r>
    </w:p>
    <w:p w:rsidR="0046211F" w:rsidRPr="00C30304" w:rsidRDefault="0046211F" w:rsidP="0046211F">
      <w:r w:rsidRPr="00C30304">
        <w:t>Yadlin:&lt;i&gt; We are taking&lt;/i&gt;</w:t>
      </w:r>
    </w:p>
    <w:p w:rsidR="0046211F" w:rsidRPr="00C30304" w:rsidRDefault="0046211F" w:rsidP="0046211F">
      <w:r w:rsidRPr="00C30304">
        <w:t>&lt;i&gt; very seriously&lt;/i&gt;</w:t>
      </w:r>
    </w:p>
    <w:p w:rsidR="0046211F" w:rsidRPr="00C30304" w:rsidRDefault="0046211F" w:rsidP="0046211F"/>
    <w:p w:rsidR="0046211F" w:rsidRPr="00C30304" w:rsidRDefault="0046211F" w:rsidP="0046211F">
      <w:r w:rsidRPr="00C30304">
        <w:t>668</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23215 - &gt; 00</w:t>
      </w:r>
      <w:r w:rsidRPr="00C30304">
        <w:rPr>
          <w:rFonts w:hint="eastAsia"/>
        </w:rPr>
        <w:t>：</w:t>
      </w:r>
      <w:r w:rsidRPr="00C30304">
        <w:rPr>
          <w:rFonts w:hint="eastAsia"/>
        </w:rPr>
        <w:t>36</w:t>
      </w:r>
      <w:r w:rsidRPr="00C30304">
        <w:rPr>
          <w:rFonts w:hint="eastAsia"/>
        </w:rPr>
        <w:t>：</w:t>
      </w:r>
      <w:r w:rsidRPr="00C30304">
        <w:rPr>
          <w:rFonts w:hint="eastAsia"/>
        </w:rPr>
        <w:t>25,949</w:t>
      </w:r>
    </w:p>
    <w:p w:rsidR="0046211F" w:rsidRPr="00C30304" w:rsidRDefault="0046211F" w:rsidP="0046211F">
      <w:r w:rsidRPr="00C30304">
        <w:t>leaders of countries who call to</w:t>
      </w:r>
    </w:p>
    <w:p w:rsidR="0046211F" w:rsidRPr="00C30304" w:rsidRDefault="0046211F" w:rsidP="0046211F">
      <w:r w:rsidRPr="00C30304">
        <w:t>the destruction</w:t>
      </w:r>
    </w:p>
    <w:p w:rsidR="0046211F" w:rsidRPr="00C30304" w:rsidRDefault="0046211F" w:rsidP="0046211F"/>
    <w:p w:rsidR="0046211F" w:rsidRPr="00C30304" w:rsidRDefault="0046211F" w:rsidP="0046211F">
      <w:r w:rsidRPr="00C30304">
        <w:t>669</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25951 - &gt; 00</w:t>
      </w:r>
      <w:r w:rsidRPr="00C30304">
        <w:rPr>
          <w:rFonts w:hint="eastAsia"/>
        </w:rPr>
        <w:t>：</w:t>
      </w:r>
      <w:r w:rsidRPr="00C30304">
        <w:rPr>
          <w:rFonts w:hint="eastAsia"/>
        </w:rPr>
        <w:t>36</w:t>
      </w:r>
      <w:r w:rsidRPr="00C30304">
        <w:rPr>
          <w:rFonts w:hint="eastAsia"/>
        </w:rPr>
        <w:t>：</w:t>
      </w:r>
      <w:r w:rsidRPr="00C30304">
        <w:rPr>
          <w:rFonts w:hint="eastAsia"/>
        </w:rPr>
        <w:t>28585</w:t>
      </w:r>
    </w:p>
    <w:p w:rsidR="0046211F" w:rsidRPr="00C30304" w:rsidRDefault="0046211F" w:rsidP="0046211F">
      <w:r w:rsidRPr="00C30304">
        <w:t>and annihilation of our people.</w:t>
      </w:r>
    </w:p>
    <w:p w:rsidR="0046211F" w:rsidRPr="00C30304" w:rsidRDefault="0046211F" w:rsidP="0046211F">
      <w:r w:rsidRPr="00C30304">
        <w:rPr>
          <w:rFonts w:hint="eastAsia"/>
        </w:rPr>
        <w:t>亚德林：我们正在很认真的对待声称要毁灭我们国家领导人和人民的威胁。</w:t>
      </w:r>
    </w:p>
    <w:p w:rsidR="0046211F" w:rsidRPr="00C30304" w:rsidRDefault="0046211F" w:rsidP="0046211F"/>
    <w:p w:rsidR="0046211F" w:rsidRPr="00C30304" w:rsidRDefault="0046211F" w:rsidP="0046211F">
      <w:r w:rsidRPr="00C30304">
        <w:t>670</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28786 - &gt; 00</w:t>
      </w:r>
      <w:r w:rsidRPr="00C30304">
        <w:rPr>
          <w:rFonts w:hint="eastAsia"/>
        </w:rPr>
        <w:t>：</w:t>
      </w:r>
      <w:r w:rsidRPr="00C30304">
        <w:rPr>
          <w:rFonts w:hint="eastAsia"/>
        </w:rPr>
        <w:t>36</w:t>
      </w:r>
      <w:r w:rsidRPr="00C30304">
        <w:rPr>
          <w:rFonts w:hint="eastAsia"/>
        </w:rPr>
        <w:t>：</w:t>
      </w:r>
      <w:r w:rsidRPr="00C30304">
        <w:rPr>
          <w:rFonts w:hint="eastAsia"/>
        </w:rPr>
        <w:t>31288</w:t>
      </w:r>
    </w:p>
    <w:p w:rsidR="0046211F" w:rsidRPr="00C30304" w:rsidRDefault="0046211F" w:rsidP="0046211F">
      <w:r w:rsidRPr="00C30304">
        <w:t>If Iran will get</w:t>
      </w:r>
    </w:p>
    <w:p w:rsidR="0046211F" w:rsidRPr="00C30304" w:rsidRDefault="0046211F" w:rsidP="0046211F">
      <w:r w:rsidRPr="00C30304">
        <w:t>nuclear weapons,</w:t>
      </w:r>
    </w:p>
    <w:p w:rsidR="0046211F" w:rsidRPr="00C30304" w:rsidRDefault="0046211F" w:rsidP="0046211F"/>
    <w:p w:rsidR="0046211F" w:rsidRPr="00C30304" w:rsidRDefault="0046211F" w:rsidP="0046211F">
      <w:r w:rsidRPr="00C30304">
        <w:t>671</w:t>
      </w:r>
    </w:p>
    <w:p w:rsidR="0046211F" w:rsidRPr="00C30304" w:rsidRDefault="0046211F" w:rsidP="0046211F">
      <w:r w:rsidRPr="00C30304">
        <w:rPr>
          <w:rFonts w:hint="eastAsia"/>
        </w:rPr>
        <w:lastRenderedPageBreak/>
        <w:t>00</w:t>
      </w:r>
      <w:r w:rsidRPr="00C30304">
        <w:rPr>
          <w:rFonts w:hint="eastAsia"/>
        </w:rPr>
        <w:t>：</w:t>
      </w:r>
      <w:r w:rsidRPr="00C30304">
        <w:rPr>
          <w:rFonts w:hint="eastAsia"/>
        </w:rPr>
        <w:t>36</w:t>
      </w:r>
      <w:r w:rsidRPr="00C30304">
        <w:rPr>
          <w:rFonts w:hint="eastAsia"/>
        </w:rPr>
        <w:t>：</w:t>
      </w:r>
      <w:r w:rsidRPr="00C30304">
        <w:rPr>
          <w:rFonts w:hint="eastAsia"/>
        </w:rPr>
        <w:t>31290 - &gt; 00</w:t>
      </w:r>
      <w:r w:rsidRPr="00C30304">
        <w:rPr>
          <w:rFonts w:hint="eastAsia"/>
        </w:rPr>
        <w:t>：</w:t>
      </w:r>
      <w:r w:rsidRPr="00C30304">
        <w:rPr>
          <w:rFonts w:hint="eastAsia"/>
        </w:rPr>
        <w:t>36</w:t>
      </w:r>
      <w:r w:rsidRPr="00C30304">
        <w:rPr>
          <w:rFonts w:hint="eastAsia"/>
        </w:rPr>
        <w:t>：</w:t>
      </w:r>
      <w:r w:rsidRPr="00C30304">
        <w:rPr>
          <w:rFonts w:hint="eastAsia"/>
        </w:rPr>
        <w:t>32756</w:t>
      </w:r>
    </w:p>
    <w:p w:rsidR="0046211F" w:rsidRPr="00C30304" w:rsidRDefault="0046211F" w:rsidP="0046211F">
      <w:r w:rsidRPr="00C30304">
        <w:t>now or in the future...</w:t>
      </w:r>
    </w:p>
    <w:p w:rsidR="0046211F" w:rsidRPr="00C30304" w:rsidRDefault="0046211F" w:rsidP="0046211F">
      <w:r w:rsidRPr="00C30304">
        <w:rPr>
          <w:rFonts w:hint="eastAsia"/>
        </w:rPr>
        <w:t>如果伊朗现在或者将来拥有了核武器……</w:t>
      </w:r>
    </w:p>
    <w:p w:rsidR="0046211F" w:rsidRPr="00C30304" w:rsidRDefault="0046211F" w:rsidP="0046211F"/>
    <w:p w:rsidR="0046211F" w:rsidRPr="00C30304" w:rsidRDefault="0046211F" w:rsidP="0046211F">
      <w:r w:rsidRPr="00C30304">
        <w:t>672</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33724 - &gt; 00</w:t>
      </w:r>
      <w:r w:rsidRPr="00C30304">
        <w:rPr>
          <w:rFonts w:hint="eastAsia"/>
        </w:rPr>
        <w:t>：</w:t>
      </w:r>
      <w:r w:rsidRPr="00C30304">
        <w:rPr>
          <w:rFonts w:hint="eastAsia"/>
        </w:rPr>
        <w:t>36</w:t>
      </w:r>
      <w:r w:rsidRPr="00C30304">
        <w:rPr>
          <w:rFonts w:hint="eastAsia"/>
        </w:rPr>
        <w:t>：</w:t>
      </w:r>
      <w:r w:rsidRPr="00C30304">
        <w:rPr>
          <w:rFonts w:hint="eastAsia"/>
        </w:rPr>
        <w:t>36560</w:t>
      </w:r>
    </w:p>
    <w:p w:rsidR="0046211F" w:rsidRPr="00C30304" w:rsidRDefault="0046211F" w:rsidP="0046211F">
      <w:r w:rsidRPr="00C30304">
        <w:t>It means that for the first time</w:t>
      </w:r>
    </w:p>
    <w:p w:rsidR="0046211F" w:rsidRPr="00C30304" w:rsidRDefault="0046211F" w:rsidP="0046211F">
      <w:r w:rsidRPr="00C30304">
        <w:t>in human history</w:t>
      </w:r>
    </w:p>
    <w:p w:rsidR="0046211F" w:rsidRPr="00C30304" w:rsidRDefault="0046211F" w:rsidP="0046211F">
      <w:r w:rsidRPr="00C30304">
        <w:rPr>
          <w:rFonts w:hint="eastAsia"/>
        </w:rPr>
        <w:t>这意味着，人类历史上第一次</w:t>
      </w:r>
    </w:p>
    <w:p w:rsidR="0046211F" w:rsidRPr="00C30304" w:rsidRDefault="0046211F" w:rsidP="0046211F"/>
    <w:p w:rsidR="0046211F" w:rsidRPr="00C30304" w:rsidRDefault="0046211F" w:rsidP="0046211F">
      <w:r w:rsidRPr="00C30304">
        <w:t>673</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37361 - &gt; 00</w:t>
      </w:r>
      <w:r w:rsidRPr="00C30304">
        <w:rPr>
          <w:rFonts w:hint="eastAsia"/>
        </w:rPr>
        <w:t>：</w:t>
      </w:r>
      <w:r w:rsidRPr="00C30304">
        <w:rPr>
          <w:rFonts w:hint="eastAsia"/>
        </w:rPr>
        <w:t>36</w:t>
      </w:r>
      <w:r w:rsidRPr="00C30304">
        <w:rPr>
          <w:rFonts w:hint="eastAsia"/>
        </w:rPr>
        <w:t>：</w:t>
      </w:r>
      <w:r w:rsidRPr="00C30304">
        <w:rPr>
          <w:rFonts w:hint="eastAsia"/>
        </w:rPr>
        <w:t>40063</w:t>
      </w:r>
    </w:p>
    <w:p w:rsidR="0046211F" w:rsidRPr="00C30304" w:rsidRDefault="0046211F" w:rsidP="0046211F">
      <w:r w:rsidRPr="00C30304">
        <w:t>islamic zealots,</w:t>
      </w:r>
    </w:p>
    <w:p w:rsidR="0046211F" w:rsidRPr="00C30304" w:rsidRDefault="0046211F" w:rsidP="0046211F">
      <w:r w:rsidRPr="00C30304">
        <w:t>religious zealots,</w:t>
      </w:r>
    </w:p>
    <w:p w:rsidR="0046211F" w:rsidRPr="00C30304" w:rsidRDefault="0046211F" w:rsidP="0046211F"/>
    <w:p w:rsidR="0046211F" w:rsidRPr="00C30304" w:rsidRDefault="0046211F" w:rsidP="0046211F">
      <w:r w:rsidRPr="00C30304">
        <w:t>674</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40731 - &gt; 00</w:t>
      </w:r>
      <w:r w:rsidRPr="00C30304">
        <w:rPr>
          <w:rFonts w:hint="eastAsia"/>
        </w:rPr>
        <w:t>：</w:t>
      </w:r>
      <w:r w:rsidRPr="00C30304">
        <w:rPr>
          <w:rFonts w:hint="eastAsia"/>
        </w:rPr>
        <w:t>36</w:t>
      </w:r>
      <w:r w:rsidRPr="00C30304">
        <w:rPr>
          <w:rFonts w:hint="eastAsia"/>
        </w:rPr>
        <w:t>：</w:t>
      </w:r>
      <w:r w:rsidRPr="00C30304">
        <w:rPr>
          <w:rFonts w:hint="eastAsia"/>
        </w:rPr>
        <w:t>43066</w:t>
      </w:r>
    </w:p>
    <w:p w:rsidR="0046211F" w:rsidRPr="00C30304" w:rsidRDefault="0046211F" w:rsidP="0046211F">
      <w:r w:rsidRPr="00C30304">
        <w:t>will get their hand on</w:t>
      </w:r>
    </w:p>
    <w:p w:rsidR="0046211F" w:rsidRPr="00C30304" w:rsidRDefault="0046211F" w:rsidP="0046211F"/>
    <w:p w:rsidR="0046211F" w:rsidRPr="00C30304" w:rsidRDefault="0046211F" w:rsidP="0046211F">
      <w:r w:rsidRPr="00C30304">
        <w:t>675</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43068 - &gt; 00</w:t>
      </w:r>
      <w:r w:rsidRPr="00C30304">
        <w:rPr>
          <w:rFonts w:hint="eastAsia"/>
        </w:rPr>
        <w:t>：</w:t>
      </w:r>
      <w:r w:rsidRPr="00C30304">
        <w:rPr>
          <w:rFonts w:hint="eastAsia"/>
        </w:rPr>
        <w:t>36</w:t>
      </w:r>
      <w:r w:rsidRPr="00C30304">
        <w:rPr>
          <w:rFonts w:hint="eastAsia"/>
        </w:rPr>
        <w:t>：</w:t>
      </w:r>
      <w:r w:rsidRPr="00C30304">
        <w:rPr>
          <w:rFonts w:hint="eastAsia"/>
        </w:rPr>
        <w:t>46036</w:t>
      </w:r>
    </w:p>
    <w:p w:rsidR="0046211F" w:rsidRPr="00C30304" w:rsidRDefault="0046211F" w:rsidP="0046211F">
      <w:r w:rsidRPr="00C30304">
        <w:t>the most dangerous,</w:t>
      </w:r>
    </w:p>
    <w:p w:rsidR="0046211F" w:rsidRPr="00C30304" w:rsidRDefault="0046211F" w:rsidP="0046211F">
      <w:r w:rsidRPr="00C30304">
        <w:t>devastating weapons,</w:t>
      </w:r>
    </w:p>
    <w:p w:rsidR="0046211F" w:rsidRPr="00C30304" w:rsidRDefault="0046211F" w:rsidP="0046211F">
      <w:r w:rsidRPr="00C30304">
        <w:rPr>
          <w:rFonts w:hint="eastAsia"/>
        </w:rPr>
        <w:t>由伊斯兰狂热分子、宗教狂热者掌握着最危险的、毁灭性的武器，</w:t>
      </w:r>
    </w:p>
    <w:p w:rsidR="0046211F" w:rsidRPr="00C30304" w:rsidRDefault="0046211F" w:rsidP="0046211F"/>
    <w:p w:rsidR="0046211F" w:rsidRPr="00C30304" w:rsidRDefault="0046211F" w:rsidP="0046211F">
      <w:r w:rsidRPr="00C30304">
        <w:t>676</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46038 - &gt; 00</w:t>
      </w:r>
      <w:r w:rsidRPr="00C30304">
        <w:rPr>
          <w:rFonts w:hint="eastAsia"/>
        </w:rPr>
        <w:t>：</w:t>
      </w:r>
      <w:r w:rsidRPr="00C30304">
        <w:rPr>
          <w:rFonts w:hint="eastAsia"/>
        </w:rPr>
        <w:t>36</w:t>
      </w:r>
      <w:r w:rsidRPr="00C30304">
        <w:rPr>
          <w:rFonts w:hint="eastAsia"/>
        </w:rPr>
        <w:t>：</w:t>
      </w:r>
      <w:r w:rsidRPr="00C30304">
        <w:rPr>
          <w:rFonts w:hint="eastAsia"/>
        </w:rPr>
        <w:t>48805</w:t>
      </w:r>
    </w:p>
    <w:p w:rsidR="0046211F" w:rsidRPr="00C30304" w:rsidRDefault="0046211F" w:rsidP="0046211F">
      <w:r w:rsidRPr="00C30304">
        <w:t>and the world should</w:t>
      </w:r>
    </w:p>
    <w:p w:rsidR="0046211F" w:rsidRPr="00C30304" w:rsidRDefault="0046211F" w:rsidP="0046211F">
      <w:r w:rsidRPr="00C30304">
        <w:t>prevent this.</w:t>
      </w:r>
    </w:p>
    <w:p w:rsidR="0046211F" w:rsidRPr="00C30304" w:rsidRDefault="0046211F" w:rsidP="0046211F">
      <w:r w:rsidRPr="00C30304">
        <w:rPr>
          <w:rFonts w:hint="eastAsia"/>
        </w:rPr>
        <w:t>而全世界应该阻止这件事的发生。</w:t>
      </w:r>
    </w:p>
    <w:p w:rsidR="0046211F" w:rsidRPr="00C30304" w:rsidRDefault="0046211F" w:rsidP="0046211F"/>
    <w:p w:rsidR="0046211F" w:rsidRPr="00C30304" w:rsidRDefault="0046211F" w:rsidP="0046211F">
      <w:r w:rsidRPr="00C30304">
        <w:t>677</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50975 - &gt; 00</w:t>
      </w:r>
      <w:r w:rsidRPr="00C30304">
        <w:rPr>
          <w:rFonts w:hint="eastAsia"/>
        </w:rPr>
        <w:t>：</w:t>
      </w:r>
      <w:r w:rsidRPr="00C30304">
        <w:rPr>
          <w:rFonts w:hint="eastAsia"/>
        </w:rPr>
        <w:t>36</w:t>
      </w:r>
      <w:r w:rsidRPr="00C30304">
        <w:rPr>
          <w:rFonts w:hint="eastAsia"/>
        </w:rPr>
        <w:t>：</w:t>
      </w:r>
      <w:r w:rsidRPr="00C30304">
        <w:rPr>
          <w:rFonts w:hint="eastAsia"/>
        </w:rPr>
        <w:t>54744</w:t>
      </w:r>
    </w:p>
    <w:p w:rsidR="0046211F" w:rsidRPr="00C30304" w:rsidRDefault="0046211F" w:rsidP="0046211F">
      <w:r w:rsidRPr="00C30304">
        <w:t>Samore:&lt;i&gt; The Israelis believe&lt;/i&gt;</w:t>
      </w:r>
    </w:p>
    <w:p w:rsidR="0046211F" w:rsidRPr="00C30304" w:rsidRDefault="0046211F" w:rsidP="0046211F">
      <w:r w:rsidRPr="00C30304">
        <w:t>&lt;i&gt; that the iranian leadership&lt;/i&gt;</w:t>
      </w:r>
    </w:p>
    <w:p w:rsidR="0046211F" w:rsidRPr="00C30304" w:rsidRDefault="0046211F" w:rsidP="0046211F">
      <w:r w:rsidRPr="00C30304">
        <w:rPr>
          <w:rFonts w:hint="eastAsia"/>
        </w:rPr>
        <w:t>萨莫尔：以色列人相信伊朗领导层</w:t>
      </w:r>
    </w:p>
    <w:p w:rsidR="0046211F" w:rsidRPr="00C30304" w:rsidRDefault="0046211F" w:rsidP="0046211F"/>
    <w:p w:rsidR="0046211F" w:rsidRPr="00C30304" w:rsidRDefault="0046211F" w:rsidP="0046211F">
      <w:r w:rsidRPr="00C30304">
        <w:t>678</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54746 - &gt; 00</w:t>
      </w:r>
      <w:r w:rsidRPr="00C30304">
        <w:rPr>
          <w:rFonts w:hint="eastAsia"/>
        </w:rPr>
        <w:t>：</w:t>
      </w:r>
      <w:r w:rsidRPr="00C30304">
        <w:rPr>
          <w:rFonts w:hint="eastAsia"/>
        </w:rPr>
        <w:t>36</w:t>
      </w:r>
      <w:r w:rsidRPr="00C30304">
        <w:rPr>
          <w:rFonts w:hint="eastAsia"/>
        </w:rPr>
        <w:t>：</w:t>
      </w:r>
      <w:r w:rsidRPr="00C30304">
        <w:rPr>
          <w:rFonts w:hint="eastAsia"/>
        </w:rPr>
        <w:t>57681</w:t>
      </w:r>
    </w:p>
    <w:p w:rsidR="0046211F" w:rsidRPr="00C30304" w:rsidRDefault="0046211F" w:rsidP="0046211F">
      <w:r w:rsidRPr="00C30304">
        <w:t>&lt;i&gt; has already made the decision&lt;/i&gt;</w:t>
      </w:r>
    </w:p>
    <w:p w:rsidR="0046211F" w:rsidRPr="00C30304" w:rsidRDefault="0046211F" w:rsidP="0046211F">
      <w:r w:rsidRPr="00C30304">
        <w:t>&lt;i&gt; to build nuclear weapons&lt;/i&gt;</w:t>
      </w:r>
    </w:p>
    <w:p w:rsidR="0046211F" w:rsidRPr="00C30304" w:rsidRDefault="0046211F" w:rsidP="0046211F"/>
    <w:p w:rsidR="0046211F" w:rsidRPr="00C30304" w:rsidRDefault="0046211F" w:rsidP="0046211F">
      <w:r w:rsidRPr="00C30304">
        <w:t>679</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57683 - &gt; 00</w:t>
      </w:r>
      <w:r w:rsidRPr="00C30304">
        <w:rPr>
          <w:rFonts w:hint="eastAsia"/>
        </w:rPr>
        <w:t>：</w:t>
      </w:r>
      <w:r w:rsidRPr="00C30304">
        <w:rPr>
          <w:rFonts w:hint="eastAsia"/>
        </w:rPr>
        <w:t>36</w:t>
      </w:r>
      <w:r w:rsidRPr="00C30304">
        <w:rPr>
          <w:rFonts w:hint="eastAsia"/>
        </w:rPr>
        <w:t>：</w:t>
      </w:r>
      <w:r w:rsidRPr="00C30304">
        <w:rPr>
          <w:rFonts w:hint="eastAsia"/>
        </w:rPr>
        <w:t>59583</w:t>
      </w:r>
    </w:p>
    <w:p w:rsidR="0046211F" w:rsidRPr="00C30304" w:rsidRDefault="0046211F" w:rsidP="0046211F">
      <w:r w:rsidRPr="00C30304">
        <w:lastRenderedPageBreak/>
        <w:t>&lt;i&gt; when they think&lt;/i&gt;</w:t>
      </w:r>
    </w:p>
    <w:p w:rsidR="0046211F" w:rsidRPr="00C30304" w:rsidRDefault="0046211F" w:rsidP="0046211F">
      <w:r w:rsidRPr="00C30304">
        <w:t>&lt;i&gt; they can get away with it.&lt;/i&gt;</w:t>
      </w:r>
    </w:p>
    <w:p w:rsidR="0046211F" w:rsidRPr="00C30304" w:rsidRDefault="0046211F" w:rsidP="0046211F">
      <w:r w:rsidRPr="00C30304">
        <w:rPr>
          <w:rFonts w:hint="eastAsia"/>
        </w:rPr>
        <w:t>一旦他们认为可以逃脱处罚，就会做出制造核武器的决定。</w:t>
      </w:r>
    </w:p>
    <w:p w:rsidR="0046211F" w:rsidRPr="00C30304" w:rsidRDefault="0046211F" w:rsidP="0046211F"/>
    <w:p w:rsidR="0046211F" w:rsidRPr="00C30304" w:rsidRDefault="0046211F" w:rsidP="0046211F">
      <w:r w:rsidRPr="00C30304">
        <w:t>680</w:t>
      </w:r>
    </w:p>
    <w:p w:rsidR="0046211F" w:rsidRPr="00C30304" w:rsidRDefault="0046211F" w:rsidP="0046211F">
      <w:r w:rsidRPr="00C30304">
        <w:rPr>
          <w:rFonts w:hint="eastAsia"/>
        </w:rPr>
        <w:t>00</w:t>
      </w:r>
      <w:r w:rsidRPr="00C30304">
        <w:rPr>
          <w:rFonts w:hint="eastAsia"/>
        </w:rPr>
        <w:t>：</w:t>
      </w:r>
      <w:r w:rsidRPr="00C30304">
        <w:rPr>
          <w:rFonts w:hint="eastAsia"/>
        </w:rPr>
        <w:t>36</w:t>
      </w:r>
      <w:r w:rsidRPr="00C30304">
        <w:rPr>
          <w:rFonts w:hint="eastAsia"/>
        </w:rPr>
        <w:t>：</w:t>
      </w:r>
      <w:r w:rsidRPr="00C30304">
        <w:rPr>
          <w:rFonts w:hint="eastAsia"/>
        </w:rPr>
        <w:t>59984 - &gt; 00</w:t>
      </w:r>
      <w:r w:rsidRPr="00C30304">
        <w:rPr>
          <w:rFonts w:hint="eastAsia"/>
        </w:rPr>
        <w:t>：</w:t>
      </w:r>
      <w:r w:rsidRPr="00C30304">
        <w:rPr>
          <w:rFonts w:hint="eastAsia"/>
        </w:rPr>
        <w:t>37</w:t>
      </w:r>
      <w:r w:rsidRPr="00C30304">
        <w:rPr>
          <w:rFonts w:hint="eastAsia"/>
        </w:rPr>
        <w:t>：</w:t>
      </w:r>
      <w:r w:rsidRPr="00C30304">
        <w:rPr>
          <w:rFonts w:hint="eastAsia"/>
        </w:rPr>
        <w:t>02752</w:t>
      </w:r>
    </w:p>
    <w:p w:rsidR="0046211F" w:rsidRPr="00C30304" w:rsidRDefault="0046211F" w:rsidP="0046211F">
      <w:r w:rsidRPr="00C30304">
        <w:t>&lt;i&gt; The view in the U.S.&lt;/i&gt;</w:t>
      </w:r>
    </w:p>
    <w:p w:rsidR="0046211F" w:rsidRPr="00C30304" w:rsidRDefault="0046211F" w:rsidP="0046211F">
      <w:r w:rsidRPr="00C30304">
        <w:t>&lt;i&gt; is that the iranians&lt;/i&gt;</w:t>
      </w:r>
    </w:p>
    <w:p w:rsidR="0046211F" w:rsidRPr="00C30304" w:rsidRDefault="0046211F" w:rsidP="0046211F">
      <w:r w:rsidRPr="00C30304">
        <w:rPr>
          <w:rFonts w:hint="eastAsia"/>
        </w:rPr>
        <w:t>而美国的观点则是伊朗人</w:t>
      </w:r>
    </w:p>
    <w:p w:rsidR="0046211F" w:rsidRPr="00C30304" w:rsidRDefault="0046211F" w:rsidP="0046211F"/>
    <w:p w:rsidR="0046211F" w:rsidRPr="00C30304" w:rsidRDefault="0046211F" w:rsidP="0046211F">
      <w:r w:rsidRPr="00C30304">
        <w:t>681</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02754 - &gt; 00</w:t>
      </w:r>
      <w:r w:rsidRPr="00C30304">
        <w:rPr>
          <w:rFonts w:hint="eastAsia"/>
        </w:rPr>
        <w:t>：</w:t>
      </w:r>
      <w:r w:rsidRPr="00C30304">
        <w:rPr>
          <w:rFonts w:hint="eastAsia"/>
        </w:rPr>
        <w:t>37</w:t>
      </w:r>
      <w:r w:rsidRPr="00C30304">
        <w:rPr>
          <w:rFonts w:hint="eastAsia"/>
        </w:rPr>
        <w:t>：</w:t>
      </w:r>
      <w:r w:rsidRPr="00C30304">
        <w:rPr>
          <w:rFonts w:hint="eastAsia"/>
        </w:rPr>
        <w:t>04921</w:t>
      </w:r>
    </w:p>
    <w:p w:rsidR="0046211F" w:rsidRPr="00C30304" w:rsidRDefault="0046211F" w:rsidP="0046211F">
      <w:r w:rsidRPr="00C30304">
        <w:t>&lt;i&gt; haven't made that&lt;/i&gt;</w:t>
      </w:r>
    </w:p>
    <w:p w:rsidR="0046211F" w:rsidRPr="00C30304" w:rsidRDefault="0046211F" w:rsidP="0046211F">
      <w:r w:rsidRPr="00C30304">
        <w:t>&lt;i&gt; final decision yet.&lt;/i&gt;</w:t>
      </w:r>
    </w:p>
    <w:p w:rsidR="0046211F" w:rsidRPr="00C30304" w:rsidRDefault="0046211F" w:rsidP="0046211F">
      <w:r w:rsidRPr="00C30304">
        <w:rPr>
          <w:rFonts w:hint="eastAsia"/>
        </w:rPr>
        <w:t>目前还没有最终做出决定。</w:t>
      </w:r>
    </w:p>
    <w:p w:rsidR="0046211F" w:rsidRPr="00C30304" w:rsidRDefault="0046211F" w:rsidP="0046211F"/>
    <w:p w:rsidR="0046211F" w:rsidRPr="00C30304" w:rsidRDefault="0046211F" w:rsidP="0046211F">
      <w:r w:rsidRPr="00C30304">
        <w:t>682</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05890 - &gt; 00</w:t>
      </w:r>
      <w:r w:rsidRPr="00C30304">
        <w:rPr>
          <w:rFonts w:hint="eastAsia"/>
        </w:rPr>
        <w:t>：</w:t>
      </w:r>
      <w:r w:rsidRPr="00C30304">
        <w:rPr>
          <w:rFonts w:hint="eastAsia"/>
        </w:rPr>
        <w:t>37</w:t>
      </w:r>
      <w:r w:rsidRPr="00C30304">
        <w:rPr>
          <w:rFonts w:hint="eastAsia"/>
        </w:rPr>
        <w:t>：</w:t>
      </w:r>
      <w:r w:rsidRPr="00C30304">
        <w:rPr>
          <w:rFonts w:hint="eastAsia"/>
        </w:rPr>
        <w:t>07824</w:t>
      </w:r>
    </w:p>
    <w:p w:rsidR="0046211F" w:rsidRPr="00C30304" w:rsidRDefault="0046211F" w:rsidP="0046211F">
      <w:r w:rsidRPr="00C30304">
        <w:t>To me, that doesn't make</w:t>
      </w:r>
    </w:p>
    <w:p w:rsidR="0046211F" w:rsidRPr="00C30304" w:rsidRDefault="0046211F" w:rsidP="0046211F">
      <w:r w:rsidRPr="00C30304">
        <w:t>any difference.</w:t>
      </w:r>
    </w:p>
    <w:p w:rsidR="0046211F" w:rsidRPr="00C30304" w:rsidRDefault="0046211F" w:rsidP="0046211F">
      <w:r w:rsidRPr="00C30304">
        <w:rPr>
          <w:rFonts w:hint="eastAsia"/>
        </w:rPr>
        <w:t>对我来说，这并不存在任何区别。</w:t>
      </w:r>
    </w:p>
    <w:p w:rsidR="0046211F" w:rsidRPr="00C30304" w:rsidRDefault="0046211F" w:rsidP="0046211F"/>
    <w:p w:rsidR="0046211F" w:rsidRPr="00C30304" w:rsidRDefault="0046211F" w:rsidP="0046211F">
      <w:r w:rsidRPr="00C30304">
        <w:t>683</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07826 - &gt; 00</w:t>
      </w:r>
      <w:r w:rsidRPr="00C30304">
        <w:rPr>
          <w:rFonts w:hint="eastAsia"/>
        </w:rPr>
        <w:t>：</w:t>
      </w:r>
      <w:r w:rsidRPr="00C30304">
        <w:rPr>
          <w:rFonts w:hint="eastAsia"/>
        </w:rPr>
        <w:t>37</w:t>
      </w:r>
      <w:r w:rsidRPr="00C30304">
        <w:rPr>
          <w:rFonts w:hint="eastAsia"/>
        </w:rPr>
        <w:t>：</w:t>
      </w:r>
      <w:r w:rsidRPr="00C30304">
        <w:rPr>
          <w:rFonts w:hint="eastAsia"/>
        </w:rPr>
        <w:t>09559</w:t>
      </w:r>
    </w:p>
    <w:p w:rsidR="0046211F" w:rsidRPr="00C30304" w:rsidRDefault="0046211F" w:rsidP="0046211F">
      <w:r w:rsidRPr="00C30304">
        <w:t>I mean, it really doesn't make</w:t>
      </w:r>
    </w:p>
    <w:p w:rsidR="0046211F" w:rsidRPr="00C30304" w:rsidRDefault="0046211F" w:rsidP="0046211F">
      <w:r w:rsidRPr="00C30304">
        <w:t>any difference,</w:t>
      </w:r>
    </w:p>
    <w:p w:rsidR="0046211F" w:rsidRPr="00C30304" w:rsidRDefault="0046211F" w:rsidP="0046211F">
      <w:r w:rsidRPr="00C30304">
        <w:rPr>
          <w:rFonts w:hint="eastAsia"/>
        </w:rPr>
        <w:t>我的意思是，这真的没有任何区别，</w:t>
      </w:r>
    </w:p>
    <w:p w:rsidR="0046211F" w:rsidRPr="00C30304" w:rsidRDefault="0046211F" w:rsidP="0046211F"/>
    <w:p w:rsidR="0046211F" w:rsidRPr="00C30304" w:rsidRDefault="0046211F" w:rsidP="0046211F">
      <w:r w:rsidRPr="00C30304">
        <w:t>684</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09561 - &gt; 00</w:t>
      </w:r>
      <w:r w:rsidRPr="00C30304">
        <w:rPr>
          <w:rFonts w:hint="eastAsia"/>
        </w:rPr>
        <w:t>：</w:t>
      </w:r>
      <w:r w:rsidRPr="00C30304">
        <w:rPr>
          <w:rFonts w:hint="eastAsia"/>
        </w:rPr>
        <w:t>37</w:t>
      </w:r>
      <w:r w:rsidRPr="00C30304">
        <w:rPr>
          <w:rFonts w:hint="eastAsia"/>
        </w:rPr>
        <w:t>：</w:t>
      </w:r>
      <w:r w:rsidRPr="00C30304">
        <w:rPr>
          <w:rFonts w:hint="eastAsia"/>
        </w:rPr>
        <w:t>12729</w:t>
      </w:r>
    </w:p>
    <w:p w:rsidR="0046211F" w:rsidRPr="00C30304" w:rsidRDefault="0046211F" w:rsidP="0046211F">
      <w:r w:rsidRPr="00C30304">
        <w:t>and it's probably unknowable,</w:t>
      </w:r>
    </w:p>
    <w:p w:rsidR="0046211F" w:rsidRPr="00C30304" w:rsidRDefault="0046211F" w:rsidP="0046211F">
      <w:r w:rsidRPr="00C30304">
        <w:t>unless you can put, you know,</w:t>
      </w:r>
    </w:p>
    <w:p w:rsidR="0046211F" w:rsidRPr="00C30304" w:rsidRDefault="0046211F" w:rsidP="0046211F">
      <w:r w:rsidRPr="00C30304">
        <w:rPr>
          <w:rFonts w:hint="eastAsia"/>
        </w:rPr>
        <w:t>这可能是不可知的，除非你能说，</w:t>
      </w:r>
    </w:p>
    <w:p w:rsidR="0046211F" w:rsidRPr="00C30304" w:rsidRDefault="0046211F" w:rsidP="0046211F">
      <w:r w:rsidRPr="00C30304">
        <w:t xml:space="preserve"> </w:t>
      </w:r>
    </w:p>
    <w:p w:rsidR="0046211F" w:rsidRPr="00C30304" w:rsidRDefault="0046211F" w:rsidP="0046211F">
      <w:r w:rsidRPr="00C30304">
        <w:t>685</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12731 - &gt; 00</w:t>
      </w:r>
      <w:r w:rsidRPr="00C30304">
        <w:rPr>
          <w:rFonts w:hint="eastAsia"/>
        </w:rPr>
        <w:t>：</w:t>
      </w:r>
      <w:r w:rsidRPr="00C30304">
        <w:rPr>
          <w:rFonts w:hint="eastAsia"/>
        </w:rPr>
        <w:t>37</w:t>
      </w:r>
      <w:r w:rsidRPr="00C30304">
        <w:rPr>
          <w:rFonts w:hint="eastAsia"/>
        </w:rPr>
        <w:t>：</w:t>
      </w:r>
      <w:r w:rsidRPr="00C30304">
        <w:rPr>
          <w:rFonts w:hint="eastAsia"/>
        </w:rPr>
        <w:t>16099</w:t>
      </w:r>
    </w:p>
    <w:p w:rsidR="0046211F" w:rsidRPr="00C30304" w:rsidRDefault="0046211F" w:rsidP="0046211F">
      <w:r w:rsidRPr="00C30304">
        <w:t>supreme leader khamenei</w:t>
      </w:r>
    </w:p>
    <w:p w:rsidR="0046211F" w:rsidRPr="00C30304" w:rsidRDefault="0046211F" w:rsidP="0046211F">
      <w:r w:rsidRPr="00C30304">
        <w:t>on the couch and interview him.</w:t>
      </w:r>
    </w:p>
    <w:p w:rsidR="0046211F" w:rsidRPr="00C30304" w:rsidRDefault="0046211F" w:rsidP="0046211F">
      <w:r w:rsidRPr="00C30304">
        <w:rPr>
          <w:rFonts w:hint="eastAsia"/>
        </w:rPr>
        <w:t>你能与其最高领袖哈梅内伊坐到沙发上并与其面谈。</w:t>
      </w:r>
    </w:p>
    <w:p w:rsidR="0046211F" w:rsidRPr="00C30304" w:rsidRDefault="0046211F" w:rsidP="0046211F"/>
    <w:p w:rsidR="0046211F" w:rsidRPr="00C30304" w:rsidRDefault="0046211F" w:rsidP="0046211F">
      <w:r w:rsidRPr="00C30304">
        <w:t>686</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16101 - &gt; 00</w:t>
      </w:r>
      <w:r w:rsidRPr="00C30304">
        <w:rPr>
          <w:rFonts w:hint="eastAsia"/>
        </w:rPr>
        <w:t>：</w:t>
      </w:r>
      <w:r w:rsidRPr="00C30304">
        <w:rPr>
          <w:rFonts w:hint="eastAsia"/>
        </w:rPr>
        <w:t>37</w:t>
      </w:r>
      <w:r w:rsidRPr="00C30304">
        <w:rPr>
          <w:rFonts w:hint="eastAsia"/>
        </w:rPr>
        <w:t>：</w:t>
      </w:r>
      <w:r w:rsidRPr="00C30304">
        <w:rPr>
          <w:rFonts w:hint="eastAsia"/>
        </w:rPr>
        <w:t>19035</w:t>
      </w:r>
    </w:p>
    <w:p w:rsidR="0046211F" w:rsidRPr="00C30304" w:rsidRDefault="0046211F" w:rsidP="0046211F">
      <w:r w:rsidRPr="00C30304">
        <w:t>&lt;i&gt; I think, you know,&lt;/i&gt;</w:t>
      </w:r>
    </w:p>
    <w:p w:rsidR="0046211F" w:rsidRPr="00C30304" w:rsidRDefault="0046211F" w:rsidP="0046211F">
      <w:r w:rsidRPr="00C30304">
        <w:t>&lt;i&gt; from our standpoint,&lt;/i&gt;</w:t>
      </w:r>
    </w:p>
    <w:p w:rsidR="0046211F" w:rsidRPr="00C30304" w:rsidRDefault="0046211F" w:rsidP="0046211F">
      <w:r w:rsidRPr="00C30304">
        <w:rPr>
          <w:rFonts w:hint="eastAsia"/>
        </w:rPr>
        <w:lastRenderedPageBreak/>
        <w:t>我想，你也知道，</w:t>
      </w:r>
    </w:p>
    <w:p w:rsidR="0046211F" w:rsidRPr="00C30304" w:rsidRDefault="0046211F" w:rsidP="0046211F">
      <w:r w:rsidRPr="00C30304">
        <w:rPr>
          <w:rFonts w:hint="eastAsia"/>
        </w:rPr>
        <w:t>从我们的角度来看，</w:t>
      </w:r>
    </w:p>
    <w:p w:rsidR="0046211F" w:rsidRPr="00C30304" w:rsidRDefault="0046211F" w:rsidP="0046211F"/>
    <w:p w:rsidR="0046211F" w:rsidRPr="00C30304" w:rsidRDefault="0046211F" w:rsidP="0046211F">
      <w:r w:rsidRPr="00C30304">
        <w:t>687</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19037 - &gt; 00</w:t>
      </w:r>
      <w:r w:rsidRPr="00C30304">
        <w:rPr>
          <w:rFonts w:hint="eastAsia"/>
        </w:rPr>
        <w:t>：</w:t>
      </w:r>
      <w:r w:rsidRPr="00C30304">
        <w:rPr>
          <w:rFonts w:hint="eastAsia"/>
        </w:rPr>
        <w:t>37</w:t>
      </w:r>
      <w:r w:rsidRPr="00C30304">
        <w:rPr>
          <w:rFonts w:hint="eastAsia"/>
        </w:rPr>
        <w:t>：</w:t>
      </w:r>
      <w:r w:rsidRPr="00C30304">
        <w:rPr>
          <w:rFonts w:hint="eastAsia"/>
        </w:rPr>
        <w:t>21671</w:t>
      </w:r>
    </w:p>
    <w:p w:rsidR="0046211F" w:rsidRPr="00C30304" w:rsidRDefault="0046211F" w:rsidP="0046211F">
      <w:r w:rsidRPr="00C30304">
        <w:t>&lt;i&gt; stopping Iran from getting&lt;/i&gt;</w:t>
      </w:r>
    </w:p>
    <w:p w:rsidR="0046211F" w:rsidRPr="00C30304" w:rsidRDefault="0046211F" w:rsidP="0046211F">
      <w:r w:rsidRPr="00C30304">
        <w:t>&lt;i&gt; the threshold capacity&lt;/i&gt;</w:t>
      </w:r>
    </w:p>
    <w:p w:rsidR="0046211F" w:rsidRPr="00C30304" w:rsidRDefault="0046211F" w:rsidP="0046211F"/>
    <w:p w:rsidR="0046211F" w:rsidRPr="00C30304" w:rsidRDefault="0046211F" w:rsidP="0046211F">
      <w:r w:rsidRPr="00C30304">
        <w:t>688</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21673 - &gt; 00</w:t>
      </w:r>
      <w:r w:rsidRPr="00C30304">
        <w:rPr>
          <w:rFonts w:hint="eastAsia"/>
        </w:rPr>
        <w:t>：</w:t>
      </w:r>
      <w:r w:rsidRPr="00C30304">
        <w:rPr>
          <w:rFonts w:hint="eastAsia"/>
        </w:rPr>
        <w:t>37</w:t>
      </w:r>
      <w:r w:rsidRPr="00C30304">
        <w:rPr>
          <w:rFonts w:hint="eastAsia"/>
        </w:rPr>
        <w:t>：</w:t>
      </w:r>
      <w:r w:rsidRPr="00C30304">
        <w:rPr>
          <w:rFonts w:hint="eastAsia"/>
        </w:rPr>
        <w:t>24808</w:t>
      </w:r>
    </w:p>
    <w:p w:rsidR="0046211F" w:rsidRPr="00C30304" w:rsidRDefault="0046211F" w:rsidP="0046211F">
      <w:r w:rsidRPr="00C30304">
        <w:t>&lt;i&gt; is, you know,&lt;/i&gt;</w:t>
      </w:r>
    </w:p>
    <w:p w:rsidR="0046211F" w:rsidRPr="00C30304" w:rsidRDefault="0046211F" w:rsidP="0046211F">
      <w:r w:rsidRPr="00C30304">
        <w:t>&lt;i&gt; the primary policy objective.&lt;/i&gt;</w:t>
      </w:r>
    </w:p>
    <w:p w:rsidR="0046211F" w:rsidRPr="00C30304" w:rsidRDefault="0046211F" w:rsidP="0046211F">
      <w:r w:rsidRPr="00C30304">
        <w:rPr>
          <w:rFonts w:hint="eastAsia"/>
        </w:rPr>
        <w:t>阻止伊朗获得核武器制造的入门能力是我们主要的政策目标。</w:t>
      </w:r>
    </w:p>
    <w:p w:rsidR="0046211F" w:rsidRPr="00C30304" w:rsidRDefault="0046211F" w:rsidP="0046211F"/>
    <w:p w:rsidR="0046211F" w:rsidRPr="00C30304" w:rsidRDefault="0046211F" w:rsidP="0046211F">
      <w:r w:rsidRPr="00C30304">
        <w:t>689</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26110 - &gt; 00</w:t>
      </w:r>
      <w:r w:rsidRPr="00C30304">
        <w:rPr>
          <w:rFonts w:hint="eastAsia"/>
        </w:rPr>
        <w:t>：</w:t>
      </w:r>
      <w:r w:rsidRPr="00C30304">
        <w:rPr>
          <w:rFonts w:hint="eastAsia"/>
        </w:rPr>
        <w:t>37</w:t>
      </w:r>
      <w:r w:rsidRPr="00C30304">
        <w:rPr>
          <w:rFonts w:hint="eastAsia"/>
        </w:rPr>
        <w:t>：</w:t>
      </w:r>
      <w:r w:rsidRPr="00C30304">
        <w:rPr>
          <w:rFonts w:hint="eastAsia"/>
        </w:rPr>
        <w:t>28211</w:t>
      </w:r>
    </w:p>
    <w:p w:rsidR="0046211F" w:rsidRPr="00C30304" w:rsidRDefault="0046211F" w:rsidP="0046211F">
      <w:r w:rsidRPr="00C30304">
        <w:t>&lt;i&gt; Once they have&lt;/i&gt;</w:t>
      </w:r>
    </w:p>
    <w:p w:rsidR="0046211F" w:rsidRPr="00C30304" w:rsidRDefault="0046211F" w:rsidP="0046211F">
      <w:r w:rsidRPr="00C30304">
        <w:t>&lt;i&gt; the fissile material,&lt;/i&gt;</w:t>
      </w:r>
    </w:p>
    <w:p w:rsidR="0046211F" w:rsidRPr="00C30304" w:rsidRDefault="0046211F" w:rsidP="0046211F">
      <w:r w:rsidRPr="00C30304">
        <w:rPr>
          <w:rFonts w:hint="eastAsia"/>
        </w:rPr>
        <w:t>一旦他们掌握了裂变材料，</w:t>
      </w:r>
    </w:p>
    <w:p w:rsidR="0046211F" w:rsidRPr="00C30304" w:rsidRDefault="0046211F" w:rsidP="0046211F"/>
    <w:p w:rsidR="0046211F" w:rsidRPr="00C30304" w:rsidRDefault="0046211F" w:rsidP="0046211F">
      <w:r w:rsidRPr="00C30304">
        <w:t>690</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28213 - &gt; 00</w:t>
      </w:r>
      <w:r w:rsidRPr="00C30304">
        <w:rPr>
          <w:rFonts w:hint="eastAsia"/>
        </w:rPr>
        <w:t>：</w:t>
      </w:r>
      <w:r w:rsidRPr="00C30304">
        <w:rPr>
          <w:rFonts w:hint="eastAsia"/>
        </w:rPr>
        <w:t>37</w:t>
      </w:r>
      <w:r w:rsidRPr="00C30304">
        <w:rPr>
          <w:rFonts w:hint="eastAsia"/>
        </w:rPr>
        <w:t>：</w:t>
      </w:r>
      <w:r w:rsidRPr="00C30304">
        <w:rPr>
          <w:rFonts w:hint="eastAsia"/>
        </w:rPr>
        <w:t>30614</w:t>
      </w:r>
    </w:p>
    <w:p w:rsidR="0046211F" w:rsidRPr="00C30304" w:rsidRDefault="0046211F" w:rsidP="0046211F">
      <w:r w:rsidRPr="00C30304">
        <w:t>&lt;i&gt; once they have the capacity to&lt;/i&gt;</w:t>
      </w:r>
    </w:p>
    <w:p w:rsidR="0046211F" w:rsidRPr="00C30304" w:rsidRDefault="0046211F" w:rsidP="0046211F">
      <w:r w:rsidRPr="00C30304">
        <w:t>&lt;i&gt; produce nuclear weapons,&lt;/i&gt;</w:t>
      </w:r>
    </w:p>
    <w:p w:rsidR="0046211F" w:rsidRPr="00C30304" w:rsidRDefault="0046211F" w:rsidP="0046211F">
      <w:r w:rsidRPr="00C30304">
        <w:rPr>
          <w:rFonts w:hint="eastAsia"/>
        </w:rPr>
        <w:t>一旦他们有能力制造出核武器，</w:t>
      </w:r>
    </w:p>
    <w:p w:rsidR="0046211F" w:rsidRPr="00C30304" w:rsidRDefault="0046211F" w:rsidP="0046211F"/>
    <w:p w:rsidR="0046211F" w:rsidRPr="00C30304" w:rsidRDefault="0046211F" w:rsidP="0046211F">
      <w:r w:rsidRPr="00C30304">
        <w:t>691</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30616 - &gt; 00</w:t>
      </w:r>
      <w:r w:rsidRPr="00C30304">
        <w:rPr>
          <w:rFonts w:hint="eastAsia"/>
        </w:rPr>
        <w:t>：</w:t>
      </w:r>
      <w:r w:rsidRPr="00C30304">
        <w:rPr>
          <w:rFonts w:hint="eastAsia"/>
        </w:rPr>
        <w:t>37</w:t>
      </w:r>
      <w:r w:rsidRPr="00C30304">
        <w:rPr>
          <w:rFonts w:hint="eastAsia"/>
        </w:rPr>
        <w:t>：</w:t>
      </w:r>
      <w:r w:rsidRPr="00C30304">
        <w:rPr>
          <w:rFonts w:hint="eastAsia"/>
        </w:rPr>
        <w:t>31982</w:t>
      </w:r>
    </w:p>
    <w:p w:rsidR="0046211F" w:rsidRPr="00C30304" w:rsidRDefault="0046211F" w:rsidP="0046211F">
      <w:r w:rsidRPr="00C30304">
        <w:t>&lt;i&gt; then the game is lost.&lt;/i&gt;</w:t>
      </w:r>
    </w:p>
    <w:p w:rsidR="0046211F" w:rsidRPr="00C30304" w:rsidRDefault="0046211F" w:rsidP="0046211F">
      <w:r w:rsidRPr="00C30304">
        <w:rPr>
          <w:rFonts w:hint="eastAsia"/>
        </w:rPr>
        <w:t>那么游戏就结束了。</w:t>
      </w:r>
    </w:p>
    <w:p w:rsidR="0046211F" w:rsidRPr="00C30304" w:rsidRDefault="0046211F" w:rsidP="0046211F"/>
    <w:p w:rsidR="0046211F" w:rsidRPr="00C30304" w:rsidRDefault="0046211F" w:rsidP="0046211F">
      <w:r w:rsidRPr="00C30304">
        <w:t>692</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37788 - &gt; 00</w:t>
      </w:r>
      <w:r w:rsidRPr="00C30304">
        <w:rPr>
          <w:rFonts w:hint="eastAsia"/>
        </w:rPr>
        <w:t>：</w:t>
      </w:r>
      <w:r w:rsidRPr="00C30304">
        <w:rPr>
          <w:rFonts w:hint="eastAsia"/>
        </w:rPr>
        <w:t>37</w:t>
      </w:r>
      <w:r w:rsidRPr="00C30304">
        <w:rPr>
          <w:rFonts w:hint="eastAsia"/>
        </w:rPr>
        <w:t>：</w:t>
      </w:r>
      <w:r w:rsidRPr="00C30304">
        <w:rPr>
          <w:rFonts w:hint="eastAsia"/>
        </w:rPr>
        <w:t>39589</w:t>
      </w:r>
    </w:p>
    <w:p w:rsidR="0046211F" w:rsidRPr="00C30304" w:rsidRDefault="0046211F" w:rsidP="0046211F">
      <w:r w:rsidRPr="00C30304">
        <w:t>Hayden:&lt;i&gt; President bush once said&lt;/i&gt;</w:t>
      </w:r>
    </w:p>
    <w:p w:rsidR="0046211F" w:rsidRPr="00C30304" w:rsidRDefault="0046211F" w:rsidP="0046211F">
      <w:r w:rsidRPr="00C30304">
        <w:t>&lt;i&gt; to me, he said,&lt;/i&gt;</w:t>
      </w:r>
    </w:p>
    <w:p w:rsidR="0046211F" w:rsidRPr="00C30304" w:rsidRDefault="0046211F" w:rsidP="0046211F">
      <w:r w:rsidRPr="00C30304">
        <w:rPr>
          <w:rFonts w:hint="eastAsia"/>
        </w:rPr>
        <w:t>海登：美国总统布什曾经对我说过，他说，</w:t>
      </w:r>
    </w:p>
    <w:p w:rsidR="0046211F" w:rsidRPr="00C30304" w:rsidRDefault="0046211F" w:rsidP="0046211F"/>
    <w:p w:rsidR="0046211F" w:rsidRPr="00C30304" w:rsidRDefault="0046211F" w:rsidP="0046211F">
      <w:r w:rsidRPr="00C30304">
        <w:t>693</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39591 - &gt; 00</w:t>
      </w:r>
      <w:r w:rsidRPr="00C30304">
        <w:rPr>
          <w:rFonts w:hint="eastAsia"/>
        </w:rPr>
        <w:t>：</w:t>
      </w:r>
      <w:r w:rsidRPr="00C30304">
        <w:rPr>
          <w:rFonts w:hint="eastAsia"/>
        </w:rPr>
        <w:t>37</w:t>
      </w:r>
      <w:r w:rsidRPr="00C30304">
        <w:rPr>
          <w:rFonts w:hint="eastAsia"/>
        </w:rPr>
        <w:t>：</w:t>
      </w:r>
      <w:r w:rsidRPr="00C30304">
        <w:rPr>
          <w:rFonts w:hint="eastAsia"/>
        </w:rPr>
        <w:t>42692</w:t>
      </w:r>
    </w:p>
    <w:p w:rsidR="0046211F" w:rsidRPr="00C30304" w:rsidRDefault="0046211F" w:rsidP="0046211F">
      <w:r w:rsidRPr="00C30304">
        <w:t>&lt;i&gt; "Mike, I don't want any&lt;/i&gt;</w:t>
      </w:r>
    </w:p>
    <w:p w:rsidR="0046211F" w:rsidRPr="00C30304" w:rsidRDefault="0046211F" w:rsidP="0046211F">
      <w:r w:rsidRPr="00C30304">
        <w:t>&lt;i&gt; president ever to be faced&lt;/i&gt;</w:t>
      </w:r>
    </w:p>
    <w:p w:rsidR="0046211F" w:rsidRPr="00C30304" w:rsidRDefault="0046211F" w:rsidP="0046211F"/>
    <w:p w:rsidR="0046211F" w:rsidRPr="00C30304" w:rsidRDefault="0046211F" w:rsidP="0046211F">
      <w:r w:rsidRPr="00C30304">
        <w:t>694</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42694 - &gt; 00</w:t>
      </w:r>
      <w:r w:rsidRPr="00C30304">
        <w:rPr>
          <w:rFonts w:hint="eastAsia"/>
        </w:rPr>
        <w:t>：</w:t>
      </w:r>
      <w:r w:rsidRPr="00C30304">
        <w:rPr>
          <w:rFonts w:hint="eastAsia"/>
        </w:rPr>
        <w:t>37</w:t>
      </w:r>
      <w:r w:rsidRPr="00C30304">
        <w:rPr>
          <w:rFonts w:hint="eastAsia"/>
        </w:rPr>
        <w:t>：</w:t>
      </w:r>
      <w:r w:rsidRPr="00C30304">
        <w:rPr>
          <w:rFonts w:hint="eastAsia"/>
        </w:rPr>
        <w:t>46730</w:t>
      </w:r>
    </w:p>
    <w:p w:rsidR="0046211F" w:rsidRPr="00C30304" w:rsidRDefault="0046211F" w:rsidP="0046211F">
      <w:r w:rsidRPr="00C30304">
        <w:lastRenderedPageBreak/>
        <w:t>with only two options,</w:t>
      </w:r>
    </w:p>
    <w:p w:rsidR="0046211F" w:rsidRPr="00C30304" w:rsidRDefault="0046211F" w:rsidP="0046211F">
      <w:r w:rsidRPr="00C30304">
        <w:t>bombing or the bomb."</w:t>
      </w:r>
    </w:p>
    <w:p w:rsidR="0046211F" w:rsidRPr="00C30304" w:rsidRDefault="0046211F" w:rsidP="0046211F">
      <w:r w:rsidRPr="00C30304">
        <w:rPr>
          <w:rFonts w:hint="eastAsia"/>
        </w:rPr>
        <w:t>“迈克，我不希望做任何一个总统都不曾面对的两个选择：轰炸或炸弹”。</w:t>
      </w:r>
    </w:p>
    <w:p w:rsidR="0046211F" w:rsidRPr="00C30304" w:rsidRDefault="0046211F" w:rsidP="0046211F"/>
    <w:p w:rsidR="0046211F" w:rsidRPr="00C30304" w:rsidRDefault="0046211F" w:rsidP="0046211F">
      <w:r w:rsidRPr="00C30304">
        <w:t>695</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46732 - &gt; 00</w:t>
      </w:r>
      <w:r w:rsidRPr="00C30304">
        <w:rPr>
          <w:rFonts w:hint="eastAsia"/>
        </w:rPr>
        <w:t>：</w:t>
      </w:r>
      <w:r w:rsidRPr="00C30304">
        <w:rPr>
          <w:rFonts w:hint="eastAsia"/>
        </w:rPr>
        <w:t>37</w:t>
      </w:r>
      <w:r w:rsidRPr="00C30304">
        <w:rPr>
          <w:rFonts w:hint="eastAsia"/>
        </w:rPr>
        <w:t>：</w:t>
      </w:r>
      <w:r w:rsidRPr="00C30304">
        <w:rPr>
          <w:rFonts w:hint="eastAsia"/>
        </w:rPr>
        <w:t>47964</w:t>
      </w:r>
    </w:p>
    <w:p w:rsidR="0046211F" w:rsidRPr="00C30304" w:rsidRDefault="0046211F" w:rsidP="0046211F">
      <w:r w:rsidRPr="00C30304">
        <w:t>Right?</w:t>
      </w:r>
    </w:p>
    <w:p w:rsidR="0046211F" w:rsidRPr="00C30304" w:rsidRDefault="0046211F" w:rsidP="0046211F">
      <w:r w:rsidRPr="00C30304">
        <w:rPr>
          <w:rFonts w:hint="eastAsia"/>
        </w:rPr>
        <w:t>对吗？</w:t>
      </w:r>
    </w:p>
    <w:p w:rsidR="0046211F" w:rsidRPr="00C30304" w:rsidRDefault="0046211F" w:rsidP="0046211F"/>
    <w:p w:rsidR="0046211F" w:rsidRPr="00C30304" w:rsidRDefault="0046211F" w:rsidP="0046211F">
      <w:r w:rsidRPr="00C30304">
        <w:t>696</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47966 - &gt; 00</w:t>
      </w:r>
      <w:r w:rsidRPr="00C30304">
        <w:rPr>
          <w:rFonts w:hint="eastAsia"/>
        </w:rPr>
        <w:t>：</w:t>
      </w:r>
      <w:r w:rsidRPr="00C30304">
        <w:rPr>
          <w:rFonts w:hint="eastAsia"/>
        </w:rPr>
        <w:t>37</w:t>
      </w:r>
      <w:r w:rsidRPr="00C30304">
        <w:rPr>
          <w:rFonts w:hint="eastAsia"/>
        </w:rPr>
        <w:t>：</w:t>
      </w:r>
      <w:r w:rsidRPr="00C30304">
        <w:rPr>
          <w:rFonts w:hint="eastAsia"/>
        </w:rPr>
        <w:t>51534</w:t>
      </w:r>
    </w:p>
    <w:p w:rsidR="0046211F" w:rsidRPr="00C30304" w:rsidRDefault="0046211F" w:rsidP="0046211F">
      <w:r w:rsidRPr="00C30304">
        <w:t>He... he wanted options that...</w:t>
      </w:r>
    </w:p>
    <w:p w:rsidR="0046211F" w:rsidRPr="00C30304" w:rsidRDefault="0046211F" w:rsidP="0046211F">
      <w:r w:rsidRPr="00C30304">
        <w:t>That made it...</w:t>
      </w:r>
    </w:p>
    <w:p w:rsidR="0046211F" w:rsidRPr="00C30304" w:rsidRDefault="0046211F" w:rsidP="0046211F">
      <w:r w:rsidRPr="00C30304">
        <w:rPr>
          <w:rFonts w:hint="eastAsia"/>
        </w:rPr>
        <w:t>他</w:t>
      </w:r>
      <w:r w:rsidRPr="00C30304">
        <w:rPr>
          <w:rFonts w:hint="eastAsia"/>
        </w:rPr>
        <w:t>......</w:t>
      </w:r>
      <w:r w:rsidRPr="00C30304">
        <w:rPr>
          <w:rFonts w:hint="eastAsia"/>
        </w:rPr>
        <w:t>他想要的选项</w:t>
      </w:r>
      <w:r w:rsidRPr="00C30304">
        <w:rPr>
          <w:rFonts w:hint="eastAsia"/>
        </w:rPr>
        <w:t>...</w:t>
      </w:r>
    </w:p>
    <w:p w:rsidR="0046211F" w:rsidRPr="00C30304" w:rsidRDefault="0046211F" w:rsidP="0046211F">
      <w:r w:rsidRPr="00C30304">
        <w:rPr>
          <w:rFonts w:hint="eastAsia"/>
        </w:rPr>
        <w:t>这使得它</w:t>
      </w:r>
      <w:r w:rsidRPr="00C30304">
        <w:rPr>
          <w:rFonts w:hint="eastAsia"/>
        </w:rPr>
        <w:t>...</w:t>
      </w:r>
    </w:p>
    <w:p w:rsidR="0046211F" w:rsidRPr="00C30304" w:rsidRDefault="0046211F" w:rsidP="0046211F"/>
    <w:p w:rsidR="0046211F" w:rsidRPr="00C30304" w:rsidRDefault="0046211F" w:rsidP="0046211F">
      <w:r w:rsidRPr="00C30304">
        <w:t>697</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51736 - &gt; 00</w:t>
      </w:r>
      <w:r w:rsidRPr="00C30304">
        <w:rPr>
          <w:rFonts w:hint="eastAsia"/>
        </w:rPr>
        <w:t>：</w:t>
      </w:r>
      <w:r w:rsidRPr="00C30304">
        <w:rPr>
          <w:rFonts w:hint="eastAsia"/>
        </w:rPr>
        <w:t>37</w:t>
      </w:r>
      <w:r w:rsidRPr="00C30304">
        <w:rPr>
          <w:rFonts w:hint="eastAsia"/>
        </w:rPr>
        <w:t>：</w:t>
      </w:r>
      <w:r w:rsidRPr="00C30304">
        <w:rPr>
          <w:rFonts w:hint="eastAsia"/>
        </w:rPr>
        <w:t>54704</w:t>
      </w:r>
    </w:p>
    <w:p w:rsidR="0046211F" w:rsidRPr="00C30304" w:rsidRDefault="0046211F" w:rsidP="0046211F">
      <w:r w:rsidRPr="00C30304">
        <w:t>Made it far less likely</w:t>
      </w:r>
    </w:p>
    <w:p w:rsidR="0046211F" w:rsidRPr="00C30304" w:rsidRDefault="0046211F" w:rsidP="0046211F">
      <w:r w:rsidRPr="00C30304">
        <w:t>he or his successor</w:t>
      </w:r>
    </w:p>
    <w:p w:rsidR="0046211F" w:rsidRPr="00C30304" w:rsidRDefault="0046211F" w:rsidP="0046211F">
      <w:r w:rsidRPr="00C30304">
        <w:rPr>
          <w:rFonts w:hint="eastAsia"/>
        </w:rPr>
        <w:t>这使得他或他的继任者更不可能</w:t>
      </w:r>
    </w:p>
    <w:p w:rsidR="0046211F" w:rsidRPr="00C30304" w:rsidRDefault="0046211F" w:rsidP="0046211F"/>
    <w:p w:rsidR="0046211F" w:rsidRPr="00C30304" w:rsidRDefault="0046211F" w:rsidP="0046211F">
      <w:r w:rsidRPr="00C30304">
        <w:t>698</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54706 - &gt; 00</w:t>
      </w:r>
      <w:r w:rsidRPr="00C30304">
        <w:rPr>
          <w:rFonts w:hint="eastAsia"/>
        </w:rPr>
        <w:t>：</w:t>
      </w:r>
      <w:r w:rsidRPr="00C30304">
        <w:rPr>
          <w:rFonts w:hint="eastAsia"/>
        </w:rPr>
        <w:t>37</w:t>
      </w:r>
      <w:r w:rsidRPr="00C30304">
        <w:rPr>
          <w:rFonts w:hint="eastAsia"/>
        </w:rPr>
        <w:t>：</w:t>
      </w:r>
      <w:r w:rsidRPr="00C30304">
        <w:rPr>
          <w:rFonts w:hint="eastAsia"/>
        </w:rPr>
        <w:t>57,240</w:t>
      </w:r>
    </w:p>
    <w:p w:rsidR="0046211F" w:rsidRPr="00C30304" w:rsidRDefault="0046211F" w:rsidP="0046211F">
      <w:r w:rsidRPr="00C30304">
        <w:t>or successors</w:t>
      </w:r>
    </w:p>
    <w:p w:rsidR="0046211F" w:rsidRPr="00C30304" w:rsidRDefault="0046211F" w:rsidP="0046211F">
      <w:r w:rsidRPr="00C30304">
        <w:t>would ever get to that point</w:t>
      </w:r>
    </w:p>
    <w:p w:rsidR="0046211F" w:rsidRPr="00C30304" w:rsidRDefault="0046211F" w:rsidP="0046211F">
      <w:r w:rsidRPr="00C30304">
        <w:rPr>
          <w:rFonts w:hint="eastAsia"/>
        </w:rPr>
        <w:t>或接下来的继任者将永远不会做到这一点</w:t>
      </w:r>
    </w:p>
    <w:p w:rsidR="0046211F" w:rsidRPr="00C30304" w:rsidRDefault="0046211F" w:rsidP="0046211F"/>
    <w:p w:rsidR="0046211F" w:rsidRPr="00C30304" w:rsidRDefault="0046211F" w:rsidP="0046211F">
      <w:r w:rsidRPr="00C30304">
        <w:t>699</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57242 - &gt; 00</w:t>
      </w:r>
      <w:r w:rsidRPr="00C30304">
        <w:rPr>
          <w:rFonts w:hint="eastAsia"/>
        </w:rPr>
        <w:t>：</w:t>
      </w:r>
      <w:r w:rsidRPr="00C30304">
        <w:rPr>
          <w:rFonts w:hint="eastAsia"/>
        </w:rPr>
        <w:t>37</w:t>
      </w:r>
      <w:r w:rsidRPr="00C30304">
        <w:rPr>
          <w:rFonts w:hint="eastAsia"/>
        </w:rPr>
        <w:t>：</w:t>
      </w:r>
      <w:r w:rsidRPr="00C30304">
        <w:rPr>
          <w:rFonts w:hint="eastAsia"/>
        </w:rPr>
        <w:t>58875</w:t>
      </w:r>
    </w:p>
    <w:p w:rsidR="0046211F" w:rsidRPr="00C30304" w:rsidRDefault="0046211F" w:rsidP="0046211F">
      <w:r w:rsidRPr="00C30304">
        <w:t>where that's...</w:t>
      </w:r>
    </w:p>
    <w:p w:rsidR="0046211F" w:rsidRPr="00C30304" w:rsidRDefault="0046211F" w:rsidP="0046211F">
      <w:r w:rsidRPr="00C30304">
        <w:t>That's all you've got.</w:t>
      </w:r>
    </w:p>
    <w:p w:rsidR="0046211F" w:rsidRPr="00C30304" w:rsidRDefault="0046211F" w:rsidP="0046211F">
      <w:r w:rsidRPr="00C30304">
        <w:rPr>
          <w:rFonts w:hint="eastAsia"/>
        </w:rPr>
        <w:t>那就是</w:t>
      </w:r>
      <w:r w:rsidRPr="00C30304">
        <w:rPr>
          <w:rFonts w:hint="eastAsia"/>
        </w:rPr>
        <w:t>...</w:t>
      </w:r>
    </w:p>
    <w:p w:rsidR="0046211F" w:rsidRPr="00C30304" w:rsidRDefault="0046211F" w:rsidP="0046211F">
      <w:r w:rsidRPr="00C30304">
        <w:rPr>
          <w:rFonts w:hint="eastAsia"/>
        </w:rPr>
        <w:t>这就是你所得到的。</w:t>
      </w:r>
    </w:p>
    <w:p w:rsidR="0046211F" w:rsidRPr="00C30304" w:rsidRDefault="0046211F" w:rsidP="0046211F"/>
    <w:p w:rsidR="0046211F" w:rsidRPr="00C30304" w:rsidRDefault="0046211F" w:rsidP="0046211F">
      <w:r w:rsidRPr="00C30304">
        <w:t>700</w:t>
      </w:r>
    </w:p>
    <w:p w:rsidR="0046211F" w:rsidRPr="00C30304" w:rsidRDefault="0046211F" w:rsidP="0046211F">
      <w:r w:rsidRPr="00C30304">
        <w:rPr>
          <w:rFonts w:hint="eastAsia"/>
        </w:rPr>
        <w:t>00</w:t>
      </w:r>
      <w:r w:rsidRPr="00C30304">
        <w:rPr>
          <w:rFonts w:hint="eastAsia"/>
        </w:rPr>
        <w:t>：</w:t>
      </w:r>
      <w:r w:rsidRPr="00C30304">
        <w:rPr>
          <w:rFonts w:hint="eastAsia"/>
        </w:rPr>
        <w:t>37</w:t>
      </w:r>
      <w:r w:rsidRPr="00C30304">
        <w:rPr>
          <w:rFonts w:hint="eastAsia"/>
        </w:rPr>
        <w:t>：</w:t>
      </w:r>
      <w:r w:rsidRPr="00C30304">
        <w:rPr>
          <w:rFonts w:hint="eastAsia"/>
        </w:rPr>
        <w:t>59210 - &gt; 00</w:t>
      </w:r>
      <w:r w:rsidRPr="00C30304">
        <w:rPr>
          <w:rFonts w:hint="eastAsia"/>
        </w:rPr>
        <w:t>：</w:t>
      </w:r>
      <w:r w:rsidRPr="00C30304">
        <w:rPr>
          <w:rFonts w:hint="eastAsia"/>
        </w:rPr>
        <w:t>38</w:t>
      </w:r>
      <w:r w:rsidRPr="00C30304">
        <w:rPr>
          <w:rFonts w:hint="eastAsia"/>
        </w:rPr>
        <w:t>：</w:t>
      </w:r>
      <w:r w:rsidRPr="00C30304">
        <w:rPr>
          <w:rFonts w:hint="eastAsia"/>
        </w:rPr>
        <w:t>02846</w:t>
      </w:r>
    </w:p>
    <w:p w:rsidR="0046211F" w:rsidRPr="00C30304" w:rsidRDefault="0046211F" w:rsidP="0046211F">
      <w:r w:rsidRPr="00C30304">
        <w:t>We wanted to be energetic enough</w:t>
      </w:r>
    </w:p>
    <w:p w:rsidR="0046211F" w:rsidRPr="00C30304" w:rsidRDefault="0046211F" w:rsidP="0046211F">
      <w:r w:rsidRPr="00C30304">
        <w:t>in pursuing this problem</w:t>
      </w:r>
    </w:p>
    <w:p w:rsidR="0046211F" w:rsidRPr="00C30304" w:rsidRDefault="0046211F" w:rsidP="0046211F">
      <w:r w:rsidRPr="00C30304">
        <w:rPr>
          <w:rFonts w:hint="eastAsia"/>
        </w:rPr>
        <w:t>我们希望有足够的充沛精力来解决这个问题</w:t>
      </w:r>
    </w:p>
    <w:p w:rsidR="0046211F" w:rsidRPr="00C30304" w:rsidRDefault="0046211F" w:rsidP="0046211F"/>
    <w:p w:rsidR="0046211F" w:rsidRPr="00C30304" w:rsidRDefault="0046211F" w:rsidP="0046211F">
      <w:r w:rsidRPr="00C30304">
        <w:t>701</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03214 - &gt; 00</w:t>
      </w:r>
      <w:r w:rsidRPr="00C30304">
        <w:rPr>
          <w:rFonts w:hint="eastAsia"/>
        </w:rPr>
        <w:t>：</w:t>
      </w:r>
      <w:r w:rsidRPr="00C30304">
        <w:rPr>
          <w:rFonts w:hint="eastAsia"/>
        </w:rPr>
        <w:t>38</w:t>
      </w:r>
      <w:r w:rsidRPr="00C30304">
        <w:rPr>
          <w:rFonts w:hint="eastAsia"/>
        </w:rPr>
        <w:t>：</w:t>
      </w:r>
      <w:r w:rsidRPr="00C30304">
        <w:rPr>
          <w:rFonts w:hint="eastAsia"/>
        </w:rPr>
        <w:t>06216</w:t>
      </w:r>
    </w:p>
    <w:p w:rsidR="0046211F" w:rsidRPr="00C30304" w:rsidRDefault="0046211F" w:rsidP="0046211F">
      <w:r w:rsidRPr="00C30304">
        <w:t>that... that the Israelis would</w:t>
      </w:r>
    </w:p>
    <w:p w:rsidR="0046211F" w:rsidRPr="00C30304" w:rsidRDefault="0046211F" w:rsidP="0046211F">
      <w:r w:rsidRPr="00C30304">
        <w:lastRenderedPageBreak/>
        <w:t>certainly believe,</w:t>
      </w:r>
    </w:p>
    <w:p w:rsidR="0046211F" w:rsidRPr="00C30304" w:rsidRDefault="0046211F" w:rsidP="0046211F">
      <w:r w:rsidRPr="00C30304">
        <w:rPr>
          <w:rFonts w:hint="eastAsia"/>
        </w:rPr>
        <w:t>恩</w:t>
      </w:r>
      <w:r w:rsidRPr="00C30304">
        <w:rPr>
          <w:rFonts w:hint="eastAsia"/>
        </w:rPr>
        <w:t>......</w:t>
      </w:r>
      <w:r w:rsidRPr="00C30304">
        <w:rPr>
          <w:rFonts w:hint="eastAsia"/>
        </w:rPr>
        <w:t>以色列人当然也会相信，</w:t>
      </w:r>
    </w:p>
    <w:p w:rsidR="0046211F" w:rsidRPr="00C30304" w:rsidRDefault="0046211F" w:rsidP="0046211F"/>
    <w:p w:rsidR="0046211F" w:rsidRPr="00C30304" w:rsidRDefault="0046211F" w:rsidP="0046211F">
      <w:r w:rsidRPr="00C30304">
        <w:t>702</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06218 - &gt; 00</w:t>
      </w:r>
      <w:r w:rsidRPr="00C30304">
        <w:rPr>
          <w:rFonts w:hint="eastAsia"/>
        </w:rPr>
        <w:t>：</w:t>
      </w:r>
      <w:r w:rsidRPr="00C30304">
        <w:rPr>
          <w:rFonts w:hint="eastAsia"/>
        </w:rPr>
        <w:t>38</w:t>
      </w:r>
      <w:r w:rsidRPr="00C30304">
        <w:rPr>
          <w:rFonts w:hint="eastAsia"/>
        </w:rPr>
        <w:t>：</w:t>
      </w:r>
      <w:r w:rsidRPr="00C30304">
        <w:rPr>
          <w:rFonts w:hint="eastAsia"/>
        </w:rPr>
        <w:t>07417</w:t>
      </w:r>
    </w:p>
    <w:p w:rsidR="0046211F" w:rsidRPr="00C30304" w:rsidRDefault="0046211F" w:rsidP="0046211F">
      <w:r w:rsidRPr="00C30304">
        <w:t>"yeah, we get it."</w:t>
      </w:r>
    </w:p>
    <w:p w:rsidR="0046211F" w:rsidRPr="00C30304" w:rsidRDefault="0046211F" w:rsidP="0046211F">
      <w:r w:rsidRPr="00C30304">
        <w:rPr>
          <w:rFonts w:hint="eastAsia"/>
        </w:rPr>
        <w:t>“是的，我们明白。”</w:t>
      </w:r>
    </w:p>
    <w:p w:rsidR="0046211F" w:rsidRPr="00C30304" w:rsidRDefault="0046211F" w:rsidP="0046211F"/>
    <w:p w:rsidR="0046211F" w:rsidRPr="00C30304" w:rsidRDefault="0046211F" w:rsidP="0046211F">
      <w:r w:rsidRPr="00C30304">
        <w:t>703</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07419 - &gt; 00</w:t>
      </w:r>
      <w:r w:rsidRPr="00C30304">
        <w:rPr>
          <w:rFonts w:hint="eastAsia"/>
        </w:rPr>
        <w:t>：</w:t>
      </w:r>
      <w:r w:rsidRPr="00C30304">
        <w:rPr>
          <w:rFonts w:hint="eastAsia"/>
        </w:rPr>
        <w:t>38</w:t>
      </w:r>
      <w:r w:rsidRPr="00C30304">
        <w:rPr>
          <w:rFonts w:hint="eastAsia"/>
        </w:rPr>
        <w:t>：</w:t>
      </w:r>
      <w:r w:rsidRPr="00C30304">
        <w:rPr>
          <w:rFonts w:hint="eastAsia"/>
        </w:rPr>
        <w:t>09552</w:t>
      </w:r>
    </w:p>
    <w:p w:rsidR="0046211F" w:rsidRPr="00C30304" w:rsidRDefault="0046211F" w:rsidP="0046211F">
      <w:r w:rsidRPr="00C30304">
        <w:t>The intelligence cooperation</w:t>
      </w:r>
    </w:p>
    <w:p w:rsidR="0046211F" w:rsidRPr="00C30304" w:rsidRDefault="0046211F" w:rsidP="0046211F">
      <w:r w:rsidRPr="00C30304">
        <w:t>between Israel</w:t>
      </w:r>
    </w:p>
    <w:p w:rsidR="0046211F" w:rsidRPr="00C30304" w:rsidRDefault="0046211F" w:rsidP="0046211F"/>
    <w:p w:rsidR="0046211F" w:rsidRPr="00C30304" w:rsidRDefault="0046211F" w:rsidP="0046211F">
      <w:r w:rsidRPr="00C30304">
        <w:t>704</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09554 - &gt; 00</w:t>
      </w:r>
      <w:r w:rsidRPr="00C30304">
        <w:rPr>
          <w:rFonts w:hint="eastAsia"/>
        </w:rPr>
        <w:t>：</w:t>
      </w:r>
      <w:r w:rsidRPr="00C30304">
        <w:rPr>
          <w:rFonts w:hint="eastAsia"/>
        </w:rPr>
        <w:t>38</w:t>
      </w:r>
      <w:r w:rsidRPr="00C30304">
        <w:rPr>
          <w:rFonts w:hint="eastAsia"/>
        </w:rPr>
        <w:t>：</w:t>
      </w:r>
      <w:r w:rsidRPr="00C30304">
        <w:rPr>
          <w:rFonts w:hint="eastAsia"/>
        </w:rPr>
        <w:t>12989</w:t>
      </w:r>
    </w:p>
    <w:p w:rsidR="0046211F" w:rsidRPr="00C30304" w:rsidRDefault="0046211F" w:rsidP="0046211F">
      <w:r w:rsidRPr="00C30304">
        <w:t>and the United States</w:t>
      </w:r>
    </w:p>
    <w:p w:rsidR="0046211F" w:rsidRPr="00C30304" w:rsidRDefault="0046211F" w:rsidP="0046211F">
      <w:r w:rsidRPr="00C30304">
        <w:t>is very, very good.</w:t>
      </w:r>
    </w:p>
    <w:p w:rsidR="0046211F" w:rsidRPr="00C30304" w:rsidRDefault="0046211F" w:rsidP="0046211F">
      <w:r w:rsidRPr="00C30304">
        <w:rPr>
          <w:rFonts w:hint="eastAsia"/>
        </w:rPr>
        <w:t>以色列和美国情报组织之间的合作非常好。</w:t>
      </w:r>
    </w:p>
    <w:p w:rsidR="0046211F" w:rsidRPr="00C30304" w:rsidRDefault="0046211F" w:rsidP="0046211F"/>
    <w:p w:rsidR="0046211F" w:rsidRPr="00C30304" w:rsidRDefault="0046211F" w:rsidP="0046211F">
      <w:r w:rsidRPr="00C30304">
        <w:t>705</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13758 - &gt; 00</w:t>
      </w:r>
      <w:r w:rsidRPr="00C30304">
        <w:rPr>
          <w:rFonts w:hint="eastAsia"/>
        </w:rPr>
        <w:t>：</w:t>
      </w:r>
      <w:r w:rsidRPr="00C30304">
        <w:rPr>
          <w:rFonts w:hint="eastAsia"/>
        </w:rPr>
        <w:t>38</w:t>
      </w:r>
      <w:r w:rsidRPr="00C30304">
        <w:rPr>
          <w:rFonts w:hint="eastAsia"/>
        </w:rPr>
        <w:t>：</w:t>
      </w:r>
      <w:r w:rsidRPr="00C30304">
        <w:rPr>
          <w:rFonts w:hint="eastAsia"/>
        </w:rPr>
        <w:t>16059</w:t>
      </w:r>
    </w:p>
    <w:p w:rsidR="0046211F" w:rsidRPr="00C30304" w:rsidRDefault="0046211F" w:rsidP="0046211F">
      <w:r w:rsidRPr="00C30304">
        <w:t>&lt;i&gt; And therefore, the Israelis&lt;/i&gt;</w:t>
      </w:r>
    </w:p>
    <w:p w:rsidR="0046211F" w:rsidRPr="00C30304" w:rsidRDefault="0046211F" w:rsidP="0046211F">
      <w:r w:rsidRPr="00C30304">
        <w:t>&lt;i&gt; went to the Americans&lt;/i&gt;</w:t>
      </w:r>
    </w:p>
    <w:p w:rsidR="0046211F" w:rsidRPr="00C30304" w:rsidRDefault="0046211F" w:rsidP="0046211F">
      <w:r w:rsidRPr="00C30304">
        <w:rPr>
          <w:rFonts w:hint="eastAsia"/>
        </w:rPr>
        <w:t>因此，以色列人对美国人</w:t>
      </w:r>
    </w:p>
    <w:p w:rsidR="0046211F" w:rsidRPr="00C30304" w:rsidRDefault="0046211F" w:rsidP="0046211F"/>
    <w:p w:rsidR="0046211F" w:rsidRPr="00C30304" w:rsidRDefault="0046211F" w:rsidP="0046211F">
      <w:r w:rsidRPr="00C30304">
        <w:t>706</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16061 - &gt; 00</w:t>
      </w:r>
      <w:r w:rsidRPr="00C30304">
        <w:rPr>
          <w:rFonts w:hint="eastAsia"/>
        </w:rPr>
        <w:t>：</w:t>
      </w:r>
      <w:r w:rsidRPr="00C30304">
        <w:rPr>
          <w:rFonts w:hint="eastAsia"/>
        </w:rPr>
        <w:t>38</w:t>
      </w:r>
      <w:r w:rsidRPr="00C30304">
        <w:rPr>
          <w:rFonts w:hint="eastAsia"/>
        </w:rPr>
        <w:t>：</w:t>
      </w:r>
      <w:r w:rsidRPr="00C30304">
        <w:rPr>
          <w:rFonts w:hint="eastAsia"/>
        </w:rPr>
        <w:t>19663</w:t>
      </w:r>
    </w:p>
    <w:p w:rsidR="0046211F" w:rsidRPr="00C30304" w:rsidRDefault="0046211F" w:rsidP="0046211F">
      <w:r w:rsidRPr="00C30304">
        <w:t>&lt;i&gt; and said, "okay, guys,&lt;/i&gt;</w:t>
      </w:r>
    </w:p>
    <w:p w:rsidR="0046211F" w:rsidRPr="00C30304" w:rsidRDefault="0046211F" w:rsidP="0046211F">
      <w:r w:rsidRPr="00C30304">
        <w:t>&lt;i&gt;you don't want us to bomb Iran.&lt;/i&gt;</w:t>
      </w:r>
    </w:p>
    <w:p w:rsidR="0046211F" w:rsidRPr="00C30304" w:rsidRDefault="0046211F" w:rsidP="0046211F">
      <w:r w:rsidRPr="00C30304">
        <w:rPr>
          <w:rFonts w:hint="eastAsia"/>
        </w:rPr>
        <w:t>说：“好吧，伙计们，你们不想让我们轰炸伊朗。</w:t>
      </w:r>
    </w:p>
    <w:p w:rsidR="0046211F" w:rsidRPr="00C30304" w:rsidRDefault="0046211F" w:rsidP="0046211F"/>
    <w:p w:rsidR="0046211F" w:rsidRPr="00C30304" w:rsidRDefault="0046211F" w:rsidP="0046211F">
      <w:r w:rsidRPr="00C30304">
        <w:t>707</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19,665 - &gt; 00</w:t>
      </w:r>
      <w:r w:rsidRPr="00C30304">
        <w:rPr>
          <w:rFonts w:hint="eastAsia"/>
        </w:rPr>
        <w:t>：</w:t>
      </w:r>
      <w:r w:rsidRPr="00C30304">
        <w:rPr>
          <w:rFonts w:hint="eastAsia"/>
        </w:rPr>
        <w:t>38</w:t>
      </w:r>
      <w:r w:rsidRPr="00C30304">
        <w:rPr>
          <w:rFonts w:hint="eastAsia"/>
        </w:rPr>
        <w:t>：</w:t>
      </w:r>
      <w:r w:rsidRPr="00C30304">
        <w:rPr>
          <w:rFonts w:hint="eastAsia"/>
        </w:rPr>
        <w:t>22,832</w:t>
      </w:r>
    </w:p>
    <w:p w:rsidR="0046211F" w:rsidRPr="00C30304" w:rsidRDefault="0046211F" w:rsidP="0046211F">
      <w:r w:rsidRPr="00C30304">
        <w:t>&lt;i&gt;Okay, let's do it differently."&lt;/i&gt;</w:t>
      </w:r>
    </w:p>
    <w:p w:rsidR="0046211F" w:rsidRPr="00C30304" w:rsidRDefault="0046211F" w:rsidP="0046211F">
      <w:r w:rsidRPr="00C30304">
        <w:rPr>
          <w:rFonts w:hint="eastAsia"/>
        </w:rPr>
        <w:t>好吧，让我们做些不同的事吧。”</w:t>
      </w:r>
    </w:p>
    <w:p w:rsidR="0046211F" w:rsidRPr="00C30304" w:rsidRDefault="0046211F" w:rsidP="0046211F"/>
    <w:p w:rsidR="0046211F" w:rsidRPr="00C30304" w:rsidRDefault="0046211F" w:rsidP="0046211F">
      <w:r w:rsidRPr="00C30304">
        <w:t>708</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23334 - &gt; 00</w:t>
      </w:r>
      <w:r w:rsidRPr="00C30304">
        <w:rPr>
          <w:rFonts w:hint="eastAsia"/>
        </w:rPr>
        <w:t>：</w:t>
      </w:r>
      <w:r w:rsidRPr="00C30304">
        <w:rPr>
          <w:rFonts w:hint="eastAsia"/>
        </w:rPr>
        <w:t>38</w:t>
      </w:r>
      <w:r w:rsidRPr="00C30304">
        <w:rPr>
          <w:rFonts w:hint="eastAsia"/>
        </w:rPr>
        <w:t>：</w:t>
      </w:r>
      <w:r w:rsidRPr="00C30304">
        <w:rPr>
          <w:rFonts w:hint="eastAsia"/>
        </w:rPr>
        <w:t>26903</w:t>
      </w:r>
    </w:p>
    <w:p w:rsidR="0046211F" w:rsidRPr="00C30304" w:rsidRDefault="0046211F" w:rsidP="0046211F">
      <w:r w:rsidRPr="00C30304">
        <w:t>&lt;i&gt; And then the American&lt;/i&gt;</w:t>
      </w:r>
    </w:p>
    <w:p w:rsidR="0046211F" w:rsidRPr="00C30304" w:rsidRDefault="0046211F" w:rsidP="0046211F">
      <w:r w:rsidRPr="00C30304">
        <w:t>&lt;i&gt; intelligence community started&lt;/i&gt;</w:t>
      </w:r>
    </w:p>
    <w:p w:rsidR="0046211F" w:rsidRPr="00C30304" w:rsidRDefault="0046211F" w:rsidP="0046211F"/>
    <w:p w:rsidR="0046211F" w:rsidRPr="00C30304" w:rsidRDefault="0046211F" w:rsidP="0046211F">
      <w:r w:rsidRPr="00C30304">
        <w:t>709</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26905 - &gt; 00</w:t>
      </w:r>
      <w:r w:rsidRPr="00C30304">
        <w:rPr>
          <w:rFonts w:hint="eastAsia"/>
        </w:rPr>
        <w:t>：</w:t>
      </w:r>
      <w:r w:rsidRPr="00C30304">
        <w:rPr>
          <w:rFonts w:hint="eastAsia"/>
        </w:rPr>
        <w:t>38</w:t>
      </w:r>
      <w:r w:rsidRPr="00C30304">
        <w:rPr>
          <w:rFonts w:hint="eastAsia"/>
        </w:rPr>
        <w:t>：</w:t>
      </w:r>
      <w:r w:rsidRPr="00C30304">
        <w:rPr>
          <w:rFonts w:hint="eastAsia"/>
        </w:rPr>
        <w:t>28605</w:t>
      </w:r>
    </w:p>
    <w:p w:rsidR="0046211F" w:rsidRPr="00C30304" w:rsidRDefault="0046211F" w:rsidP="0046211F">
      <w:r w:rsidRPr="00C30304">
        <w:t>&lt;i&gt; rolling in joint forces&lt;/i&gt;</w:t>
      </w:r>
    </w:p>
    <w:p w:rsidR="0046211F" w:rsidRPr="00C30304" w:rsidRDefault="0046211F" w:rsidP="0046211F"/>
    <w:p w:rsidR="0046211F" w:rsidRPr="00C30304" w:rsidRDefault="0046211F" w:rsidP="0046211F">
      <w:r w:rsidRPr="00C30304">
        <w:t>710</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28,607 - &gt; 00</w:t>
      </w:r>
      <w:r w:rsidRPr="00C30304">
        <w:rPr>
          <w:rFonts w:hint="eastAsia"/>
        </w:rPr>
        <w:t>：</w:t>
      </w:r>
      <w:r w:rsidRPr="00C30304">
        <w:rPr>
          <w:rFonts w:hint="eastAsia"/>
        </w:rPr>
        <w:t>38</w:t>
      </w:r>
      <w:r w:rsidRPr="00C30304">
        <w:rPr>
          <w:rFonts w:hint="eastAsia"/>
        </w:rPr>
        <w:t>：</w:t>
      </w:r>
      <w:r w:rsidRPr="00C30304">
        <w:rPr>
          <w:rFonts w:hint="eastAsia"/>
        </w:rPr>
        <w:t>30573</w:t>
      </w:r>
    </w:p>
    <w:p w:rsidR="0046211F" w:rsidRPr="00C30304" w:rsidRDefault="0046211F" w:rsidP="0046211F">
      <w:r w:rsidRPr="00C30304">
        <w:t>&lt;i&gt; with the Israeli&lt;/i&gt;</w:t>
      </w:r>
    </w:p>
    <w:p w:rsidR="0046211F" w:rsidRPr="00C30304" w:rsidRDefault="0046211F" w:rsidP="0046211F">
      <w:r w:rsidRPr="00C30304">
        <w:t>&lt;i&gt; intelligence community.&lt;/i&gt;</w:t>
      </w:r>
    </w:p>
    <w:p w:rsidR="0046211F" w:rsidRPr="00C30304" w:rsidRDefault="0046211F" w:rsidP="0046211F">
      <w:r w:rsidRPr="00C30304">
        <w:rPr>
          <w:rFonts w:hint="eastAsia"/>
        </w:rPr>
        <w:t>接下来，美国情报组织开始和以色列情报组织联合起来行动。</w:t>
      </w:r>
    </w:p>
    <w:p w:rsidR="0046211F" w:rsidRPr="00C30304" w:rsidRDefault="0046211F" w:rsidP="0046211F"/>
    <w:p w:rsidR="0046211F" w:rsidRPr="00C30304" w:rsidRDefault="0046211F" w:rsidP="0046211F">
      <w:r w:rsidRPr="00C30304">
        <w:t>711</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31242 - &gt; 00</w:t>
      </w:r>
      <w:r w:rsidRPr="00C30304">
        <w:rPr>
          <w:rFonts w:hint="eastAsia"/>
        </w:rPr>
        <w:t>：</w:t>
      </w:r>
      <w:r w:rsidRPr="00C30304">
        <w:rPr>
          <w:rFonts w:hint="eastAsia"/>
        </w:rPr>
        <w:t>38</w:t>
      </w:r>
      <w:r w:rsidRPr="00C30304">
        <w:rPr>
          <w:rFonts w:hint="eastAsia"/>
        </w:rPr>
        <w:t>：</w:t>
      </w:r>
      <w:r w:rsidRPr="00C30304">
        <w:rPr>
          <w:rFonts w:hint="eastAsia"/>
        </w:rPr>
        <w:t>35245</w:t>
      </w:r>
    </w:p>
    <w:p w:rsidR="0046211F" w:rsidRPr="00C30304" w:rsidRDefault="0046211F" w:rsidP="0046211F">
      <w:r w:rsidRPr="00C30304">
        <w:t>One day a group of intelligence</w:t>
      </w:r>
    </w:p>
    <w:p w:rsidR="0046211F" w:rsidRPr="00C30304" w:rsidRDefault="0046211F" w:rsidP="0046211F">
      <w:r w:rsidRPr="00C30304">
        <w:t>and military officials showed up</w:t>
      </w:r>
    </w:p>
    <w:p w:rsidR="0046211F" w:rsidRPr="00C30304" w:rsidRDefault="0046211F" w:rsidP="0046211F"/>
    <w:p w:rsidR="0046211F" w:rsidRPr="00C30304" w:rsidRDefault="0046211F" w:rsidP="0046211F">
      <w:r w:rsidRPr="00C30304">
        <w:t>712</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35946 - &gt; 00</w:t>
      </w:r>
      <w:r w:rsidRPr="00C30304">
        <w:rPr>
          <w:rFonts w:hint="eastAsia"/>
        </w:rPr>
        <w:t>：</w:t>
      </w:r>
      <w:r w:rsidRPr="00C30304">
        <w:rPr>
          <w:rFonts w:hint="eastAsia"/>
        </w:rPr>
        <w:t>38</w:t>
      </w:r>
      <w:r w:rsidRPr="00C30304">
        <w:rPr>
          <w:rFonts w:hint="eastAsia"/>
        </w:rPr>
        <w:t>：</w:t>
      </w:r>
      <w:r w:rsidRPr="00C30304">
        <w:rPr>
          <w:rFonts w:hint="eastAsia"/>
        </w:rPr>
        <w:t>37881</w:t>
      </w:r>
    </w:p>
    <w:p w:rsidR="0046211F" w:rsidRPr="00C30304" w:rsidRDefault="0046211F" w:rsidP="0046211F">
      <w:r w:rsidRPr="00C30304">
        <w:t>in president bush's office</w:t>
      </w:r>
    </w:p>
    <w:p w:rsidR="0046211F" w:rsidRPr="00C30304" w:rsidRDefault="0046211F" w:rsidP="0046211F">
      <w:r w:rsidRPr="00C30304">
        <w:rPr>
          <w:rFonts w:hint="eastAsia"/>
        </w:rPr>
        <w:t>一天，一群情报组织官员和军事官员出现在了总统办公室里，</w:t>
      </w:r>
    </w:p>
    <w:p w:rsidR="0046211F" w:rsidRPr="00C30304" w:rsidRDefault="0046211F" w:rsidP="0046211F"/>
    <w:p w:rsidR="0046211F" w:rsidRPr="00C30304" w:rsidRDefault="0046211F" w:rsidP="0046211F">
      <w:r w:rsidRPr="00C30304">
        <w:t>713</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38482 - &gt; 00</w:t>
      </w:r>
      <w:r w:rsidRPr="00C30304">
        <w:rPr>
          <w:rFonts w:hint="eastAsia"/>
        </w:rPr>
        <w:t>：</w:t>
      </w:r>
      <w:r w:rsidRPr="00C30304">
        <w:rPr>
          <w:rFonts w:hint="eastAsia"/>
        </w:rPr>
        <w:t>38</w:t>
      </w:r>
      <w:r w:rsidRPr="00C30304">
        <w:rPr>
          <w:rFonts w:hint="eastAsia"/>
        </w:rPr>
        <w:t>：</w:t>
      </w:r>
      <w:r w:rsidRPr="00C30304">
        <w:rPr>
          <w:rFonts w:hint="eastAsia"/>
        </w:rPr>
        <w:t>40016</w:t>
      </w:r>
    </w:p>
    <w:p w:rsidR="0046211F" w:rsidRPr="00C30304" w:rsidRDefault="0046211F" w:rsidP="0046211F">
      <w:r w:rsidRPr="00C30304">
        <w:t>and said,</w:t>
      </w:r>
    </w:p>
    <w:p w:rsidR="0046211F" w:rsidRPr="00C30304" w:rsidRDefault="0046211F" w:rsidP="0046211F">
      <w:r w:rsidRPr="00C30304">
        <w:t>"sir, we have an idea.</w:t>
      </w:r>
    </w:p>
    <w:p w:rsidR="0046211F" w:rsidRPr="00C30304" w:rsidRDefault="0046211F" w:rsidP="0046211F">
      <w:r w:rsidRPr="00C30304">
        <w:rPr>
          <w:rFonts w:hint="eastAsia"/>
        </w:rPr>
        <w:t>说道：“先生，我们有一个想法。</w:t>
      </w:r>
    </w:p>
    <w:p w:rsidR="0046211F" w:rsidRPr="00C30304" w:rsidRDefault="0046211F" w:rsidP="0046211F"/>
    <w:p w:rsidR="0046211F" w:rsidRPr="00C30304" w:rsidRDefault="0046211F" w:rsidP="0046211F">
      <w:r w:rsidRPr="00C30304">
        <w:t>714</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41152 - &gt; 00</w:t>
      </w:r>
      <w:r w:rsidRPr="00C30304">
        <w:rPr>
          <w:rFonts w:hint="eastAsia"/>
        </w:rPr>
        <w:t>：</w:t>
      </w:r>
      <w:r w:rsidRPr="00C30304">
        <w:rPr>
          <w:rFonts w:hint="eastAsia"/>
        </w:rPr>
        <w:t>38</w:t>
      </w:r>
      <w:r w:rsidRPr="00C30304">
        <w:rPr>
          <w:rFonts w:hint="eastAsia"/>
        </w:rPr>
        <w:t>：</w:t>
      </w:r>
      <w:r w:rsidRPr="00C30304">
        <w:rPr>
          <w:rFonts w:hint="eastAsia"/>
        </w:rPr>
        <w:t>42485</w:t>
      </w:r>
    </w:p>
    <w:p w:rsidR="0046211F" w:rsidRPr="00C30304" w:rsidRDefault="0046211F" w:rsidP="0046211F">
      <w:r w:rsidRPr="00C30304">
        <w:t>It's a big risk.</w:t>
      </w:r>
    </w:p>
    <w:p w:rsidR="0046211F" w:rsidRPr="00C30304" w:rsidRDefault="0046211F" w:rsidP="0046211F">
      <w:r w:rsidRPr="00C30304">
        <w:rPr>
          <w:rFonts w:hint="eastAsia"/>
        </w:rPr>
        <w:t>它存在很大的风险。</w:t>
      </w:r>
    </w:p>
    <w:p w:rsidR="0046211F" w:rsidRPr="00C30304" w:rsidRDefault="0046211F" w:rsidP="0046211F"/>
    <w:p w:rsidR="0046211F" w:rsidRPr="00C30304" w:rsidRDefault="0046211F" w:rsidP="0046211F">
      <w:r w:rsidRPr="00C30304">
        <w:t>715</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43020 - &gt; 00</w:t>
      </w:r>
      <w:r w:rsidRPr="00C30304">
        <w:rPr>
          <w:rFonts w:hint="eastAsia"/>
        </w:rPr>
        <w:t>：</w:t>
      </w:r>
      <w:r w:rsidRPr="00C30304">
        <w:rPr>
          <w:rFonts w:hint="eastAsia"/>
        </w:rPr>
        <w:t>38</w:t>
      </w:r>
      <w:r w:rsidRPr="00C30304">
        <w:rPr>
          <w:rFonts w:hint="eastAsia"/>
        </w:rPr>
        <w:t>：</w:t>
      </w:r>
      <w:r w:rsidRPr="00C30304">
        <w:rPr>
          <w:rFonts w:hint="eastAsia"/>
        </w:rPr>
        <w:t>44821</w:t>
      </w:r>
    </w:p>
    <w:p w:rsidR="0046211F" w:rsidRPr="00C30304" w:rsidRDefault="0046211F" w:rsidP="0046211F">
      <w:r w:rsidRPr="00C30304">
        <w:t>It might not work,</w:t>
      </w:r>
    </w:p>
    <w:p w:rsidR="0046211F" w:rsidRPr="00C30304" w:rsidRDefault="0046211F" w:rsidP="0046211F">
      <w:r w:rsidRPr="00C30304">
        <w:t>but here it is."</w:t>
      </w:r>
    </w:p>
    <w:p w:rsidR="0046211F" w:rsidRPr="00C30304" w:rsidRDefault="0046211F" w:rsidP="0046211F">
      <w:r w:rsidRPr="00C30304">
        <w:rPr>
          <w:rFonts w:hint="eastAsia"/>
        </w:rPr>
        <w:t>它可能不工作，但在这里它是”。</w:t>
      </w:r>
    </w:p>
    <w:p w:rsidR="0046211F" w:rsidRPr="00C30304" w:rsidRDefault="0046211F" w:rsidP="0046211F"/>
    <w:p w:rsidR="0046211F" w:rsidRPr="00C30304" w:rsidRDefault="0046211F" w:rsidP="0046211F">
      <w:r w:rsidRPr="00C30304">
        <w:t>716</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52363 - &gt; 00</w:t>
      </w:r>
      <w:r w:rsidRPr="00C30304">
        <w:rPr>
          <w:rFonts w:hint="eastAsia"/>
        </w:rPr>
        <w:t>：</w:t>
      </w:r>
      <w:r w:rsidRPr="00C30304">
        <w:rPr>
          <w:rFonts w:hint="eastAsia"/>
        </w:rPr>
        <w:t>38</w:t>
      </w:r>
      <w:r w:rsidRPr="00C30304">
        <w:rPr>
          <w:rFonts w:hint="eastAsia"/>
        </w:rPr>
        <w:t>：</w:t>
      </w:r>
      <w:r w:rsidRPr="00C30304">
        <w:rPr>
          <w:rFonts w:hint="eastAsia"/>
        </w:rPr>
        <w:t>55999</w:t>
      </w:r>
    </w:p>
    <w:p w:rsidR="0046211F" w:rsidRPr="00C30304" w:rsidRDefault="0046211F" w:rsidP="0046211F">
      <w:r w:rsidRPr="00C30304">
        <w:t>Langner:&lt;i&gt; Moving forward in&lt;/i&gt;</w:t>
      </w:r>
    </w:p>
    <w:p w:rsidR="0046211F" w:rsidRPr="00C30304" w:rsidRDefault="0046211F" w:rsidP="0046211F">
      <w:r w:rsidRPr="00C30304">
        <w:t>&lt;i&gt; my analysis of the codes,&lt;/i&gt;</w:t>
      </w:r>
    </w:p>
    <w:p w:rsidR="0046211F" w:rsidRPr="00C30304" w:rsidRDefault="0046211F" w:rsidP="0046211F">
      <w:r w:rsidRPr="00C30304">
        <w:rPr>
          <w:rFonts w:hint="eastAsia"/>
        </w:rPr>
        <w:t>兰纳：我对代码进行持续不断的分析，</w:t>
      </w:r>
    </w:p>
    <w:p w:rsidR="0046211F" w:rsidRPr="00C30304" w:rsidRDefault="0046211F" w:rsidP="0046211F"/>
    <w:p w:rsidR="0046211F" w:rsidRPr="00C30304" w:rsidRDefault="0046211F" w:rsidP="0046211F">
      <w:r w:rsidRPr="00C30304">
        <w:t>717</w:t>
      </w:r>
    </w:p>
    <w:p w:rsidR="0046211F" w:rsidRPr="00C30304" w:rsidRDefault="0046211F" w:rsidP="0046211F">
      <w:r w:rsidRPr="00C30304">
        <w:rPr>
          <w:rFonts w:hint="eastAsia"/>
        </w:rPr>
        <w:t>00</w:t>
      </w:r>
      <w:r w:rsidRPr="00C30304">
        <w:rPr>
          <w:rFonts w:hint="eastAsia"/>
        </w:rPr>
        <w:t>：</w:t>
      </w:r>
      <w:r w:rsidRPr="00C30304">
        <w:rPr>
          <w:rFonts w:hint="eastAsia"/>
        </w:rPr>
        <w:t>38</w:t>
      </w:r>
      <w:r w:rsidRPr="00C30304">
        <w:rPr>
          <w:rFonts w:hint="eastAsia"/>
        </w:rPr>
        <w:t>：</w:t>
      </w:r>
      <w:r w:rsidRPr="00C30304">
        <w:rPr>
          <w:rFonts w:hint="eastAsia"/>
        </w:rPr>
        <w:t>56001 - &gt; 00</w:t>
      </w:r>
      <w:r w:rsidRPr="00C30304">
        <w:rPr>
          <w:rFonts w:hint="eastAsia"/>
        </w:rPr>
        <w:t>：</w:t>
      </w:r>
      <w:r w:rsidRPr="00C30304">
        <w:rPr>
          <w:rFonts w:hint="eastAsia"/>
        </w:rPr>
        <w:t>39</w:t>
      </w:r>
      <w:r w:rsidRPr="00C30304">
        <w:rPr>
          <w:rFonts w:hint="eastAsia"/>
        </w:rPr>
        <w:t>：</w:t>
      </w:r>
      <w:r w:rsidRPr="00C30304">
        <w:rPr>
          <w:rFonts w:hint="eastAsia"/>
        </w:rPr>
        <w:t>00036</w:t>
      </w:r>
    </w:p>
    <w:p w:rsidR="0046211F" w:rsidRPr="00C30304" w:rsidRDefault="0046211F" w:rsidP="0046211F">
      <w:r w:rsidRPr="00C30304">
        <w:t>&lt;i&gt; I took a closer look&lt;/i&gt;</w:t>
      </w:r>
    </w:p>
    <w:p w:rsidR="0046211F" w:rsidRPr="00C30304" w:rsidRDefault="0046211F" w:rsidP="0046211F">
      <w:r w:rsidRPr="00C30304">
        <w:t>&lt;i&gt; at the photographs&lt;/i&gt;</w:t>
      </w:r>
    </w:p>
    <w:p w:rsidR="0046211F" w:rsidRPr="00C30304" w:rsidRDefault="0046211F" w:rsidP="0046211F">
      <w:r w:rsidRPr="00C30304">
        <w:rPr>
          <w:rFonts w:hint="eastAsia"/>
        </w:rPr>
        <w:lastRenderedPageBreak/>
        <w:t>我接过这些照片仔细一看</w:t>
      </w:r>
    </w:p>
    <w:p w:rsidR="0046211F" w:rsidRPr="00C30304" w:rsidRDefault="0046211F" w:rsidP="0046211F"/>
    <w:p w:rsidR="0046211F" w:rsidRPr="00C30304" w:rsidRDefault="0046211F" w:rsidP="0046211F">
      <w:r w:rsidRPr="00C30304">
        <w:t>718</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00038 - &gt; 00</w:t>
      </w:r>
      <w:r w:rsidRPr="00C30304">
        <w:rPr>
          <w:rFonts w:hint="eastAsia"/>
        </w:rPr>
        <w:t>：</w:t>
      </w:r>
      <w:r w:rsidRPr="00C30304">
        <w:rPr>
          <w:rFonts w:hint="eastAsia"/>
        </w:rPr>
        <w:t>39</w:t>
      </w:r>
      <w:r w:rsidRPr="00C30304">
        <w:rPr>
          <w:rFonts w:hint="eastAsia"/>
        </w:rPr>
        <w:t>：</w:t>
      </w:r>
      <w:r w:rsidRPr="00C30304">
        <w:rPr>
          <w:rFonts w:hint="eastAsia"/>
        </w:rPr>
        <w:t>01871</w:t>
      </w:r>
    </w:p>
    <w:p w:rsidR="0046211F" w:rsidRPr="00C30304" w:rsidRDefault="0046211F" w:rsidP="0046211F">
      <w:r w:rsidRPr="00C30304">
        <w:t>&lt;i&gt; that had been published&lt;/i&gt;</w:t>
      </w:r>
    </w:p>
    <w:p w:rsidR="0046211F" w:rsidRPr="00C30304" w:rsidRDefault="0046211F" w:rsidP="0046211F"/>
    <w:p w:rsidR="0046211F" w:rsidRPr="00C30304" w:rsidRDefault="0046211F" w:rsidP="0046211F">
      <w:r w:rsidRPr="00C30304">
        <w:t>719</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01873 - &gt; 00</w:t>
      </w:r>
      <w:r w:rsidRPr="00C30304">
        <w:rPr>
          <w:rFonts w:hint="eastAsia"/>
        </w:rPr>
        <w:t>：</w:t>
      </w:r>
      <w:r w:rsidRPr="00C30304">
        <w:rPr>
          <w:rFonts w:hint="eastAsia"/>
        </w:rPr>
        <w:t>39</w:t>
      </w:r>
      <w:r w:rsidRPr="00C30304">
        <w:rPr>
          <w:rFonts w:hint="eastAsia"/>
        </w:rPr>
        <w:t>：</w:t>
      </w:r>
      <w:r w:rsidRPr="00C30304">
        <w:rPr>
          <w:rFonts w:hint="eastAsia"/>
        </w:rPr>
        <w:t>06643</w:t>
      </w:r>
    </w:p>
    <w:p w:rsidR="0046211F" w:rsidRPr="00C30304" w:rsidRDefault="0046211F" w:rsidP="0046211F">
      <w:r w:rsidRPr="00C30304">
        <w:t>by the iranians themselves</w:t>
      </w:r>
    </w:p>
    <w:p w:rsidR="0046211F" w:rsidRPr="00C30304" w:rsidRDefault="0046211F" w:rsidP="0046211F">
      <w:r w:rsidRPr="00C30304">
        <w:t>in a press tour from 2008</w:t>
      </w:r>
    </w:p>
    <w:p w:rsidR="0046211F" w:rsidRPr="00C30304" w:rsidRDefault="0046211F" w:rsidP="0046211F">
      <w:r w:rsidRPr="00C30304">
        <w:rPr>
          <w:rFonts w:hint="eastAsia"/>
        </w:rPr>
        <w:t>都是由伊朗人自己从</w:t>
      </w:r>
      <w:r w:rsidRPr="00C30304">
        <w:rPr>
          <w:rFonts w:hint="eastAsia"/>
        </w:rPr>
        <w:t>2008</w:t>
      </w:r>
      <w:r w:rsidRPr="00C30304">
        <w:rPr>
          <w:rFonts w:hint="eastAsia"/>
        </w:rPr>
        <w:t>年开始拍摄并公布的新闻之旅照片。</w:t>
      </w:r>
    </w:p>
    <w:p w:rsidR="0046211F" w:rsidRPr="00C30304" w:rsidRDefault="0046211F" w:rsidP="0046211F"/>
    <w:p w:rsidR="0046211F" w:rsidRPr="00C30304" w:rsidRDefault="0046211F" w:rsidP="0046211F">
      <w:r w:rsidRPr="00C30304">
        <w:t>720</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06645 - &gt; 00</w:t>
      </w:r>
      <w:r w:rsidRPr="00C30304">
        <w:rPr>
          <w:rFonts w:hint="eastAsia"/>
        </w:rPr>
        <w:t>：</w:t>
      </w:r>
      <w:r w:rsidRPr="00C30304">
        <w:rPr>
          <w:rFonts w:hint="eastAsia"/>
        </w:rPr>
        <w:t>39</w:t>
      </w:r>
      <w:r w:rsidRPr="00C30304">
        <w:rPr>
          <w:rFonts w:hint="eastAsia"/>
        </w:rPr>
        <w:t>：</w:t>
      </w:r>
      <w:r w:rsidRPr="00C30304">
        <w:rPr>
          <w:rFonts w:hint="eastAsia"/>
        </w:rPr>
        <w:t>09779</w:t>
      </w:r>
    </w:p>
    <w:p w:rsidR="0046211F" w:rsidRPr="00C30304" w:rsidRDefault="0046211F" w:rsidP="0046211F">
      <w:r w:rsidRPr="00C30304">
        <w:t>&lt;i&gt; of ahmadinejad&lt;/i&gt;</w:t>
      </w:r>
    </w:p>
    <w:p w:rsidR="0046211F" w:rsidRPr="00C30304" w:rsidRDefault="0046211F" w:rsidP="0046211F">
      <w:r w:rsidRPr="00C30304">
        <w:t>&lt;i&gt; and the shiny centrifuges.&lt;/i&gt;</w:t>
      </w:r>
    </w:p>
    <w:p w:rsidR="0046211F" w:rsidRPr="00C30304" w:rsidRDefault="0046211F" w:rsidP="0046211F">
      <w:r w:rsidRPr="00C30304">
        <w:rPr>
          <w:rFonts w:hint="eastAsia"/>
        </w:rPr>
        <w:t>艾哈迈迪内贾德和闪亮的离心机。</w:t>
      </w:r>
    </w:p>
    <w:p w:rsidR="0046211F" w:rsidRPr="00C30304" w:rsidRDefault="0046211F" w:rsidP="0046211F"/>
    <w:p w:rsidR="0046211F" w:rsidRPr="00C30304" w:rsidRDefault="0046211F" w:rsidP="0046211F">
      <w:r w:rsidRPr="00C30304">
        <w:t>721</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12,183 - &gt; 00</w:t>
      </w:r>
      <w:r w:rsidRPr="00C30304">
        <w:rPr>
          <w:rFonts w:hint="eastAsia"/>
        </w:rPr>
        <w:t>：</w:t>
      </w:r>
      <w:r w:rsidRPr="00C30304">
        <w:rPr>
          <w:rFonts w:hint="eastAsia"/>
        </w:rPr>
        <w:t>39</w:t>
      </w:r>
      <w:r w:rsidRPr="00C30304">
        <w:rPr>
          <w:rFonts w:hint="eastAsia"/>
        </w:rPr>
        <w:t>：</w:t>
      </w:r>
      <w:r w:rsidRPr="00C30304">
        <w:rPr>
          <w:rFonts w:hint="eastAsia"/>
        </w:rPr>
        <w:t>14050</w:t>
      </w:r>
    </w:p>
    <w:p w:rsidR="0046211F" w:rsidRPr="00C30304" w:rsidRDefault="0046211F" w:rsidP="0046211F">
      <w:r w:rsidRPr="00C30304">
        <w:t>Sanger:&lt;i&gt; Well, photographs&lt;/i&gt;</w:t>
      </w:r>
    </w:p>
    <w:p w:rsidR="0046211F" w:rsidRPr="00C30304" w:rsidRDefault="0046211F" w:rsidP="0046211F">
      <w:r w:rsidRPr="00C30304">
        <w:t>&lt;i&gt; of ahmadinejad&lt;/i&gt;</w:t>
      </w:r>
    </w:p>
    <w:p w:rsidR="0046211F" w:rsidRPr="00C30304" w:rsidRDefault="0046211F" w:rsidP="0046211F"/>
    <w:p w:rsidR="0046211F" w:rsidRPr="00C30304" w:rsidRDefault="0046211F" w:rsidP="0046211F">
      <w:r w:rsidRPr="00C30304">
        <w:t>722</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14,052 - &gt; 00</w:t>
      </w:r>
      <w:r w:rsidRPr="00C30304">
        <w:rPr>
          <w:rFonts w:hint="eastAsia"/>
        </w:rPr>
        <w:t>：</w:t>
      </w:r>
      <w:r w:rsidRPr="00C30304">
        <w:rPr>
          <w:rFonts w:hint="eastAsia"/>
        </w:rPr>
        <w:t>39</w:t>
      </w:r>
      <w:r w:rsidRPr="00C30304">
        <w:rPr>
          <w:rFonts w:hint="eastAsia"/>
        </w:rPr>
        <w:t>：</w:t>
      </w:r>
      <w:r w:rsidRPr="00C30304">
        <w:rPr>
          <w:rFonts w:hint="eastAsia"/>
        </w:rPr>
        <w:t>16853</w:t>
      </w:r>
    </w:p>
    <w:p w:rsidR="0046211F" w:rsidRPr="00C30304" w:rsidRDefault="0046211F" w:rsidP="0046211F">
      <w:r w:rsidRPr="00C30304">
        <w:t>&lt;i&gt; going through&lt;/i&gt;</w:t>
      </w:r>
    </w:p>
    <w:p w:rsidR="0046211F" w:rsidRPr="00C30304" w:rsidRDefault="0046211F" w:rsidP="0046211F">
      <w:r w:rsidRPr="00C30304">
        <w:t>&lt;i&gt; the centrifuges at natanz&lt;/i&gt;</w:t>
      </w:r>
    </w:p>
    <w:p w:rsidR="0046211F" w:rsidRPr="00C30304" w:rsidRDefault="0046211F" w:rsidP="0046211F"/>
    <w:p w:rsidR="0046211F" w:rsidRPr="00C30304" w:rsidRDefault="0046211F" w:rsidP="0046211F">
      <w:r w:rsidRPr="00C30304">
        <w:t>723</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16,855 - &gt; 00</w:t>
      </w:r>
      <w:r w:rsidRPr="00C30304">
        <w:rPr>
          <w:rFonts w:hint="eastAsia"/>
        </w:rPr>
        <w:t>：</w:t>
      </w:r>
      <w:r w:rsidRPr="00C30304">
        <w:rPr>
          <w:rFonts w:hint="eastAsia"/>
        </w:rPr>
        <w:t>39</w:t>
      </w:r>
      <w:r w:rsidRPr="00C30304">
        <w:rPr>
          <w:rFonts w:hint="eastAsia"/>
        </w:rPr>
        <w:t>：</w:t>
      </w:r>
      <w:r w:rsidRPr="00C30304">
        <w:rPr>
          <w:rFonts w:hint="eastAsia"/>
        </w:rPr>
        <w:t>20290</w:t>
      </w:r>
    </w:p>
    <w:p w:rsidR="0046211F" w:rsidRPr="00C30304" w:rsidRDefault="0046211F" w:rsidP="0046211F">
      <w:r w:rsidRPr="00C30304">
        <w:t>&lt;i&gt; had provided some&lt;/i&gt;</w:t>
      </w:r>
    </w:p>
    <w:p w:rsidR="0046211F" w:rsidRPr="00C30304" w:rsidRDefault="0046211F" w:rsidP="0046211F">
      <w:r w:rsidRPr="00C30304">
        <w:t>&lt;i&gt; very important clues.&lt;/i&gt;</w:t>
      </w:r>
    </w:p>
    <w:p w:rsidR="0046211F" w:rsidRPr="00C30304" w:rsidRDefault="0046211F" w:rsidP="0046211F">
      <w:r w:rsidRPr="00C30304">
        <w:rPr>
          <w:rFonts w:hint="eastAsia"/>
        </w:rPr>
        <w:t>桑格：嗯，艾哈迈迪内贾德在纳坦兹视察离心机的照片提供了一些非常重要的线索。</w:t>
      </w:r>
    </w:p>
    <w:p w:rsidR="0046211F" w:rsidRPr="00C30304" w:rsidRDefault="0046211F" w:rsidP="0046211F"/>
    <w:p w:rsidR="0046211F" w:rsidRPr="00C30304" w:rsidRDefault="0046211F" w:rsidP="0046211F">
      <w:r w:rsidRPr="00C30304">
        <w:t>724</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20,991 - &gt; 00</w:t>
      </w:r>
      <w:r w:rsidRPr="00C30304">
        <w:rPr>
          <w:rFonts w:hint="eastAsia"/>
        </w:rPr>
        <w:t>：</w:t>
      </w:r>
      <w:r w:rsidRPr="00C30304">
        <w:rPr>
          <w:rFonts w:hint="eastAsia"/>
        </w:rPr>
        <w:t>39</w:t>
      </w:r>
      <w:r w:rsidRPr="00C30304">
        <w:rPr>
          <w:rFonts w:hint="eastAsia"/>
        </w:rPr>
        <w:t>：</w:t>
      </w:r>
      <w:r w:rsidRPr="00C30304">
        <w:rPr>
          <w:rFonts w:hint="eastAsia"/>
        </w:rPr>
        <w:t>23193</w:t>
      </w:r>
    </w:p>
    <w:p w:rsidR="0046211F" w:rsidRPr="00C30304" w:rsidRDefault="0046211F" w:rsidP="0046211F">
      <w:r w:rsidRPr="00C30304">
        <w:t>There was a huge amount</w:t>
      </w:r>
    </w:p>
    <w:p w:rsidR="0046211F" w:rsidRPr="00C30304" w:rsidRDefault="0046211F" w:rsidP="0046211F">
      <w:r w:rsidRPr="00C30304">
        <w:t>to be learned.</w:t>
      </w:r>
    </w:p>
    <w:p w:rsidR="0046211F" w:rsidRPr="00C30304" w:rsidRDefault="0046211F" w:rsidP="0046211F">
      <w:r w:rsidRPr="00C30304">
        <w:rPr>
          <w:rFonts w:hint="eastAsia"/>
        </w:rPr>
        <w:t>从中可以分析出大量的信息。</w:t>
      </w:r>
    </w:p>
    <w:p w:rsidR="0046211F" w:rsidRPr="00C30304" w:rsidRDefault="0046211F" w:rsidP="0046211F"/>
    <w:p w:rsidR="0046211F" w:rsidRPr="00C30304" w:rsidRDefault="0046211F" w:rsidP="0046211F">
      <w:r w:rsidRPr="00C30304">
        <w:t>725</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31502 - &gt; 00</w:t>
      </w:r>
      <w:r w:rsidRPr="00C30304">
        <w:rPr>
          <w:rFonts w:hint="eastAsia"/>
        </w:rPr>
        <w:t>：</w:t>
      </w:r>
      <w:r w:rsidRPr="00C30304">
        <w:rPr>
          <w:rFonts w:hint="eastAsia"/>
        </w:rPr>
        <w:t>39</w:t>
      </w:r>
      <w:r w:rsidRPr="00C30304">
        <w:rPr>
          <w:rFonts w:hint="eastAsia"/>
        </w:rPr>
        <w:t>：</w:t>
      </w:r>
      <w:r w:rsidRPr="00C30304">
        <w:rPr>
          <w:rFonts w:hint="eastAsia"/>
        </w:rPr>
        <w:t>34,304</w:t>
      </w:r>
    </w:p>
    <w:p w:rsidR="0046211F" w:rsidRPr="00C30304" w:rsidRDefault="0046211F" w:rsidP="0046211F">
      <w:r w:rsidRPr="00C30304">
        <w:t>&lt;i&gt; First of all,&lt;/i&gt;</w:t>
      </w:r>
    </w:p>
    <w:p w:rsidR="0046211F" w:rsidRPr="00C30304" w:rsidRDefault="0046211F" w:rsidP="0046211F">
      <w:r w:rsidRPr="00C30304">
        <w:t>&lt;i&gt; those photographs showed&lt;/i&gt;</w:t>
      </w:r>
    </w:p>
    <w:p w:rsidR="0046211F" w:rsidRPr="00C30304" w:rsidRDefault="0046211F" w:rsidP="0046211F">
      <w:r w:rsidRPr="00C30304">
        <w:rPr>
          <w:rFonts w:hint="eastAsia"/>
        </w:rPr>
        <w:lastRenderedPageBreak/>
        <w:t>首先，这些照片显示出</w:t>
      </w:r>
    </w:p>
    <w:p w:rsidR="0046211F" w:rsidRPr="00C30304" w:rsidRDefault="0046211F" w:rsidP="0046211F"/>
    <w:p w:rsidR="0046211F" w:rsidRPr="00C30304" w:rsidRDefault="0046211F" w:rsidP="0046211F">
      <w:r w:rsidRPr="00C30304">
        <w:t>726</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34306 - &gt; 00</w:t>
      </w:r>
      <w:r w:rsidRPr="00C30304">
        <w:rPr>
          <w:rFonts w:hint="eastAsia"/>
        </w:rPr>
        <w:t>：</w:t>
      </w:r>
      <w:r w:rsidRPr="00C30304">
        <w:rPr>
          <w:rFonts w:hint="eastAsia"/>
        </w:rPr>
        <w:t>39</w:t>
      </w:r>
      <w:r w:rsidRPr="00C30304">
        <w:rPr>
          <w:rFonts w:hint="eastAsia"/>
        </w:rPr>
        <w:t>：</w:t>
      </w:r>
      <w:r w:rsidRPr="00C30304">
        <w:rPr>
          <w:rFonts w:hint="eastAsia"/>
        </w:rPr>
        <w:t>37640</w:t>
      </w:r>
    </w:p>
    <w:p w:rsidR="0046211F" w:rsidRPr="00C30304" w:rsidRDefault="0046211F" w:rsidP="0046211F">
      <w:r w:rsidRPr="00C30304">
        <w:t>&lt;i&gt; many of the individuals&lt;/i&gt;</w:t>
      </w:r>
    </w:p>
    <w:p w:rsidR="0046211F" w:rsidRPr="00C30304" w:rsidRDefault="0046211F" w:rsidP="0046211F">
      <w:r w:rsidRPr="00C30304">
        <w:t>&lt;i&gt; who were guiding ahmadinejad&lt;/i&gt;</w:t>
      </w:r>
    </w:p>
    <w:p w:rsidR="0046211F" w:rsidRPr="00C30304" w:rsidRDefault="0046211F" w:rsidP="0046211F"/>
    <w:p w:rsidR="0046211F" w:rsidRPr="00C30304" w:rsidRDefault="0046211F" w:rsidP="0046211F">
      <w:r w:rsidRPr="00C30304">
        <w:t>727</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37642 - &gt; 00</w:t>
      </w:r>
      <w:r w:rsidRPr="00C30304">
        <w:rPr>
          <w:rFonts w:hint="eastAsia"/>
        </w:rPr>
        <w:t>：</w:t>
      </w:r>
      <w:r w:rsidRPr="00C30304">
        <w:rPr>
          <w:rFonts w:hint="eastAsia"/>
        </w:rPr>
        <w:t>39</w:t>
      </w:r>
      <w:r w:rsidRPr="00C30304">
        <w:rPr>
          <w:rFonts w:hint="eastAsia"/>
        </w:rPr>
        <w:t>：</w:t>
      </w:r>
      <w:r w:rsidRPr="00C30304">
        <w:rPr>
          <w:rFonts w:hint="eastAsia"/>
        </w:rPr>
        <w:t>38808</w:t>
      </w:r>
    </w:p>
    <w:p w:rsidR="0046211F" w:rsidRPr="00C30304" w:rsidRDefault="0046211F" w:rsidP="0046211F">
      <w:r w:rsidRPr="00C30304">
        <w:t>&lt;i&gt; through the program.&lt;/i&gt;</w:t>
      </w:r>
    </w:p>
    <w:p w:rsidR="0046211F" w:rsidRPr="00C30304" w:rsidRDefault="0046211F" w:rsidP="0046211F">
      <w:r w:rsidRPr="00C30304">
        <w:rPr>
          <w:rFonts w:hint="eastAsia"/>
        </w:rPr>
        <w:t>有许多为艾哈迈迪内贾德核计划出谋划策的人出席了该活动。</w:t>
      </w:r>
    </w:p>
    <w:p w:rsidR="0046211F" w:rsidRPr="00C30304" w:rsidRDefault="0046211F" w:rsidP="0046211F"/>
    <w:p w:rsidR="0046211F" w:rsidRPr="00C30304" w:rsidRDefault="0046211F" w:rsidP="0046211F">
      <w:r w:rsidRPr="00C30304">
        <w:t>728</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38810 - &gt; 00</w:t>
      </w:r>
      <w:r w:rsidRPr="00C30304">
        <w:rPr>
          <w:rFonts w:hint="eastAsia"/>
        </w:rPr>
        <w:t>：</w:t>
      </w:r>
      <w:r w:rsidRPr="00C30304">
        <w:rPr>
          <w:rFonts w:hint="eastAsia"/>
        </w:rPr>
        <w:t>39</w:t>
      </w:r>
      <w:r w:rsidRPr="00C30304">
        <w:rPr>
          <w:rFonts w:hint="eastAsia"/>
        </w:rPr>
        <w:t>：</w:t>
      </w:r>
      <w:r w:rsidRPr="00C30304">
        <w:rPr>
          <w:rFonts w:hint="eastAsia"/>
        </w:rPr>
        <w:t>41411</w:t>
      </w:r>
    </w:p>
    <w:p w:rsidR="0046211F" w:rsidRPr="00C30304" w:rsidRDefault="0046211F" w:rsidP="0046211F">
      <w:r w:rsidRPr="00C30304">
        <w:t>&lt;i&gt; And there's one very famous&lt;/i&gt;</w:t>
      </w:r>
    </w:p>
    <w:p w:rsidR="0046211F" w:rsidRPr="00C30304" w:rsidRDefault="0046211F" w:rsidP="0046211F">
      <w:r w:rsidRPr="00C30304">
        <w:t>&lt;i&gt; photograph that shows&lt;/i&gt;</w:t>
      </w:r>
    </w:p>
    <w:p w:rsidR="0046211F" w:rsidRPr="00C30304" w:rsidRDefault="0046211F" w:rsidP="0046211F">
      <w:r w:rsidRPr="00C30304">
        <w:rPr>
          <w:rFonts w:hint="eastAsia"/>
        </w:rPr>
        <w:t>其中有一张非常出名的照片显示</w:t>
      </w:r>
    </w:p>
    <w:p w:rsidR="0046211F" w:rsidRPr="00C30304" w:rsidRDefault="0046211F" w:rsidP="0046211F"/>
    <w:p w:rsidR="0046211F" w:rsidRPr="00C30304" w:rsidRDefault="0046211F" w:rsidP="0046211F">
      <w:r w:rsidRPr="00C30304">
        <w:t>729</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41413 - &gt; 00</w:t>
      </w:r>
      <w:r w:rsidRPr="00C30304">
        <w:rPr>
          <w:rFonts w:hint="eastAsia"/>
        </w:rPr>
        <w:t>：</w:t>
      </w:r>
      <w:r w:rsidRPr="00C30304">
        <w:rPr>
          <w:rFonts w:hint="eastAsia"/>
        </w:rPr>
        <w:t>39</w:t>
      </w:r>
      <w:r w:rsidRPr="00C30304">
        <w:rPr>
          <w:rFonts w:hint="eastAsia"/>
        </w:rPr>
        <w:t>：</w:t>
      </w:r>
      <w:r w:rsidRPr="00C30304">
        <w:rPr>
          <w:rFonts w:hint="eastAsia"/>
        </w:rPr>
        <w:t>43413</w:t>
      </w:r>
    </w:p>
    <w:p w:rsidR="0046211F" w:rsidRPr="00C30304" w:rsidRDefault="0046211F" w:rsidP="0046211F">
      <w:r w:rsidRPr="00C30304">
        <w:t>&lt;i&gt; ahmadinejad being shown&lt;/i&gt;</w:t>
      </w:r>
    </w:p>
    <w:p w:rsidR="0046211F" w:rsidRPr="00C30304" w:rsidRDefault="0046211F" w:rsidP="0046211F">
      <w:r w:rsidRPr="00C30304">
        <w:t>&lt;i&gt; something.&lt;/i&gt;</w:t>
      </w:r>
    </w:p>
    <w:p w:rsidR="0046211F" w:rsidRPr="00C30304" w:rsidRDefault="0046211F" w:rsidP="0046211F">
      <w:r w:rsidRPr="00C30304">
        <w:rPr>
          <w:rFonts w:hint="eastAsia"/>
        </w:rPr>
        <w:t>艾哈迈迪内贾德正在展示一些东西。</w:t>
      </w:r>
    </w:p>
    <w:p w:rsidR="0046211F" w:rsidRPr="00C30304" w:rsidRDefault="0046211F" w:rsidP="0046211F"/>
    <w:p w:rsidR="0046211F" w:rsidRPr="00C30304" w:rsidRDefault="0046211F" w:rsidP="0046211F">
      <w:r w:rsidRPr="00C30304">
        <w:t>730</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43415 - &gt; 00</w:t>
      </w:r>
      <w:r w:rsidRPr="00C30304">
        <w:rPr>
          <w:rFonts w:hint="eastAsia"/>
        </w:rPr>
        <w:t>：</w:t>
      </w:r>
      <w:r w:rsidRPr="00C30304">
        <w:rPr>
          <w:rFonts w:hint="eastAsia"/>
        </w:rPr>
        <w:t>39</w:t>
      </w:r>
      <w:r w:rsidRPr="00C30304">
        <w:rPr>
          <w:rFonts w:hint="eastAsia"/>
        </w:rPr>
        <w:t>：</w:t>
      </w:r>
      <w:r w:rsidRPr="00C30304">
        <w:rPr>
          <w:rFonts w:hint="eastAsia"/>
        </w:rPr>
        <w:t>45982</w:t>
      </w:r>
    </w:p>
    <w:p w:rsidR="0046211F" w:rsidRPr="00C30304" w:rsidRDefault="0046211F" w:rsidP="0046211F">
      <w:r w:rsidRPr="00C30304">
        <w:t>&lt;i&gt;You see his face, you can't see&lt;/i&gt;</w:t>
      </w:r>
    </w:p>
    <w:p w:rsidR="0046211F" w:rsidRPr="00C30304" w:rsidRDefault="0046211F" w:rsidP="0046211F">
      <w:r w:rsidRPr="00C30304">
        <w:t>&lt;i&gt; what's on the computer.&lt;/i&gt;</w:t>
      </w:r>
    </w:p>
    <w:p w:rsidR="0046211F" w:rsidRPr="00C30304" w:rsidRDefault="0046211F" w:rsidP="0046211F">
      <w:r w:rsidRPr="00C30304">
        <w:rPr>
          <w:rFonts w:hint="eastAsia"/>
        </w:rPr>
        <w:t>你能看到他的脸，但你看不到电脑里显示的是什么。</w:t>
      </w:r>
    </w:p>
    <w:p w:rsidR="0046211F" w:rsidRPr="00C30304" w:rsidRDefault="0046211F" w:rsidP="0046211F"/>
    <w:p w:rsidR="0046211F" w:rsidRPr="00C30304" w:rsidRDefault="0046211F" w:rsidP="0046211F">
      <w:r w:rsidRPr="00C30304">
        <w:t>731</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45984 - &gt; 00</w:t>
      </w:r>
      <w:r w:rsidRPr="00C30304">
        <w:rPr>
          <w:rFonts w:hint="eastAsia"/>
        </w:rPr>
        <w:t>：</w:t>
      </w:r>
      <w:r w:rsidRPr="00C30304">
        <w:rPr>
          <w:rFonts w:hint="eastAsia"/>
        </w:rPr>
        <w:t>39</w:t>
      </w:r>
      <w:r w:rsidRPr="00C30304">
        <w:rPr>
          <w:rFonts w:hint="eastAsia"/>
        </w:rPr>
        <w:t>：</w:t>
      </w:r>
      <w:r w:rsidRPr="00C30304">
        <w:rPr>
          <w:rFonts w:hint="eastAsia"/>
        </w:rPr>
        <w:t>49419</w:t>
      </w:r>
    </w:p>
    <w:p w:rsidR="0046211F" w:rsidRPr="00C30304" w:rsidRDefault="0046211F" w:rsidP="0046211F">
      <w:r w:rsidRPr="00C30304">
        <w:t>&lt;i&gt; And one of the scientists&lt;/i&gt;</w:t>
      </w:r>
    </w:p>
    <w:p w:rsidR="0046211F" w:rsidRPr="00C30304" w:rsidRDefault="0046211F" w:rsidP="0046211F">
      <w:r w:rsidRPr="00C30304">
        <w:t>&lt;i&gt; who was behind him&lt;/i&gt;</w:t>
      </w:r>
    </w:p>
    <w:p w:rsidR="0046211F" w:rsidRPr="00C30304" w:rsidRDefault="0046211F" w:rsidP="0046211F"/>
    <w:p w:rsidR="0046211F" w:rsidRPr="00C30304" w:rsidRDefault="0046211F" w:rsidP="0046211F">
      <w:r w:rsidRPr="00C30304">
        <w:t>732</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49421 - &gt; 00</w:t>
      </w:r>
      <w:r w:rsidRPr="00C30304">
        <w:rPr>
          <w:rFonts w:hint="eastAsia"/>
        </w:rPr>
        <w:t>：</w:t>
      </w:r>
      <w:r w:rsidRPr="00C30304">
        <w:rPr>
          <w:rFonts w:hint="eastAsia"/>
        </w:rPr>
        <w:t>39</w:t>
      </w:r>
      <w:r w:rsidRPr="00C30304">
        <w:rPr>
          <w:rFonts w:hint="eastAsia"/>
        </w:rPr>
        <w:t>：</w:t>
      </w:r>
      <w:r w:rsidRPr="00C30304">
        <w:rPr>
          <w:rFonts w:hint="eastAsia"/>
        </w:rPr>
        <w:t>51821</w:t>
      </w:r>
    </w:p>
    <w:p w:rsidR="0046211F" w:rsidRPr="00C30304" w:rsidRDefault="0046211F" w:rsidP="0046211F">
      <w:r w:rsidRPr="00C30304">
        <w:t>&lt;i&gt; was assassinated&lt;/i&gt;</w:t>
      </w:r>
    </w:p>
    <w:p w:rsidR="0046211F" w:rsidRPr="00C30304" w:rsidRDefault="0046211F" w:rsidP="0046211F">
      <w:r w:rsidRPr="00C30304">
        <w:t>&lt;i&gt; a few months later.&lt;/i&gt;</w:t>
      </w:r>
    </w:p>
    <w:p w:rsidR="0046211F" w:rsidRPr="00C30304" w:rsidRDefault="0046211F" w:rsidP="0046211F">
      <w:r w:rsidRPr="00C30304">
        <w:rPr>
          <w:rFonts w:hint="eastAsia"/>
        </w:rPr>
        <w:t>而站在他后面的科学家中有一位在几个月后被暗杀了。</w:t>
      </w:r>
    </w:p>
    <w:p w:rsidR="0046211F" w:rsidRPr="00C30304" w:rsidRDefault="0046211F" w:rsidP="0046211F"/>
    <w:p w:rsidR="0046211F" w:rsidRPr="00C30304" w:rsidRDefault="0046211F" w:rsidP="0046211F">
      <w:r w:rsidRPr="00C30304">
        <w:t>733</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56193 - &gt; 00</w:t>
      </w:r>
      <w:r w:rsidRPr="00C30304">
        <w:rPr>
          <w:rFonts w:hint="eastAsia"/>
        </w:rPr>
        <w:t>：</w:t>
      </w:r>
      <w:r w:rsidRPr="00C30304">
        <w:rPr>
          <w:rFonts w:hint="eastAsia"/>
        </w:rPr>
        <w:t>39</w:t>
      </w:r>
      <w:r w:rsidRPr="00C30304">
        <w:rPr>
          <w:rFonts w:hint="eastAsia"/>
        </w:rPr>
        <w:t>：</w:t>
      </w:r>
      <w:r w:rsidRPr="00C30304">
        <w:rPr>
          <w:rFonts w:hint="eastAsia"/>
        </w:rPr>
        <w:t>57927</w:t>
      </w:r>
    </w:p>
    <w:p w:rsidR="0046211F" w:rsidRPr="00C30304" w:rsidRDefault="0046211F" w:rsidP="0046211F">
      <w:r w:rsidRPr="00C30304">
        <w:t>Langner:&lt;i&gt; In one of&lt;/i&gt;</w:t>
      </w:r>
    </w:p>
    <w:p w:rsidR="0046211F" w:rsidRPr="00C30304" w:rsidRDefault="0046211F" w:rsidP="0046211F">
      <w:r w:rsidRPr="00C30304">
        <w:lastRenderedPageBreak/>
        <w:t>&lt;i&gt; those photographs,&lt;/i&gt;</w:t>
      </w:r>
    </w:p>
    <w:p w:rsidR="0046211F" w:rsidRPr="00C30304" w:rsidRDefault="0046211F" w:rsidP="0046211F">
      <w:r w:rsidRPr="00C30304">
        <w:rPr>
          <w:rFonts w:hint="eastAsia"/>
        </w:rPr>
        <w:t>兰纳：在这些照片中的一张里，</w:t>
      </w:r>
    </w:p>
    <w:p w:rsidR="0046211F" w:rsidRPr="00C30304" w:rsidRDefault="0046211F" w:rsidP="0046211F"/>
    <w:p w:rsidR="0046211F" w:rsidRPr="00C30304" w:rsidRDefault="0046211F" w:rsidP="0046211F">
      <w:r w:rsidRPr="00C30304">
        <w:t>734</w:t>
      </w:r>
    </w:p>
    <w:p w:rsidR="0046211F" w:rsidRPr="00C30304" w:rsidRDefault="0046211F" w:rsidP="0046211F">
      <w:r w:rsidRPr="00C30304">
        <w:rPr>
          <w:rFonts w:hint="eastAsia"/>
        </w:rPr>
        <w:t>00</w:t>
      </w:r>
      <w:r w:rsidRPr="00C30304">
        <w:rPr>
          <w:rFonts w:hint="eastAsia"/>
        </w:rPr>
        <w:t>：</w:t>
      </w:r>
      <w:r w:rsidRPr="00C30304">
        <w:rPr>
          <w:rFonts w:hint="eastAsia"/>
        </w:rPr>
        <w:t>39</w:t>
      </w:r>
      <w:r w:rsidRPr="00C30304">
        <w:rPr>
          <w:rFonts w:hint="eastAsia"/>
        </w:rPr>
        <w:t>：</w:t>
      </w:r>
      <w:r w:rsidRPr="00C30304">
        <w:rPr>
          <w:rFonts w:hint="eastAsia"/>
        </w:rPr>
        <w:t>58195 - &gt; 00</w:t>
      </w:r>
      <w:r w:rsidRPr="00C30304">
        <w:rPr>
          <w:rFonts w:hint="eastAsia"/>
        </w:rPr>
        <w:t>：</w:t>
      </w:r>
      <w:r w:rsidRPr="00C30304">
        <w:rPr>
          <w:rFonts w:hint="eastAsia"/>
        </w:rPr>
        <w:t>40</w:t>
      </w:r>
      <w:r w:rsidRPr="00C30304">
        <w:rPr>
          <w:rFonts w:hint="eastAsia"/>
        </w:rPr>
        <w:t>：</w:t>
      </w:r>
      <w:r w:rsidRPr="00C30304">
        <w:rPr>
          <w:rFonts w:hint="eastAsia"/>
        </w:rPr>
        <w:t>01531</w:t>
      </w:r>
    </w:p>
    <w:p w:rsidR="0046211F" w:rsidRPr="00C30304" w:rsidRDefault="0046211F" w:rsidP="0046211F">
      <w:r w:rsidRPr="00C30304">
        <w:t>you could see parts</w:t>
      </w:r>
    </w:p>
    <w:p w:rsidR="0046211F" w:rsidRPr="00C30304" w:rsidRDefault="0046211F" w:rsidP="0046211F">
      <w:r w:rsidRPr="00C30304">
        <w:t>of a computer screen.</w:t>
      </w:r>
    </w:p>
    <w:p w:rsidR="0046211F" w:rsidRPr="00C30304" w:rsidRDefault="0046211F" w:rsidP="0046211F">
      <w:r w:rsidRPr="00C30304">
        <w:rPr>
          <w:rFonts w:hint="eastAsia"/>
        </w:rPr>
        <w:t>你可以看到电脑屏幕中的部分内容。</w:t>
      </w:r>
    </w:p>
    <w:p w:rsidR="0046211F" w:rsidRPr="00C30304" w:rsidRDefault="0046211F" w:rsidP="0046211F"/>
    <w:p w:rsidR="0046211F" w:rsidRPr="00C30304" w:rsidRDefault="0046211F" w:rsidP="0046211F">
      <w:r w:rsidRPr="00C30304">
        <w:t>735</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01533 - &gt; 00</w:t>
      </w:r>
      <w:r w:rsidRPr="00C30304">
        <w:rPr>
          <w:rFonts w:hint="eastAsia"/>
        </w:rPr>
        <w:t>：</w:t>
      </w:r>
      <w:r w:rsidRPr="00C30304">
        <w:rPr>
          <w:rFonts w:hint="eastAsia"/>
        </w:rPr>
        <w:t>40</w:t>
      </w:r>
      <w:r w:rsidRPr="00C30304">
        <w:rPr>
          <w:rFonts w:hint="eastAsia"/>
        </w:rPr>
        <w:t>：</w:t>
      </w:r>
      <w:r w:rsidRPr="00C30304">
        <w:rPr>
          <w:rFonts w:hint="eastAsia"/>
        </w:rPr>
        <w:t>04,100</w:t>
      </w:r>
    </w:p>
    <w:p w:rsidR="0046211F" w:rsidRPr="00C30304" w:rsidRDefault="0046211F" w:rsidP="0046211F">
      <w:r w:rsidRPr="00C30304">
        <w:t>We... we refer to that as a scada screen.</w:t>
      </w:r>
    </w:p>
    <w:p w:rsidR="0046211F" w:rsidRPr="00C30304" w:rsidRDefault="0046211F" w:rsidP="0046211F">
      <w:r w:rsidRPr="00C30304">
        <w:rPr>
          <w:rFonts w:hint="eastAsia"/>
        </w:rPr>
        <w:t>我们</w:t>
      </w:r>
      <w:r w:rsidRPr="00C30304">
        <w:rPr>
          <w:rFonts w:hint="eastAsia"/>
        </w:rPr>
        <w:t>......</w:t>
      </w:r>
      <w:r w:rsidRPr="00C30304">
        <w:rPr>
          <w:rFonts w:hint="eastAsia"/>
        </w:rPr>
        <w:t>我们指的是作为</w:t>
      </w:r>
      <w:r w:rsidRPr="00C30304">
        <w:rPr>
          <w:rFonts w:hint="eastAsia"/>
        </w:rPr>
        <w:t>SCADA</w:t>
      </w:r>
      <w:r w:rsidRPr="00C30304">
        <w:rPr>
          <w:rFonts w:hint="eastAsia"/>
        </w:rPr>
        <w:t>（监控和数据采集系统）的屏幕。</w:t>
      </w:r>
    </w:p>
    <w:p w:rsidR="0046211F" w:rsidRPr="00C30304" w:rsidRDefault="0046211F" w:rsidP="0046211F"/>
    <w:p w:rsidR="0046211F" w:rsidRPr="00C30304" w:rsidRDefault="0046211F" w:rsidP="0046211F">
      <w:r w:rsidRPr="00C30304">
        <w:t>736</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04102 - &gt; 00</w:t>
      </w:r>
      <w:r w:rsidRPr="00C30304">
        <w:rPr>
          <w:rFonts w:hint="eastAsia"/>
        </w:rPr>
        <w:t>：</w:t>
      </w:r>
      <w:r w:rsidRPr="00C30304">
        <w:rPr>
          <w:rFonts w:hint="eastAsia"/>
        </w:rPr>
        <w:t>40</w:t>
      </w:r>
      <w:r w:rsidRPr="00C30304">
        <w:rPr>
          <w:rFonts w:hint="eastAsia"/>
        </w:rPr>
        <w:t>：</w:t>
      </w:r>
      <w:r w:rsidRPr="00C30304">
        <w:rPr>
          <w:rFonts w:hint="eastAsia"/>
        </w:rPr>
        <w:t>07070</w:t>
      </w:r>
    </w:p>
    <w:p w:rsidR="0046211F" w:rsidRPr="00C30304" w:rsidRDefault="0046211F" w:rsidP="0046211F">
      <w:r w:rsidRPr="00C30304">
        <w:t>&lt;i&gt; The scada system is basically&lt;/i&gt;</w:t>
      </w:r>
    </w:p>
    <w:p w:rsidR="0046211F" w:rsidRPr="00C30304" w:rsidRDefault="0046211F" w:rsidP="0046211F">
      <w:r w:rsidRPr="00C30304">
        <w:t>&lt;i&gt; a piece of software&lt;/i&gt;</w:t>
      </w:r>
    </w:p>
    <w:p w:rsidR="0046211F" w:rsidRPr="00C30304" w:rsidRDefault="0046211F" w:rsidP="0046211F"/>
    <w:p w:rsidR="0046211F" w:rsidRPr="00C30304" w:rsidRDefault="0046211F" w:rsidP="0046211F">
      <w:r w:rsidRPr="00C30304">
        <w:t>737</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07072 - &gt; 00</w:t>
      </w:r>
      <w:r w:rsidRPr="00C30304">
        <w:rPr>
          <w:rFonts w:hint="eastAsia"/>
        </w:rPr>
        <w:t>：</w:t>
      </w:r>
      <w:r w:rsidRPr="00C30304">
        <w:rPr>
          <w:rFonts w:hint="eastAsia"/>
        </w:rPr>
        <w:t>40</w:t>
      </w:r>
      <w:r w:rsidRPr="00C30304">
        <w:rPr>
          <w:rFonts w:hint="eastAsia"/>
        </w:rPr>
        <w:t>：</w:t>
      </w:r>
      <w:r w:rsidRPr="00C30304">
        <w:rPr>
          <w:rFonts w:hint="eastAsia"/>
        </w:rPr>
        <w:t>08671</w:t>
      </w:r>
    </w:p>
    <w:p w:rsidR="0046211F" w:rsidRPr="00C30304" w:rsidRDefault="0046211F" w:rsidP="0046211F">
      <w:r w:rsidRPr="00C30304">
        <w:t>&lt;i&gt; running on a computer.&lt;/i&gt;</w:t>
      </w:r>
    </w:p>
    <w:p w:rsidR="0046211F" w:rsidRPr="00C30304" w:rsidRDefault="0046211F" w:rsidP="0046211F">
      <w:r w:rsidRPr="00C30304">
        <w:rPr>
          <w:rFonts w:hint="eastAsia"/>
        </w:rPr>
        <w:t>监控系统是一个软件最基础的部分在计算机上运行。</w:t>
      </w:r>
    </w:p>
    <w:p w:rsidR="0046211F" w:rsidRPr="00C30304" w:rsidRDefault="0046211F" w:rsidP="0046211F"/>
    <w:p w:rsidR="0046211F" w:rsidRPr="00C30304" w:rsidRDefault="0046211F" w:rsidP="0046211F">
      <w:r w:rsidRPr="00C30304">
        <w:t>738</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08673 - &gt; 00</w:t>
      </w:r>
      <w:r w:rsidRPr="00C30304">
        <w:rPr>
          <w:rFonts w:hint="eastAsia"/>
        </w:rPr>
        <w:t>：</w:t>
      </w:r>
      <w:r w:rsidRPr="00C30304">
        <w:rPr>
          <w:rFonts w:hint="eastAsia"/>
        </w:rPr>
        <w:t>40</w:t>
      </w:r>
      <w:r w:rsidRPr="00C30304">
        <w:rPr>
          <w:rFonts w:hint="eastAsia"/>
        </w:rPr>
        <w:t>：</w:t>
      </w:r>
      <w:r w:rsidRPr="00C30304">
        <w:rPr>
          <w:rFonts w:hint="eastAsia"/>
        </w:rPr>
        <w:t>12,275</w:t>
      </w:r>
    </w:p>
    <w:p w:rsidR="0046211F" w:rsidRPr="00C30304" w:rsidRDefault="0046211F" w:rsidP="0046211F">
      <w:r w:rsidRPr="00C30304">
        <w:t>&lt;i&gt; It enables the operators&lt;/i&gt;</w:t>
      </w:r>
    </w:p>
    <w:p w:rsidR="0046211F" w:rsidRPr="00C30304" w:rsidRDefault="0046211F" w:rsidP="0046211F">
      <w:r w:rsidRPr="00C30304">
        <w:t>&lt;i&gt; to monitor the processes.&lt;/i&gt;</w:t>
      </w:r>
    </w:p>
    <w:p w:rsidR="0046211F" w:rsidRPr="00C30304" w:rsidRDefault="0046211F" w:rsidP="0046211F">
      <w:r w:rsidRPr="00C30304">
        <w:rPr>
          <w:rFonts w:hint="eastAsia"/>
        </w:rPr>
        <w:t>它使得操作员可以对进程进行监测。</w:t>
      </w:r>
    </w:p>
    <w:p w:rsidR="0046211F" w:rsidRPr="00C30304" w:rsidRDefault="0046211F" w:rsidP="0046211F"/>
    <w:p w:rsidR="0046211F" w:rsidRPr="00C30304" w:rsidRDefault="0046211F" w:rsidP="0046211F">
      <w:r w:rsidRPr="00C30304">
        <w:t>739</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13277 - &gt; 00</w:t>
      </w:r>
      <w:r w:rsidRPr="00C30304">
        <w:rPr>
          <w:rFonts w:hint="eastAsia"/>
        </w:rPr>
        <w:t>：</w:t>
      </w:r>
      <w:r w:rsidRPr="00C30304">
        <w:rPr>
          <w:rFonts w:hint="eastAsia"/>
        </w:rPr>
        <w:t>40</w:t>
      </w:r>
      <w:r w:rsidRPr="00C30304">
        <w:rPr>
          <w:rFonts w:hint="eastAsia"/>
        </w:rPr>
        <w:t>：</w:t>
      </w:r>
      <w:r w:rsidRPr="00C30304">
        <w:rPr>
          <w:rFonts w:hint="eastAsia"/>
        </w:rPr>
        <w:t>17414</w:t>
      </w:r>
    </w:p>
    <w:p w:rsidR="0046211F" w:rsidRPr="00C30304" w:rsidRDefault="0046211F" w:rsidP="0046211F">
      <w:r w:rsidRPr="00C30304">
        <w:t>What you could see</w:t>
      </w:r>
    </w:p>
    <w:p w:rsidR="0046211F" w:rsidRPr="00C30304" w:rsidRDefault="0046211F" w:rsidP="0046211F">
      <w:r w:rsidRPr="00C30304">
        <w:t>when you look close enough</w:t>
      </w:r>
    </w:p>
    <w:p w:rsidR="0046211F" w:rsidRPr="00C30304" w:rsidRDefault="0046211F" w:rsidP="0046211F">
      <w:r w:rsidRPr="00C30304">
        <w:rPr>
          <w:rFonts w:hint="eastAsia"/>
        </w:rPr>
        <w:t>当你看足够接近这张图时，你能看到</w:t>
      </w:r>
    </w:p>
    <w:p w:rsidR="0046211F" w:rsidRPr="00C30304" w:rsidRDefault="0046211F" w:rsidP="0046211F"/>
    <w:p w:rsidR="0046211F" w:rsidRPr="00C30304" w:rsidRDefault="0046211F" w:rsidP="0046211F">
      <w:r w:rsidRPr="00C30304">
        <w:t>740</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17948 - &gt; 00</w:t>
      </w:r>
      <w:r w:rsidRPr="00C30304">
        <w:rPr>
          <w:rFonts w:hint="eastAsia"/>
        </w:rPr>
        <w:t>：</w:t>
      </w:r>
      <w:r w:rsidRPr="00C30304">
        <w:rPr>
          <w:rFonts w:hint="eastAsia"/>
        </w:rPr>
        <w:t>40</w:t>
      </w:r>
      <w:r w:rsidRPr="00C30304">
        <w:rPr>
          <w:rFonts w:hint="eastAsia"/>
        </w:rPr>
        <w:t>：</w:t>
      </w:r>
      <w:r w:rsidRPr="00C30304">
        <w:rPr>
          <w:rFonts w:hint="eastAsia"/>
        </w:rPr>
        <w:t>22285</w:t>
      </w:r>
    </w:p>
    <w:p w:rsidR="0046211F" w:rsidRPr="00C30304" w:rsidRDefault="0046211F" w:rsidP="0046211F">
      <w:r w:rsidRPr="00C30304">
        <w:t>&lt;i&gt; was a more detailed view&lt;/i&gt;</w:t>
      </w:r>
    </w:p>
    <w:p w:rsidR="0046211F" w:rsidRPr="00C30304" w:rsidRDefault="0046211F" w:rsidP="0046211F">
      <w:r w:rsidRPr="00C30304">
        <w:t>&lt;i&gt; of the configuration&lt;/i&gt;</w:t>
      </w:r>
    </w:p>
    <w:p w:rsidR="0046211F" w:rsidRPr="00C30304" w:rsidRDefault="0046211F" w:rsidP="0046211F">
      <w:r w:rsidRPr="00C30304">
        <w:rPr>
          <w:rFonts w:hint="eastAsia"/>
        </w:rPr>
        <w:t>一个更详细的结构视图。</w:t>
      </w:r>
    </w:p>
    <w:p w:rsidR="0046211F" w:rsidRPr="00C30304" w:rsidRDefault="0046211F" w:rsidP="0046211F"/>
    <w:p w:rsidR="0046211F" w:rsidRPr="00C30304" w:rsidRDefault="0046211F" w:rsidP="0046211F">
      <w:r w:rsidRPr="00C30304">
        <w:t>741</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23087 - &gt; 00</w:t>
      </w:r>
      <w:r w:rsidRPr="00C30304">
        <w:rPr>
          <w:rFonts w:hint="eastAsia"/>
        </w:rPr>
        <w:t>：</w:t>
      </w:r>
      <w:r w:rsidRPr="00C30304">
        <w:rPr>
          <w:rFonts w:hint="eastAsia"/>
        </w:rPr>
        <w:t>40</w:t>
      </w:r>
      <w:r w:rsidRPr="00C30304">
        <w:rPr>
          <w:rFonts w:hint="eastAsia"/>
        </w:rPr>
        <w:t>：</w:t>
      </w:r>
      <w:r w:rsidRPr="00C30304">
        <w:rPr>
          <w:rFonts w:hint="eastAsia"/>
        </w:rPr>
        <w:t>26389</w:t>
      </w:r>
    </w:p>
    <w:p w:rsidR="0046211F" w:rsidRPr="00C30304" w:rsidRDefault="0046211F" w:rsidP="0046211F">
      <w:r w:rsidRPr="00C30304">
        <w:lastRenderedPageBreak/>
        <w:t>&lt;i&gt; there were these six groups&lt;/i&gt;</w:t>
      </w:r>
    </w:p>
    <w:p w:rsidR="0046211F" w:rsidRPr="00C30304" w:rsidRDefault="0046211F" w:rsidP="0046211F">
      <w:r w:rsidRPr="00C30304">
        <w:t>&lt;i&gt; of centrifuges&lt;/i&gt;</w:t>
      </w:r>
    </w:p>
    <w:p w:rsidR="0046211F" w:rsidRPr="00C30304" w:rsidRDefault="0046211F" w:rsidP="0046211F">
      <w:r w:rsidRPr="00C30304">
        <w:rPr>
          <w:rFonts w:hint="eastAsia"/>
        </w:rPr>
        <w:t>图中有离心机的六个组</w:t>
      </w:r>
    </w:p>
    <w:p w:rsidR="0046211F" w:rsidRPr="00C30304" w:rsidRDefault="0046211F" w:rsidP="0046211F"/>
    <w:p w:rsidR="0046211F" w:rsidRPr="00C30304" w:rsidRDefault="0046211F" w:rsidP="0046211F">
      <w:r w:rsidRPr="00C30304">
        <w:t>742</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26391 - &gt; 00</w:t>
      </w:r>
      <w:r w:rsidRPr="00C30304">
        <w:rPr>
          <w:rFonts w:hint="eastAsia"/>
        </w:rPr>
        <w:t>：</w:t>
      </w:r>
      <w:r w:rsidRPr="00C30304">
        <w:rPr>
          <w:rFonts w:hint="eastAsia"/>
        </w:rPr>
        <w:t>40</w:t>
      </w:r>
      <w:r w:rsidRPr="00C30304">
        <w:rPr>
          <w:rFonts w:hint="eastAsia"/>
        </w:rPr>
        <w:t>：</w:t>
      </w:r>
      <w:r w:rsidRPr="00C30304">
        <w:rPr>
          <w:rFonts w:hint="eastAsia"/>
        </w:rPr>
        <w:t>29826</w:t>
      </w:r>
    </w:p>
    <w:p w:rsidR="0046211F" w:rsidRPr="00C30304" w:rsidRDefault="0046211F" w:rsidP="0046211F">
      <w:r w:rsidRPr="00C30304">
        <w:t>&lt;i&gt; and each group&lt;/i&gt;</w:t>
      </w:r>
    </w:p>
    <w:p w:rsidR="0046211F" w:rsidRPr="00C30304" w:rsidRDefault="0046211F" w:rsidP="0046211F">
      <w:r w:rsidRPr="00C30304">
        <w:t>&lt;i&gt; had 164 entries.&lt;/i&gt;</w:t>
      </w:r>
    </w:p>
    <w:p w:rsidR="0046211F" w:rsidRPr="00C30304" w:rsidRDefault="0046211F" w:rsidP="0046211F">
      <w:r w:rsidRPr="00C30304">
        <w:rPr>
          <w:rFonts w:hint="eastAsia"/>
        </w:rPr>
        <w:t>每个组有</w:t>
      </w:r>
      <w:r w:rsidRPr="00C30304">
        <w:rPr>
          <w:rFonts w:hint="eastAsia"/>
        </w:rPr>
        <w:t>164</w:t>
      </w:r>
      <w:r w:rsidRPr="00C30304">
        <w:rPr>
          <w:rFonts w:hint="eastAsia"/>
        </w:rPr>
        <w:t>项。</w:t>
      </w:r>
    </w:p>
    <w:p w:rsidR="0046211F" w:rsidRPr="00C30304" w:rsidRDefault="0046211F" w:rsidP="0046211F"/>
    <w:p w:rsidR="0046211F" w:rsidRPr="00C30304" w:rsidRDefault="0046211F" w:rsidP="0046211F">
      <w:r w:rsidRPr="00C30304">
        <w:t>743</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30394 - &gt; 00</w:t>
      </w:r>
      <w:r w:rsidRPr="00C30304">
        <w:rPr>
          <w:rFonts w:hint="eastAsia"/>
        </w:rPr>
        <w:t>：</w:t>
      </w:r>
      <w:r w:rsidRPr="00C30304">
        <w:rPr>
          <w:rFonts w:hint="eastAsia"/>
        </w:rPr>
        <w:t>40</w:t>
      </w:r>
      <w:r w:rsidRPr="00C30304">
        <w:rPr>
          <w:rFonts w:hint="eastAsia"/>
        </w:rPr>
        <w:t>：</w:t>
      </w:r>
      <w:r w:rsidRPr="00C30304">
        <w:rPr>
          <w:rFonts w:hint="eastAsia"/>
        </w:rPr>
        <w:t>31961</w:t>
      </w:r>
    </w:p>
    <w:p w:rsidR="0046211F" w:rsidRPr="00C30304" w:rsidRDefault="0046211F" w:rsidP="0046211F">
      <w:r w:rsidRPr="00C30304">
        <w:t>And guess what?</w:t>
      </w:r>
    </w:p>
    <w:p w:rsidR="0046211F" w:rsidRPr="00C30304" w:rsidRDefault="0046211F" w:rsidP="0046211F">
      <w:r w:rsidRPr="00C30304">
        <w:rPr>
          <w:rFonts w:hint="eastAsia"/>
        </w:rPr>
        <w:t>你猜这是什么？</w:t>
      </w:r>
    </w:p>
    <w:p w:rsidR="0046211F" w:rsidRPr="00C30304" w:rsidRDefault="0046211F" w:rsidP="0046211F"/>
    <w:p w:rsidR="0046211F" w:rsidRPr="00C30304" w:rsidRDefault="0046211F" w:rsidP="0046211F">
      <w:r w:rsidRPr="00C30304">
        <w:t>744</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32263 - &gt; 00</w:t>
      </w:r>
      <w:r w:rsidRPr="00C30304">
        <w:rPr>
          <w:rFonts w:hint="eastAsia"/>
        </w:rPr>
        <w:t>：</w:t>
      </w:r>
      <w:r w:rsidRPr="00C30304">
        <w:rPr>
          <w:rFonts w:hint="eastAsia"/>
        </w:rPr>
        <w:t>40</w:t>
      </w:r>
      <w:r w:rsidRPr="00C30304">
        <w:rPr>
          <w:rFonts w:hint="eastAsia"/>
        </w:rPr>
        <w:t>：</w:t>
      </w:r>
      <w:r w:rsidRPr="00C30304">
        <w:rPr>
          <w:rFonts w:hint="eastAsia"/>
        </w:rPr>
        <w:t>34597</w:t>
      </w:r>
    </w:p>
    <w:p w:rsidR="0046211F" w:rsidRPr="00C30304" w:rsidRDefault="0046211F" w:rsidP="0046211F">
      <w:r w:rsidRPr="00C30304">
        <w:t>That was a perfect match</w:t>
      </w:r>
    </w:p>
    <w:p w:rsidR="0046211F" w:rsidRPr="00C30304" w:rsidRDefault="0046211F" w:rsidP="0046211F">
      <w:r w:rsidRPr="00C30304">
        <w:t>to what we saw</w:t>
      </w:r>
    </w:p>
    <w:p w:rsidR="0046211F" w:rsidRPr="00C30304" w:rsidRDefault="0046211F" w:rsidP="0046211F"/>
    <w:p w:rsidR="0046211F" w:rsidRPr="00C30304" w:rsidRDefault="0046211F" w:rsidP="0046211F">
      <w:r w:rsidRPr="00C30304">
        <w:t>745</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34599 - &gt; 00</w:t>
      </w:r>
      <w:r w:rsidRPr="00C30304">
        <w:rPr>
          <w:rFonts w:hint="eastAsia"/>
        </w:rPr>
        <w:t>：</w:t>
      </w:r>
      <w:r w:rsidRPr="00C30304">
        <w:rPr>
          <w:rFonts w:hint="eastAsia"/>
        </w:rPr>
        <w:t>40</w:t>
      </w:r>
      <w:r w:rsidRPr="00C30304">
        <w:rPr>
          <w:rFonts w:hint="eastAsia"/>
        </w:rPr>
        <w:t>：</w:t>
      </w:r>
      <w:r w:rsidRPr="00C30304">
        <w:rPr>
          <w:rFonts w:hint="eastAsia"/>
        </w:rPr>
        <w:t>35965</w:t>
      </w:r>
    </w:p>
    <w:p w:rsidR="0046211F" w:rsidRPr="00C30304" w:rsidRDefault="0046211F" w:rsidP="0046211F">
      <w:r w:rsidRPr="00C30304">
        <w:t>in the attack code.</w:t>
      </w:r>
    </w:p>
    <w:p w:rsidR="0046211F" w:rsidRPr="00C30304" w:rsidRDefault="0046211F" w:rsidP="0046211F">
      <w:r w:rsidRPr="00C30304">
        <w:rPr>
          <w:rFonts w:hint="eastAsia"/>
        </w:rPr>
        <w:t>这是我们在攻击代码中所见到的很完美的匹配。</w:t>
      </w:r>
    </w:p>
    <w:p w:rsidR="0046211F" w:rsidRPr="00C30304" w:rsidRDefault="0046211F" w:rsidP="0046211F"/>
    <w:p w:rsidR="0046211F" w:rsidRPr="00C30304" w:rsidRDefault="0046211F" w:rsidP="0046211F">
      <w:r w:rsidRPr="00C30304">
        <w:t>746</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37301 - &gt; 00</w:t>
      </w:r>
      <w:r w:rsidRPr="00C30304">
        <w:rPr>
          <w:rFonts w:hint="eastAsia"/>
        </w:rPr>
        <w:t>：</w:t>
      </w:r>
      <w:r w:rsidRPr="00C30304">
        <w:rPr>
          <w:rFonts w:hint="eastAsia"/>
        </w:rPr>
        <w:t>40</w:t>
      </w:r>
      <w:r w:rsidRPr="00C30304">
        <w:rPr>
          <w:rFonts w:hint="eastAsia"/>
        </w:rPr>
        <w:t>：</w:t>
      </w:r>
      <w:r w:rsidRPr="00C30304">
        <w:rPr>
          <w:rFonts w:hint="eastAsia"/>
        </w:rPr>
        <w:t>40703</w:t>
      </w:r>
    </w:p>
    <w:p w:rsidR="0046211F" w:rsidRPr="00C30304" w:rsidRDefault="0046211F" w:rsidP="0046211F">
      <w:r w:rsidRPr="00C30304">
        <w:t>&lt;i&gt; It was absolutely clear&lt;/i&gt;</w:t>
      </w:r>
    </w:p>
    <w:p w:rsidR="0046211F" w:rsidRPr="00C30304" w:rsidRDefault="0046211F" w:rsidP="0046211F">
      <w:r w:rsidRPr="00C30304">
        <w:t>&lt;i&gt; that this piece of code&lt;/i&gt;</w:t>
      </w:r>
    </w:p>
    <w:p w:rsidR="0046211F" w:rsidRPr="00C30304" w:rsidRDefault="0046211F" w:rsidP="0046211F">
      <w:r w:rsidRPr="00C30304">
        <w:rPr>
          <w:rFonts w:hint="eastAsia"/>
        </w:rPr>
        <w:t>这是一段绝对清晰的代码。</w:t>
      </w:r>
    </w:p>
    <w:p w:rsidR="0046211F" w:rsidRPr="00C30304" w:rsidRDefault="0046211F" w:rsidP="0046211F"/>
    <w:p w:rsidR="0046211F" w:rsidRPr="00C30304" w:rsidRDefault="0046211F" w:rsidP="0046211F">
      <w:r w:rsidRPr="00C30304">
        <w:t>747</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40705 - &gt; 00</w:t>
      </w:r>
      <w:r w:rsidRPr="00C30304">
        <w:rPr>
          <w:rFonts w:hint="eastAsia"/>
        </w:rPr>
        <w:t>：</w:t>
      </w:r>
      <w:r w:rsidRPr="00C30304">
        <w:rPr>
          <w:rFonts w:hint="eastAsia"/>
        </w:rPr>
        <w:t>40</w:t>
      </w:r>
      <w:r w:rsidRPr="00C30304">
        <w:rPr>
          <w:rFonts w:hint="eastAsia"/>
        </w:rPr>
        <w:t>：</w:t>
      </w:r>
      <w:r w:rsidRPr="00C30304">
        <w:rPr>
          <w:rFonts w:hint="eastAsia"/>
        </w:rPr>
        <w:t>44274</w:t>
      </w:r>
    </w:p>
    <w:p w:rsidR="0046211F" w:rsidRPr="00C30304" w:rsidRDefault="0046211F" w:rsidP="0046211F">
      <w:r w:rsidRPr="00C30304">
        <w:t>&lt;i&gt; was attacking an array&lt;/i&gt;</w:t>
      </w:r>
    </w:p>
    <w:p w:rsidR="0046211F" w:rsidRPr="00C30304" w:rsidRDefault="0046211F" w:rsidP="0046211F">
      <w:r w:rsidRPr="00C30304">
        <w:t>&lt;i&gt; of six different groups&lt;/i&gt;</w:t>
      </w:r>
    </w:p>
    <w:p w:rsidR="0046211F" w:rsidRPr="00C30304" w:rsidRDefault="0046211F" w:rsidP="0046211F">
      <w:r w:rsidRPr="00C30304">
        <w:rPr>
          <w:rFonts w:hint="eastAsia"/>
        </w:rPr>
        <w:t>它正在攻击一个由六个不同群体组成的阵列。</w:t>
      </w:r>
    </w:p>
    <w:p w:rsidR="0046211F" w:rsidRPr="00C30304" w:rsidRDefault="0046211F" w:rsidP="0046211F"/>
    <w:p w:rsidR="0046211F" w:rsidRPr="00C30304" w:rsidRDefault="0046211F" w:rsidP="0046211F">
      <w:r w:rsidRPr="00C30304">
        <w:t>748</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44276 - &gt; 00</w:t>
      </w:r>
      <w:r w:rsidRPr="00C30304">
        <w:rPr>
          <w:rFonts w:hint="eastAsia"/>
        </w:rPr>
        <w:t>：</w:t>
      </w:r>
      <w:r w:rsidRPr="00C30304">
        <w:rPr>
          <w:rFonts w:hint="eastAsia"/>
        </w:rPr>
        <w:t>40</w:t>
      </w:r>
      <w:r w:rsidRPr="00C30304">
        <w:rPr>
          <w:rFonts w:hint="eastAsia"/>
        </w:rPr>
        <w:t>：</w:t>
      </w:r>
      <w:r w:rsidRPr="00C30304">
        <w:rPr>
          <w:rFonts w:hint="eastAsia"/>
        </w:rPr>
        <w:t>48111</w:t>
      </w:r>
    </w:p>
    <w:p w:rsidR="0046211F" w:rsidRPr="00C30304" w:rsidRDefault="0046211F" w:rsidP="0046211F">
      <w:r w:rsidRPr="00C30304">
        <w:t>&lt;i&gt; of, let's just say,&lt;/i&gt;</w:t>
      </w:r>
    </w:p>
    <w:p w:rsidR="0046211F" w:rsidRPr="00C30304" w:rsidRDefault="0046211F" w:rsidP="0046211F">
      <w:r w:rsidRPr="00C30304">
        <w:t>&lt;i&gt; thingies, physical objects,&lt;/i&gt;</w:t>
      </w:r>
    </w:p>
    <w:p w:rsidR="0046211F" w:rsidRPr="00C30304" w:rsidRDefault="0046211F" w:rsidP="0046211F">
      <w:r w:rsidRPr="00C30304">
        <w:rPr>
          <w:rFonts w:hint="eastAsia"/>
        </w:rPr>
        <w:t>我们只能说，一样的东西，物理对象，</w:t>
      </w:r>
    </w:p>
    <w:p w:rsidR="0046211F" w:rsidRPr="00C30304" w:rsidRDefault="0046211F" w:rsidP="0046211F"/>
    <w:p w:rsidR="0046211F" w:rsidRPr="00C30304" w:rsidRDefault="0046211F" w:rsidP="0046211F">
      <w:r w:rsidRPr="00C30304">
        <w:t>749</w:t>
      </w:r>
    </w:p>
    <w:p w:rsidR="0046211F" w:rsidRPr="00C30304" w:rsidRDefault="0046211F" w:rsidP="0046211F">
      <w:r w:rsidRPr="00C30304">
        <w:rPr>
          <w:rFonts w:hint="eastAsia"/>
        </w:rPr>
        <w:lastRenderedPageBreak/>
        <w:t>00</w:t>
      </w:r>
      <w:r w:rsidRPr="00C30304">
        <w:rPr>
          <w:rFonts w:hint="eastAsia"/>
        </w:rPr>
        <w:t>：</w:t>
      </w:r>
      <w:r w:rsidRPr="00C30304">
        <w:rPr>
          <w:rFonts w:hint="eastAsia"/>
        </w:rPr>
        <w:t>40</w:t>
      </w:r>
      <w:r w:rsidRPr="00C30304">
        <w:rPr>
          <w:rFonts w:hint="eastAsia"/>
        </w:rPr>
        <w:t>：</w:t>
      </w:r>
      <w:r w:rsidRPr="00C30304">
        <w:rPr>
          <w:rFonts w:hint="eastAsia"/>
        </w:rPr>
        <w:t>48113 - &gt; 00</w:t>
      </w:r>
      <w:r w:rsidRPr="00C30304">
        <w:rPr>
          <w:rFonts w:hint="eastAsia"/>
        </w:rPr>
        <w:t>：</w:t>
      </w:r>
      <w:r w:rsidRPr="00C30304">
        <w:rPr>
          <w:rFonts w:hint="eastAsia"/>
        </w:rPr>
        <w:t>40</w:t>
      </w:r>
      <w:r w:rsidRPr="00C30304">
        <w:rPr>
          <w:rFonts w:hint="eastAsia"/>
        </w:rPr>
        <w:t>：</w:t>
      </w:r>
      <w:r w:rsidRPr="00C30304">
        <w:rPr>
          <w:rFonts w:hint="eastAsia"/>
        </w:rPr>
        <w:t>54017</w:t>
      </w:r>
    </w:p>
    <w:p w:rsidR="0046211F" w:rsidRPr="00C30304" w:rsidRDefault="0046211F" w:rsidP="0046211F">
      <w:r w:rsidRPr="00C30304">
        <w:t>&lt;i&gt; and in those six groups,&lt;/i&gt;</w:t>
      </w:r>
    </w:p>
    <w:p w:rsidR="0046211F" w:rsidRPr="00C30304" w:rsidRDefault="0046211F" w:rsidP="0046211F">
      <w:r w:rsidRPr="00C30304">
        <w:t>&lt;i&gt; there were 164 elements.&lt;/i&gt;</w:t>
      </w:r>
    </w:p>
    <w:p w:rsidR="0046211F" w:rsidRPr="00C30304" w:rsidRDefault="0046211F" w:rsidP="0046211F">
      <w:r w:rsidRPr="00C30304">
        <w:rPr>
          <w:rFonts w:hint="eastAsia"/>
        </w:rPr>
        <w:t>在这六个群体中，存在</w:t>
      </w:r>
      <w:r w:rsidRPr="00C30304">
        <w:rPr>
          <w:rFonts w:hint="eastAsia"/>
        </w:rPr>
        <w:t>164</w:t>
      </w:r>
      <w:r w:rsidRPr="00C30304">
        <w:rPr>
          <w:rFonts w:hint="eastAsia"/>
        </w:rPr>
        <w:t>项。</w:t>
      </w:r>
    </w:p>
    <w:p w:rsidR="0046211F" w:rsidRPr="00C30304" w:rsidRDefault="0046211F" w:rsidP="0046211F"/>
    <w:p w:rsidR="0046211F" w:rsidRPr="00C30304" w:rsidRDefault="0046211F" w:rsidP="0046211F">
      <w:r w:rsidRPr="00C30304">
        <w:t>750</w:t>
      </w:r>
    </w:p>
    <w:p w:rsidR="0046211F" w:rsidRPr="00C30304" w:rsidRDefault="0046211F" w:rsidP="0046211F">
      <w:r w:rsidRPr="00C30304">
        <w:rPr>
          <w:rFonts w:hint="eastAsia"/>
        </w:rPr>
        <w:t>00</w:t>
      </w:r>
      <w:r w:rsidRPr="00C30304">
        <w:rPr>
          <w:rFonts w:hint="eastAsia"/>
        </w:rPr>
        <w:t>：</w:t>
      </w:r>
      <w:r w:rsidRPr="00C30304">
        <w:rPr>
          <w:rFonts w:hint="eastAsia"/>
        </w:rPr>
        <w:t>40</w:t>
      </w:r>
      <w:r w:rsidRPr="00C30304">
        <w:rPr>
          <w:rFonts w:hint="eastAsia"/>
        </w:rPr>
        <w:t>：</w:t>
      </w:r>
      <w:r w:rsidRPr="00C30304">
        <w:rPr>
          <w:rFonts w:hint="eastAsia"/>
        </w:rPr>
        <w:t>57721 - &gt; 00</w:t>
      </w:r>
      <w:r w:rsidRPr="00C30304">
        <w:rPr>
          <w:rFonts w:hint="eastAsia"/>
        </w:rPr>
        <w:t>：</w:t>
      </w:r>
      <w:r w:rsidRPr="00C30304">
        <w:rPr>
          <w:rFonts w:hint="eastAsia"/>
        </w:rPr>
        <w:t>41</w:t>
      </w:r>
      <w:r w:rsidRPr="00C30304">
        <w:rPr>
          <w:rFonts w:hint="eastAsia"/>
        </w:rPr>
        <w:t>：</w:t>
      </w:r>
      <w:r w:rsidRPr="00C30304">
        <w:rPr>
          <w:rFonts w:hint="eastAsia"/>
        </w:rPr>
        <w:t>00056</w:t>
      </w:r>
    </w:p>
    <w:p w:rsidR="0046211F" w:rsidRPr="00C30304" w:rsidRDefault="0046211F" w:rsidP="0046211F">
      <w:r w:rsidRPr="00C30304">
        <w:t>Gibney: Were you able to do</w:t>
      </w:r>
    </w:p>
    <w:p w:rsidR="0046211F" w:rsidRPr="00C30304" w:rsidRDefault="0046211F" w:rsidP="0046211F">
      <w:r w:rsidRPr="00C30304">
        <w:t>any actual physical tests?</w:t>
      </w:r>
    </w:p>
    <w:p w:rsidR="0046211F" w:rsidRPr="00C30304" w:rsidRDefault="0046211F" w:rsidP="0046211F">
      <w:r w:rsidRPr="00C30304">
        <w:rPr>
          <w:rFonts w:hint="eastAsia"/>
        </w:rPr>
        <w:t>吉布尼：你能做些实际的物理测试吗？</w:t>
      </w:r>
    </w:p>
    <w:p w:rsidR="0046211F" w:rsidRPr="00C30304" w:rsidRDefault="0046211F" w:rsidP="0046211F"/>
    <w:p w:rsidR="0046211F" w:rsidRPr="00C30304" w:rsidRDefault="0046211F" w:rsidP="0046211F">
      <w:r w:rsidRPr="00C30304">
        <w:t>751</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00058 - &gt; 00</w:t>
      </w:r>
      <w:r w:rsidRPr="00C30304">
        <w:rPr>
          <w:rFonts w:hint="eastAsia"/>
        </w:rPr>
        <w:t>：</w:t>
      </w:r>
      <w:r w:rsidRPr="00C30304">
        <w:rPr>
          <w:rFonts w:hint="eastAsia"/>
        </w:rPr>
        <w:t>41</w:t>
      </w:r>
      <w:r w:rsidRPr="00C30304">
        <w:rPr>
          <w:rFonts w:hint="eastAsia"/>
        </w:rPr>
        <w:t>：</w:t>
      </w:r>
      <w:r w:rsidRPr="00C30304">
        <w:rPr>
          <w:rFonts w:hint="eastAsia"/>
        </w:rPr>
        <w:t>02292</w:t>
      </w:r>
    </w:p>
    <w:p w:rsidR="0046211F" w:rsidRPr="00C30304" w:rsidRDefault="0046211F" w:rsidP="0046211F">
      <w:r w:rsidRPr="00C30304">
        <w:t>Or it was all just</w:t>
      </w:r>
    </w:p>
    <w:p w:rsidR="0046211F" w:rsidRPr="00C30304" w:rsidRDefault="0046211F" w:rsidP="0046211F">
      <w:r w:rsidRPr="00C30304">
        <w:t>code analysis?</w:t>
      </w:r>
    </w:p>
    <w:p w:rsidR="0046211F" w:rsidRPr="00C30304" w:rsidRDefault="0046211F" w:rsidP="0046211F">
      <w:r w:rsidRPr="00C30304">
        <w:rPr>
          <w:rFonts w:hint="eastAsia"/>
        </w:rPr>
        <w:t>还是这一切只是代码分析？</w:t>
      </w:r>
    </w:p>
    <w:p w:rsidR="0046211F" w:rsidRPr="00C30304" w:rsidRDefault="0046211F" w:rsidP="0046211F"/>
    <w:p w:rsidR="0046211F" w:rsidRPr="00C30304" w:rsidRDefault="0046211F" w:rsidP="0046211F">
      <w:r w:rsidRPr="00C30304">
        <w:t>752</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02294 - &gt; 00</w:t>
      </w:r>
      <w:r w:rsidRPr="00C30304">
        <w:rPr>
          <w:rFonts w:hint="eastAsia"/>
        </w:rPr>
        <w:t>：</w:t>
      </w:r>
      <w:r w:rsidRPr="00C30304">
        <w:rPr>
          <w:rFonts w:hint="eastAsia"/>
        </w:rPr>
        <w:t>41</w:t>
      </w:r>
      <w:r w:rsidRPr="00C30304">
        <w:rPr>
          <w:rFonts w:hint="eastAsia"/>
        </w:rPr>
        <w:t>：</w:t>
      </w:r>
      <w:r w:rsidRPr="00C30304">
        <w:rPr>
          <w:rFonts w:hint="eastAsia"/>
        </w:rPr>
        <w:t>04227</w:t>
      </w:r>
    </w:p>
    <w:p w:rsidR="0046211F" w:rsidRPr="00C30304" w:rsidRDefault="0046211F" w:rsidP="0046211F">
      <w:r w:rsidRPr="00C30304">
        <w:t>Yeah, so, you know,</w:t>
      </w:r>
    </w:p>
    <w:p w:rsidR="0046211F" w:rsidRPr="00C30304" w:rsidRDefault="0046211F" w:rsidP="0046211F">
      <w:r w:rsidRPr="00C30304">
        <w:t>we obviously</w:t>
      </w:r>
    </w:p>
    <w:p w:rsidR="0046211F" w:rsidRPr="00C30304" w:rsidRDefault="0046211F" w:rsidP="0046211F">
      <w:r w:rsidRPr="00C30304">
        <w:rPr>
          <w:rFonts w:hint="eastAsia"/>
        </w:rPr>
        <w:t>是啊，所以，你知道，</w:t>
      </w:r>
    </w:p>
    <w:p w:rsidR="0046211F" w:rsidRPr="00C30304" w:rsidRDefault="0046211F" w:rsidP="0046211F">
      <w:r w:rsidRPr="00C30304">
        <w:rPr>
          <w:rFonts w:hint="eastAsia"/>
        </w:rPr>
        <w:t>我们明显</w:t>
      </w:r>
    </w:p>
    <w:p w:rsidR="0046211F" w:rsidRPr="00C30304" w:rsidRDefault="0046211F" w:rsidP="0046211F"/>
    <w:p w:rsidR="0046211F" w:rsidRPr="00C30304" w:rsidRDefault="0046211F" w:rsidP="0046211F">
      <w:r w:rsidRPr="00C30304">
        <w:t>753</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04229 - &gt; 00</w:t>
      </w:r>
      <w:r w:rsidRPr="00C30304">
        <w:rPr>
          <w:rFonts w:hint="eastAsia"/>
        </w:rPr>
        <w:t>：</w:t>
      </w:r>
      <w:r w:rsidRPr="00C30304">
        <w:rPr>
          <w:rFonts w:hint="eastAsia"/>
        </w:rPr>
        <w:t>41</w:t>
      </w:r>
      <w:r w:rsidRPr="00C30304">
        <w:rPr>
          <w:rFonts w:hint="eastAsia"/>
        </w:rPr>
        <w:t>：</w:t>
      </w:r>
      <w:r w:rsidRPr="00C30304">
        <w:rPr>
          <w:rFonts w:hint="eastAsia"/>
        </w:rPr>
        <w:t>07297</w:t>
      </w:r>
    </w:p>
    <w:p w:rsidR="0046211F" w:rsidRPr="00C30304" w:rsidRDefault="0046211F" w:rsidP="0046211F">
      <w:r w:rsidRPr="00C30304">
        <w:t>couldn't set up our own sort</w:t>
      </w:r>
    </w:p>
    <w:p w:rsidR="0046211F" w:rsidRPr="00C30304" w:rsidRDefault="0046211F" w:rsidP="0046211F">
      <w:r w:rsidRPr="00C30304">
        <w:t>of nuclear enrichment facility.</w:t>
      </w:r>
    </w:p>
    <w:p w:rsidR="0046211F" w:rsidRPr="00C30304" w:rsidRDefault="0046211F" w:rsidP="0046211F">
      <w:r w:rsidRPr="00C30304">
        <w:rPr>
          <w:rFonts w:hint="eastAsia"/>
        </w:rPr>
        <w:t>无法组建我们自己的核浓缩设施。</w:t>
      </w:r>
    </w:p>
    <w:p w:rsidR="0046211F" w:rsidRPr="00C30304" w:rsidRDefault="0046211F" w:rsidP="0046211F"/>
    <w:p w:rsidR="0046211F" w:rsidRPr="00C30304" w:rsidRDefault="0046211F" w:rsidP="0046211F">
      <w:r w:rsidRPr="00C30304">
        <w:t>754</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07465 - &gt; 00</w:t>
      </w:r>
      <w:r w:rsidRPr="00C30304">
        <w:rPr>
          <w:rFonts w:hint="eastAsia"/>
        </w:rPr>
        <w:t>：</w:t>
      </w:r>
      <w:r w:rsidRPr="00C30304">
        <w:rPr>
          <w:rFonts w:hint="eastAsia"/>
        </w:rPr>
        <w:t>41</w:t>
      </w:r>
      <w:r w:rsidRPr="00C30304">
        <w:rPr>
          <w:rFonts w:hint="eastAsia"/>
        </w:rPr>
        <w:t>：</w:t>
      </w:r>
      <w:r w:rsidRPr="00C30304">
        <w:rPr>
          <w:rFonts w:hint="eastAsia"/>
        </w:rPr>
        <w:t>09766</w:t>
      </w:r>
    </w:p>
    <w:p w:rsidR="0046211F" w:rsidRPr="00C30304" w:rsidRDefault="0046211F" w:rsidP="0046211F">
      <w:r w:rsidRPr="00C30304">
        <w:t>So... but what we did was</w:t>
      </w:r>
    </w:p>
    <w:p w:rsidR="0046211F" w:rsidRPr="00C30304" w:rsidRDefault="0046211F" w:rsidP="0046211F">
      <w:r w:rsidRPr="00C30304">
        <w:t>we did obtain some plcs,</w:t>
      </w:r>
    </w:p>
    <w:p w:rsidR="0046211F" w:rsidRPr="00C30304" w:rsidRDefault="0046211F" w:rsidP="0046211F">
      <w:r w:rsidRPr="00C30304">
        <w:rPr>
          <w:rFonts w:hint="eastAsia"/>
        </w:rPr>
        <w:t>所以</w:t>
      </w:r>
      <w:r w:rsidRPr="00C30304">
        <w:rPr>
          <w:rFonts w:hint="eastAsia"/>
        </w:rPr>
        <w:t>......</w:t>
      </w:r>
      <w:r w:rsidRPr="00C30304">
        <w:rPr>
          <w:rFonts w:hint="eastAsia"/>
        </w:rPr>
        <w:t>我们所做的就是确实得到了一些</w:t>
      </w:r>
      <w:r w:rsidRPr="00C30304">
        <w:rPr>
          <w:rFonts w:hint="eastAsia"/>
        </w:rPr>
        <w:t>plc</w:t>
      </w:r>
      <w:r w:rsidRPr="00C30304">
        <w:rPr>
          <w:rFonts w:hint="eastAsia"/>
        </w:rPr>
        <w:t>的</w:t>
      </w:r>
    </w:p>
    <w:p w:rsidR="0046211F" w:rsidRPr="00C30304" w:rsidRDefault="0046211F" w:rsidP="0046211F"/>
    <w:p w:rsidR="0046211F" w:rsidRPr="00C30304" w:rsidRDefault="0046211F" w:rsidP="0046211F">
      <w:r w:rsidRPr="00C30304">
        <w:t>755</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09768 - &gt; 00</w:t>
      </w:r>
      <w:r w:rsidRPr="00C30304">
        <w:rPr>
          <w:rFonts w:hint="eastAsia"/>
        </w:rPr>
        <w:t>：</w:t>
      </w:r>
      <w:r w:rsidRPr="00C30304">
        <w:rPr>
          <w:rFonts w:hint="eastAsia"/>
        </w:rPr>
        <w:t>41</w:t>
      </w:r>
      <w:r w:rsidRPr="00C30304">
        <w:rPr>
          <w:rFonts w:hint="eastAsia"/>
        </w:rPr>
        <w:t>：</w:t>
      </w:r>
      <w:r w:rsidRPr="00C30304">
        <w:rPr>
          <w:rFonts w:hint="eastAsia"/>
        </w:rPr>
        <w:t>11000</w:t>
      </w:r>
    </w:p>
    <w:p w:rsidR="0046211F" w:rsidRPr="00C30304" w:rsidRDefault="0046211F" w:rsidP="0046211F">
      <w:r w:rsidRPr="00C30304">
        <w:t>the exact models.</w:t>
      </w:r>
    </w:p>
    <w:p w:rsidR="0046211F" w:rsidRPr="00C30304" w:rsidRDefault="0046211F" w:rsidP="0046211F">
      <w:r w:rsidRPr="00C30304">
        <w:rPr>
          <w:rFonts w:hint="eastAsia"/>
        </w:rPr>
        <w:t>确切型号。</w:t>
      </w:r>
    </w:p>
    <w:p w:rsidR="0046211F" w:rsidRPr="00C30304" w:rsidRDefault="0046211F" w:rsidP="0046211F"/>
    <w:p w:rsidR="0046211F" w:rsidRPr="00C30304" w:rsidRDefault="0046211F" w:rsidP="0046211F">
      <w:r w:rsidRPr="00C30304">
        <w:t>756</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18175 - &gt; 00</w:t>
      </w:r>
      <w:r w:rsidRPr="00C30304">
        <w:rPr>
          <w:rFonts w:hint="eastAsia"/>
        </w:rPr>
        <w:t>：</w:t>
      </w:r>
      <w:r w:rsidRPr="00C30304">
        <w:rPr>
          <w:rFonts w:hint="eastAsia"/>
        </w:rPr>
        <w:t>41</w:t>
      </w:r>
      <w:r w:rsidRPr="00C30304">
        <w:rPr>
          <w:rFonts w:hint="eastAsia"/>
        </w:rPr>
        <w:t>：</w:t>
      </w:r>
      <w:r w:rsidRPr="00C30304">
        <w:rPr>
          <w:rFonts w:hint="eastAsia"/>
        </w:rPr>
        <w:t>20577</w:t>
      </w:r>
    </w:p>
    <w:p w:rsidR="0046211F" w:rsidRPr="00C30304" w:rsidRDefault="0046211F" w:rsidP="0046211F">
      <w:r w:rsidRPr="00C30304">
        <w:t>&lt;i&gt; We then ordered an air pump,&lt;/i&gt;</w:t>
      </w:r>
    </w:p>
    <w:p w:rsidR="0046211F" w:rsidRPr="00C30304" w:rsidRDefault="0046211F" w:rsidP="0046211F">
      <w:r w:rsidRPr="00C30304">
        <w:lastRenderedPageBreak/>
        <w:t>&lt;i&gt; and that's what we used&lt;/i&gt;</w:t>
      </w:r>
    </w:p>
    <w:p w:rsidR="0046211F" w:rsidRPr="00C30304" w:rsidRDefault="0046211F" w:rsidP="0046211F">
      <w:r w:rsidRPr="00C30304">
        <w:rPr>
          <w:rFonts w:hint="eastAsia"/>
        </w:rPr>
        <w:t>然后我们订购了一个气泵，</w:t>
      </w:r>
    </w:p>
    <w:p w:rsidR="0046211F" w:rsidRPr="00C30304" w:rsidRDefault="0046211F" w:rsidP="0046211F">
      <w:r w:rsidRPr="00C30304">
        <w:rPr>
          <w:rFonts w:hint="eastAsia"/>
        </w:rPr>
        <w:t>这就是我们使用过的</w:t>
      </w:r>
    </w:p>
    <w:p w:rsidR="0046211F" w:rsidRPr="00C30304" w:rsidRDefault="0046211F" w:rsidP="0046211F"/>
    <w:p w:rsidR="0046211F" w:rsidRPr="00C30304" w:rsidRDefault="0046211F" w:rsidP="0046211F">
      <w:r w:rsidRPr="00C30304">
        <w:t>757</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20579 - &gt; 00</w:t>
      </w:r>
      <w:r w:rsidRPr="00C30304">
        <w:rPr>
          <w:rFonts w:hint="eastAsia"/>
        </w:rPr>
        <w:t>：</w:t>
      </w:r>
      <w:r w:rsidRPr="00C30304">
        <w:rPr>
          <w:rFonts w:hint="eastAsia"/>
        </w:rPr>
        <w:t>41</w:t>
      </w:r>
      <w:r w:rsidRPr="00C30304">
        <w:rPr>
          <w:rFonts w:hint="eastAsia"/>
        </w:rPr>
        <w:t>：</w:t>
      </w:r>
      <w:r w:rsidRPr="00C30304">
        <w:rPr>
          <w:rFonts w:hint="eastAsia"/>
        </w:rPr>
        <w:t>22245</w:t>
      </w:r>
    </w:p>
    <w:p w:rsidR="0046211F" w:rsidRPr="00C30304" w:rsidRDefault="0046211F" w:rsidP="0046211F">
      <w:r w:rsidRPr="00C30304">
        <w:t>&lt;i&gt; sort of as our sort of&lt;/i&gt;</w:t>
      </w:r>
    </w:p>
    <w:p w:rsidR="0046211F" w:rsidRPr="00C30304" w:rsidRDefault="0046211F" w:rsidP="0046211F">
      <w:r w:rsidRPr="00C30304">
        <w:t>&lt;i&gt; proof of concept.&lt;/i&gt;</w:t>
      </w:r>
    </w:p>
    <w:p w:rsidR="0046211F" w:rsidRPr="00C30304" w:rsidRDefault="0046211F" w:rsidP="0046211F">
      <w:r w:rsidRPr="00C30304">
        <w:rPr>
          <w:rFonts w:hint="eastAsia"/>
        </w:rPr>
        <w:t>作为我们各种概念验证用的。</w:t>
      </w:r>
    </w:p>
    <w:p w:rsidR="0046211F" w:rsidRPr="00C30304" w:rsidRDefault="0046211F" w:rsidP="0046211F"/>
    <w:p w:rsidR="0046211F" w:rsidRPr="00C30304" w:rsidRDefault="0046211F" w:rsidP="0046211F">
      <w:r w:rsidRPr="00C30304">
        <w:t>758</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23080 - &gt; 00</w:t>
      </w:r>
      <w:r w:rsidRPr="00C30304">
        <w:rPr>
          <w:rFonts w:hint="eastAsia"/>
        </w:rPr>
        <w:t>：</w:t>
      </w:r>
      <w:r w:rsidRPr="00C30304">
        <w:rPr>
          <w:rFonts w:hint="eastAsia"/>
        </w:rPr>
        <w:t>41</w:t>
      </w:r>
      <w:r w:rsidRPr="00C30304">
        <w:rPr>
          <w:rFonts w:hint="eastAsia"/>
        </w:rPr>
        <w:t>：</w:t>
      </w:r>
      <w:r w:rsidRPr="00C30304">
        <w:rPr>
          <w:rFonts w:hint="eastAsia"/>
        </w:rPr>
        <w:t>24814</w:t>
      </w:r>
    </w:p>
    <w:p w:rsidR="0046211F" w:rsidRPr="00C30304" w:rsidRDefault="0046211F" w:rsidP="0046211F">
      <w:r w:rsidRPr="00C30304">
        <w:t>O'murchu:&lt;i&gt; We needed&lt;/i&gt;</w:t>
      </w:r>
    </w:p>
    <w:p w:rsidR="0046211F" w:rsidRPr="00C30304" w:rsidRDefault="0046211F" w:rsidP="0046211F">
      <w:r w:rsidRPr="00C30304">
        <w:t>&lt;i&gt; a visual demonstration&lt;/i&gt;</w:t>
      </w:r>
    </w:p>
    <w:p w:rsidR="0046211F" w:rsidRPr="00C30304" w:rsidRDefault="0046211F" w:rsidP="0046211F">
      <w:r w:rsidRPr="00C30304">
        <w:rPr>
          <w:rFonts w:hint="eastAsia"/>
        </w:rPr>
        <w:t>O'murchu</w:t>
      </w:r>
      <w:r w:rsidRPr="00C30304">
        <w:rPr>
          <w:rFonts w:hint="eastAsia"/>
        </w:rPr>
        <w:t>：我们需要可视化演示</w:t>
      </w:r>
    </w:p>
    <w:p w:rsidR="0046211F" w:rsidRPr="00C30304" w:rsidRDefault="0046211F" w:rsidP="0046211F"/>
    <w:p w:rsidR="0046211F" w:rsidRPr="00C30304" w:rsidRDefault="0046211F" w:rsidP="0046211F">
      <w:r w:rsidRPr="00C30304">
        <w:t>759</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24816 - &gt; 00</w:t>
      </w:r>
      <w:r w:rsidRPr="00C30304">
        <w:rPr>
          <w:rFonts w:hint="eastAsia"/>
        </w:rPr>
        <w:t>：</w:t>
      </w:r>
      <w:r w:rsidRPr="00C30304">
        <w:rPr>
          <w:rFonts w:hint="eastAsia"/>
        </w:rPr>
        <w:t>41</w:t>
      </w:r>
      <w:r w:rsidRPr="00C30304">
        <w:rPr>
          <w:rFonts w:hint="eastAsia"/>
        </w:rPr>
        <w:t>：</w:t>
      </w:r>
      <w:r w:rsidRPr="00C30304">
        <w:rPr>
          <w:rFonts w:hint="eastAsia"/>
        </w:rPr>
        <w:t>27016</w:t>
      </w:r>
    </w:p>
    <w:p w:rsidR="0046211F" w:rsidRPr="00C30304" w:rsidRDefault="0046211F" w:rsidP="0046211F">
      <w:r w:rsidRPr="00C30304">
        <w:t>&lt;i&gt; to show people&lt;/i&gt;</w:t>
      </w:r>
    </w:p>
    <w:p w:rsidR="0046211F" w:rsidRPr="00C30304" w:rsidRDefault="0046211F" w:rsidP="0046211F">
      <w:r w:rsidRPr="00C30304">
        <w:t>&lt;i&gt; what we discovered.&lt;/i&gt;</w:t>
      </w:r>
    </w:p>
    <w:p w:rsidR="0046211F" w:rsidRPr="00C30304" w:rsidRDefault="0046211F" w:rsidP="0046211F">
      <w:r w:rsidRPr="00C30304">
        <w:rPr>
          <w:rFonts w:hint="eastAsia"/>
        </w:rPr>
        <w:t>来向人们展示我们所发现的。</w:t>
      </w:r>
    </w:p>
    <w:p w:rsidR="0046211F" w:rsidRPr="00C30304" w:rsidRDefault="0046211F" w:rsidP="0046211F"/>
    <w:p w:rsidR="0046211F" w:rsidRPr="00C30304" w:rsidRDefault="0046211F" w:rsidP="0046211F">
      <w:r w:rsidRPr="00C30304">
        <w:t>760</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27318 - &gt; 00</w:t>
      </w:r>
      <w:r w:rsidRPr="00C30304">
        <w:rPr>
          <w:rFonts w:hint="eastAsia"/>
        </w:rPr>
        <w:t>：</w:t>
      </w:r>
      <w:r w:rsidRPr="00C30304">
        <w:rPr>
          <w:rFonts w:hint="eastAsia"/>
        </w:rPr>
        <w:t>41</w:t>
      </w:r>
      <w:r w:rsidRPr="00C30304">
        <w:rPr>
          <w:rFonts w:hint="eastAsia"/>
        </w:rPr>
        <w:t>：</w:t>
      </w:r>
      <w:r w:rsidRPr="00C30304">
        <w:rPr>
          <w:rFonts w:hint="eastAsia"/>
        </w:rPr>
        <w:t>29352</w:t>
      </w:r>
    </w:p>
    <w:p w:rsidR="0046211F" w:rsidRPr="00C30304" w:rsidRDefault="0046211F" w:rsidP="0046211F">
      <w:r w:rsidRPr="00C30304">
        <w:t>So we thought of different</w:t>
      </w:r>
    </w:p>
    <w:p w:rsidR="0046211F" w:rsidRPr="00C30304" w:rsidRDefault="0046211F" w:rsidP="0046211F">
      <w:r w:rsidRPr="00C30304">
        <w:t>things that we could do,</w:t>
      </w:r>
    </w:p>
    <w:p w:rsidR="0046211F" w:rsidRPr="00C30304" w:rsidRDefault="0046211F" w:rsidP="0046211F">
      <w:r w:rsidRPr="00C30304">
        <w:rPr>
          <w:rFonts w:hint="eastAsia"/>
        </w:rPr>
        <w:t>因此，我们思考了我们能做的不同事情</w:t>
      </w:r>
    </w:p>
    <w:p w:rsidR="0046211F" w:rsidRPr="00C30304" w:rsidRDefault="0046211F" w:rsidP="0046211F"/>
    <w:p w:rsidR="0046211F" w:rsidRPr="00C30304" w:rsidRDefault="0046211F" w:rsidP="0046211F">
      <w:r w:rsidRPr="00C30304">
        <w:t>761</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29354 - &gt; 00</w:t>
      </w:r>
      <w:r w:rsidRPr="00C30304">
        <w:rPr>
          <w:rFonts w:hint="eastAsia"/>
        </w:rPr>
        <w:t>：</w:t>
      </w:r>
      <w:r w:rsidRPr="00C30304">
        <w:rPr>
          <w:rFonts w:hint="eastAsia"/>
        </w:rPr>
        <w:t>41</w:t>
      </w:r>
      <w:r w:rsidRPr="00C30304">
        <w:rPr>
          <w:rFonts w:hint="eastAsia"/>
        </w:rPr>
        <w:t>：</w:t>
      </w:r>
      <w:r w:rsidRPr="00C30304">
        <w:rPr>
          <w:rFonts w:hint="eastAsia"/>
        </w:rPr>
        <w:t>31488</w:t>
      </w:r>
    </w:p>
    <w:p w:rsidR="0046211F" w:rsidRPr="00C30304" w:rsidRDefault="0046211F" w:rsidP="0046211F">
      <w:r w:rsidRPr="00C30304">
        <w:t>and we... we settled</w:t>
      </w:r>
    </w:p>
    <w:p w:rsidR="0046211F" w:rsidRPr="00C30304" w:rsidRDefault="0046211F" w:rsidP="0046211F">
      <w:r w:rsidRPr="00C30304">
        <w:t>on blowing up a balloon.</w:t>
      </w:r>
    </w:p>
    <w:p w:rsidR="0046211F" w:rsidRPr="00C30304" w:rsidRDefault="0046211F" w:rsidP="0046211F">
      <w:r w:rsidRPr="00C30304">
        <w:rPr>
          <w:rFonts w:hint="eastAsia"/>
        </w:rPr>
        <w:t>然后我们</w:t>
      </w:r>
      <w:r w:rsidRPr="00C30304">
        <w:rPr>
          <w:rFonts w:hint="eastAsia"/>
        </w:rPr>
        <w:t>...</w:t>
      </w:r>
      <w:r w:rsidRPr="00C30304">
        <w:rPr>
          <w:rFonts w:hint="eastAsia"/>
        </w:rPr>
        <w:t>我们解决问题如同吹个气球一样。</w:t>
      </w:r>
    </w:p>
    <w:p w:rsidR="0046211F" w:rsidRPr="00C30304" w:rsidRDefault="0046211F" w:rsidP="0046211F"/>
    <w:p w:rsidR="0046211F" w:rsidRPr="00C30304" w:rsidRDefault="0046211F" w:rsidP="0046211F">
      <w:r w:rsidRPr="00C30304">
        <w:t>762</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35826 - &gt; 00</w:t>
      </w:r>
      <w:r w:rsidRPr="00C30304">
        <w:rPr>
          <w:rFonts w:hint="eastAsia"/>
        </w:rPr>
        <w:t>：</w:t>
      </w:r>
      <w:r w:rsidRPr="00C30304">
        <w:rPr>
          <w:rFonts w:hint="eastAsia"/>
        </w:rPr>
        <w:t>41</w:t>
      </w:r>
      <w:r w:rsidRPr="00C30304">
        <w:rPr>
          <w:rFonts w:hint="eastAsia"/>
        </w:rPr>
        <w:t>：</w:t>
      </w:r>
      <w:r w:rsidRPr="00C30304">
        <w:rPr>
          <w:rFonts w:hint="eastAsia"/>
        </w:rPr>
        <w:t>37794</w:t>
      </w:r>
    </w:p>
    <w:p w:rsidR="0046211F" w:rsidRPr="00C30304" w:rsidRDefault="0046211F" w:rsidP="0046211F">
      <w:r w:rsidRPr="00C30304">
        <w:t>&lt;i&gt;We were able to write a program&lt;/i&gt;</w:t>
      </w:r>
    </w:p>
    <w:p w:rsidR="0046211F" w:rsidRPr="00C30304" w:rsidRDefault="0046211F" w:rsidP="0046211F">
      <w:r w:rsidRPr="00C30304">
        <w:t>&lt;i&gt; that would inflate a balloon,&lt;/i&gt;</w:t>
      </w:r>
    </w:p>
    <w:p w:rsidR="0046211F" w:rsidRPr="00C30304" w:rsidRDefault="0046211F" w:rsidP="0046211F">
      <w:r w:rsidRPr="00C30304">
        <w:rPr>
          <w:rFonts w:hint="eastAsia"/>
        </w:rPr>
        <w:t>我们可以写一个能吹气球的程序，</w:t>
      </w:r>
    </w:p>
    <w:p w:rsidR="0046211F" w:rsidRPr="00C30304" w:rsidRDefault="0046211F" w:rsidP="0046211F"/>
    <w:p w:rsidR="0046211F" w:rsidRPr="00C30304" w:rsidRDefault="0046211F" w:rsidP="0046211F">
      <w:r w:rsidRPr="00C30304">
        <w:t>763</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37796 - &gt; 00</w:t>
      </w:r>
      <w:r w:rsidRPr="00C30304">
        <w:rPr>
          <w:rFonts w:hint="eastAsia"/>
        </w:rPr>
        <w:t>：</w:t>
      </w:r>
      <w:r w:rsidRPr="00C30304">
        <w:rPr>
          <w:rFonts w:hint="eastAsia"/>
        </w:rPr>
        <w:t>41</w:t>
      </w:r>
      <w:r w:rsidRPr="00C30304">
        <w:rPr>
          <w:rFonts w:hint="eastAsia"/>
        </w:rPr>
        <w:t>：</w:t>
      </w:r>
      <w:r w:rsidRPr="00C30304">
        <w:rPr>
          <w:rFonts w:hint="eastAsia"/>
        </w:rPr>
        <w:t>40697</w:t>
      </w:r>
    </w:p>
    <w:p w:rsidR="0046211F" w:rsidRPr="00C30304" w:rsidRDefault="0046211F" w:rsidP="0046211F">
      <w:r w:rsidRPr="00C30304">
        <w:t>&lt;i&gt; and it was set to stop&lt;/i&gt;</w:t>
      </w:r>
    </w:p>
    <w:p w:rsidR="0046211F" w:rsidRPr="00C30304" w:rsidRDefault="0046211F" w:rsidP="0046211F">
      <w:r w:rsidRPr="00C30304">
        <w:t>&lt;i&gt; after five seconds.&lt;/i&gt;</w:t>
      </w:r>
    </w:p>
    <w:p w:rsidR="0046211F" w:rsidRPr="00C30304" w:rsidRDefault="0046211F" w:rsidP="0046211F">
      <w:r w:rsidRPr="00C30304">
        <w:rPr>
          <w:rFonts w:hint="eastAsia"/>
        </w:rPr>
        <w:lastRenderedPageBreak/>
        <w:t>它被设置为过</w:t>
      </w:r>
      <w:r w:rsidRPr="00C30304">
        <w:rPr>
          <w:rFonts w:hint="eastAsia"/>
        </w:rPr>
        <w:t>5</w:t>
      </w:r>
      <w:r w:rsidRPr="00C30304">
        <w:rPr>
          <w:rFonts w:hint="eastAsia"/>
        </w:rPr>
        <w:t>秒钟就停止吹气。</w:t>
      </w:r>
    </w:p>
    <w:p w:rsidR="0046211F" w:rsidRPr="00C30304" w:rsidRDefault="0046211F" w:rsidP="0046211F"/>
    <w:p w:rsidR="0046211F" w:rsidRPr="00C30304" w:rsidRDefault="0046211F" w:rsidP="0046211F">
      <w:r w:rsidRPr="00C30304">
        <w:t>764</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50674 - &gt; 00</w:t>
      </w:r>
      <w:r w:rsidRPr="00C30304">
        <w:rPr>
          <w:rFonts w:hint="eastAsia"/>
        </w:rPr>
        <w:t>：</w:t>
      </w:r>
      <w:r w:rsidRPr="00C30304">
        <w:rPr>
          <w:rFonts w:hint="eastAsia"/>
        </w:rPr>
        <w:t>41</w:t>
      </w:r>
      <w:r w:rsidRPr="00C30304">
        <w:rPr>
          <w:rFonts w:hint="eastAsia"/>
        </w:rPr>
        <w:t>：</w:t>
      </w:r>
      <w:r w:rsidRPr="00C30304">
        <w:rPr>
          <w:rFonts w:hint="eastAsia"/>
        </w:rPr>
        <w:t>52442</w:t>
      </w:r>
    </w:p>
    <w:p w:rsidR="0046211F" w:rsidRPr="00C30304" w:rsidRDefault="0046211F" w:rsidP="0046211F">
      <w:r w:rsidRPr="00C30304">
        <w:t>&lt;i&gt;So it would inflate the balloon&lt;/i&gt;</w:t>
      </w:r>
    </w:p>
    <w:p w:rsidR="0046211F" w:rsidRPr="00C30304" w:rsidRDefault="0046211F" w:rsidP="0046211F">
      <w:r w:rsidRPr="00C30304">
        <w:t>&lt;i&gt; to a certain size&lt;/i&gt;</w:t>
      </w:r>
    </w:p>
    <w:p w:rsidR="0046211F" w:rsidRPr="00C30304" w:rsidRDefault="0046211F" w:rsidP="0046211F">
      <w:r w:rsidRPr="00C30304">
        <w:rPr>
          <w:rFonts w:hint="eastAsia"/>
        </w:rPr>
        <w:t>因此，即使将气囊充气到一定尺寸时，</w:t>
      </w:r>
    </w:p>
    <w:p w:rsidR="0046211F" w:rsidRPr="00C30304" w:rsidRDefault="0046211F" w:rsidP="0046211F"/>
    <w:p w:rsidR="0046211F" w:rsidRPr="00C30304" w:rsidRDefault="0046211F" w:rsidP="0046211F">
      <w:r w:rsidRPr="00C30304">
        <w:t>765</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52444 - &gt; 00</w:t>
      </w:r>
      <w:r w:rsidRPr="00C30304">
        <w:rPr>
          <w:rFonts w:hint="eastAsia"/>
        </w:rPr>
        <w:t>：</w:t>
      </w:r>
      <w:r w:rsidRPr="00C30304">
        <w:rPr>
          <w:rFonts w:hint="eastAsia"/>
        </w:rPr>
        <w:t>41</w:t>
      </w:r>
      <w:r w:rsidRPr="00C30304">
        <w:rPr>
          <w:rFonts w:hint="eastAsia"/>
        </w:rPr>
        <w:t>：</w:t>
      </w:r>
      <w:r w:rsidRPr="00C30304">
        <w:rPr>
          <w:rFonts w:hint="eastAsia"/>
        </w:rPr>
        <w:t>53943</w:t>
      </w:r>
    </w:p>
    <w:p w:rsidR="0046211F" w:rsidRPr="00C30304" w:rsidRDefault="0046211F" w:rsidP="0046211F">
      <w:r w:rsidRPr="00C30304">
        <w:t>&lt;i&gt; but it wouldn't&lt;/i&gt;</w:t>
      </w:r>
    </w:p>
    <w:p w:rsidR="0046211F" w:rsidRPr="00C30304" w:rsidRDefault="0046211F" w:rsidP="0046211F">
      <w:r w:rsidRPr="00C30304">
        <w:t>&lt;i&gt; burst the balloon&lt;/i&gt;</w:t>
      </w:r>
    </w:p>
    <w:p w:rsidR="0046211F" w:rsidRPr="00C30304" w:rsidRDefault="0046211F" w:rsidP="0046211F">
      <w:r w:rsidRPr="00C30304">
        <w:rPr>
          <w:rFonts w:hint="eastAsia"/>
        </w:rPr>
        <w:t>它也不会爆炸</w:t>
      </w:r>
    </w:p>
    <w:p w:rsidR="0046211F" w:rsidRPr="00C30304" w:rsidRDefault="0046211F" w:rsidP="0046211F"/>
    <w:p w:rsidR="0046211F" w:rsidRPr="00C30304" w:rsidRDefault="0046211F" w:rsidP="0046211F">
      <w:r w:rsidRPr="00C30304">
        <w:t>766</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53945 - &gt; 00</w:t>
      </w:r>
      <w:r w:rsidRPr="00C30304">
        <w:rPr>
          <w:rFonts w:hint="eastAsia"/>
        </w:rPr>
        <w:t>：</w:t>
      </w:r>
      <w:r w:rsidRPr="00C30304">
        <w:rPr>
          <w:rFonts w:hint="eastAsia"/>
        </w:rPr>
        <w:t>41</w:t>
      </w:r>
      <w:r w:rsidRPr="00C30304">
        <w:rPr>
          <w:rFonts w:hint="eastAsia"/>
        </w:rPr>
        <w:t>：</w:t>
      </w:r>
      <w:r w:rsidRPr="00C30304">
        <w:rPr>
          <w:rFonts w:hint="eastAsia"/>
        </w:rPr>
        <w:t>55378</w:t>
      </w:r>
    </w:p>
    <w:p w:rsidR="0046211F" w:rsidRPr="00C30304" w:rsidRDefault="0046211F" w:rsidP="0046211F">
      <w:r w:rsidRPr="00C30304">
        <w:t>&lt;i&gt; and it was all safe.&lt;/i&gt;</w:t>
      </w:r>
    </w:p>
    <w:p w:rsidR="0046211F" w:rsidRPr="00C30304" w:rsidRDefault="0046211F" w:rsidP="0046211F">
      <w:r w:rsidRPr="00C30304">
        <w:rPr>
          <w:rFonts w:hint="eastAsia"/>
        </w:rPr>
        <w:t>而这一切都是安全的。</w:t>
      </w:r>
    </w:p>
    <w:p w:rsidR="0046211F" w:rsidRPr="00C30304" w:rsidRDefault="0046211F" w:rsidP="0046211F"/>
    <w:p w:rsidR="0046211F" w:rsidRPr="00C30304" w:rsidRDefault="0046211F" w:rsidP="0046211F">
      <w:r w:rsidRPr="00C30304">
        <w:t>767</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55380 - &gt; 00</w:t>
      </w:r>
      <w:r w:rsidRPr="00C30304">
        <w:rPr>
          <w:rFonts w:hint="eastAsia"/>
        </w:rPr>
        <w:t>：</w:t>
      </w:r>
      <w:r w:rsidRPr="00C30304">
        <w:rPr>
          <w:rFonts w:hint="eastAsia"/>
        </w:rPr>
        <w:t>41</w:t>
      </w:r>
      <w:r w:rsidRPr="00C30304">
        <w:rPr>
          <w:rFonts w:hint="eastAsia"/>
        </w:rPr>
        <w:t>：</w:t>
      </w:r>
      <w:r w:rsidRPr="00C30304">
        <w:rPr>
          <w:rFonts w:hint="eastAsia"/>
        </w:rPr>
        <w:t>57480</w:t>
      </w:r>
    </w:p>
    <w:p w:rsidR="0046211F" w:rsidRPr="00C30304" w:rsidRDefault="0046211F" w:rsidP="0046211F">
      <w:r w:rsidRPr="00C30304">
        <w:t>And we showed everybody,</w:t>
      </w:r>
    </w:p>
    <w:p w:rsidR="0046211F" w:rsidRPr="00C30304" w:rsidRDefault="0046211F" w:rsidP="0046211F">
      <w:r w:rsidRPr="00C30304">
        <w:t>this is the code</w:t>
      </w:r>
    </w:p>
    <w:p w:rsidR="0046211F" w:rsidRPr="00C30304" w:rsidRDefault="0046211F" w:rsidP="0046211F"/>
    <w:p w:rsidR="0046211F" w:rsidRPr="00C30304" w:rsidRDefault="0046211F" w:rsidP="0046211F">
      <w:r w:rsidRPr="00C30304">
        <w:t>768</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57482 - &gt; 00</w:t>
      </w:r>
      <w:r w:rsidRPr="00C30304">
        <w:rPr>
          <w:rFonts w:hint="eastAsia"/>
        </w:rPr>
        <w:t>：</w:t>
      </w:r>
      <w:r w:rsidRPr="00C30304">
        <w:rPr>
          <w:rFonts w:hint="eastAsia"/>
        </w:rPr>
        <w:t>41</w:t>
      </w:r>
      <w:r w:rsidRPr="00C30304">
        <w:rPr>
          <w:rFonts w:hint="eastAsia"/>
        </w:rPr>
        <w:t>：</w:t>
      </w:r>
      <w:r w:rsidRPr="00C30304">
        <w:rPr>
          <w:rFonts w:hint="eastAsia"/>
        </w:rPr>
        <w:t>58715</w:t>
      </w:r>
    </w:p>
    <w:p w:rsidR="0046211F" w:rsidRPr="00C30304" w:rsidRDefault="0046211F" w:rsidP="0046211F">
      <w:r w:rsidRPr="00C30304">
        <w:t>that's on the plc.</w:t>
      </w:r>
    </w:p>
    <w:p w:rsidR="0046211F" w:rsidRPr="00C30304" w:rsidRDefault="0046211F" w:rsidP="0046211F">
      <w:r w:rsidRPr="00C30304">
        <w:rPr>
          <w:rFonts w:hint="eastAsia"/>
        </w:rPr>
        <w:t>而我们展示给每个人的是</w:t>
      </w:r>
      <w:r w:rsidRPr="00C30304">
        <w:rPr>
          <w:rFonts w:hint="eastAsia"/>
        </w:rPr>
        <w:t>PLC</w:t>
      </w:r>
      <w:r w:rsidRPr="00C30304">
        <w:rPr>
          <w:rFonts w:hint="eastAsia"/>
        </w:rPr>
        <w:t>上的代码。</w:t>
      </w:r>
    </w:p>
    <w:p w:rsidR="0046211F" w:rsidRPr="00C30304" w:rsidRDefault="0046211F" w:rsidP="0046211F"/>
    <w:p w:rsidR="0046211F" w:rsidRPr="00C30304" w:rsidRDefault="0046211F" w:rsidP="0046211F">
      <w:r w:rsidRPr="00C30304">
        <w:t>769</w:t>
      </w:r>
    </w:p>
    <w:p w:rsidR="0046211F" w:rsidRPr="00C30304" w:rsidRDefault="0046211F" w:rsidP="0046211F">
      <w:r w:rsidRPr="00C30304">
        <w:rPr>
          <w:rFonts w:hint="eastAsia"/>
        </w:rPr>
        <w:t>00</w:t>
      </w:r>
      <w:r w:rsidRPr="00C30304">
        <w:rPr>
          <w:rFonts w:hint="eastAsia"/>
        </w:rPr>
        <w:t>：</w:t>
      </w:r>
      <w:r w:rsidRPr="00C30304">
        <w:rPr>
          <w:rFonts w:hint="eastAsia"/>
        </w:rPr>
        <w:t>41</w:t>
      </w:r>
      <w:r w:rsidRPr="00C30304">
        <w:rPr>
          <w:rFonts w:hint="eastAsia"/>
        </w:rPr>
        <w:t>：</w:t>
      </w:r>
      <w:r w:rsidRPr="00C30304">
        <w:rPr>
          <w:rFonts w:hint="eastAsia"/>
        </w:rPr>
        <w:t>59149 - &gt; 00</w:t>
      </w:r>
      <w:r w:rsidRPr="00C30304">
        <w:rPr>
          <w:rFonts w:hint="eastAsia"/>
        </w:rPr>
        <w:t>：</w:t>
      </w:r>
      <w:r w:rsidRPr="00C30304">
        <w:rPr>
          <w:rFonts w:hint="eastAsia"/>
        </w:rPr>
        <w:t>42</w:t>
      </w:r>
      <w:r w:rsidRPr="00C30304">
        <w:rPr>
          <w:rFonts w:hint="eastAsia"/>
        </w:rPr>
        <w:t>：</w:t>
      </w:r>
      <w:r w:rsidRPr="00C30304">
        <w:rPr>
          <w:rFonts w:hint="eastAsia"/>
        </w:rPr>
        <w:t>01117</w:t>
      </w:r>
    </w:p>
    <w:p w:rsidR="0046211F" w:rsidRPr="00C30304" w:rsidRDefault="0046211F" w:rsidP="0046211F">
      <w:r w:rsidRPr="00C30304">
        <w:t>&lt;i&gt; And the timer says,&lt;/i&gt;</w:t>
      </w:r>
    </w:p>
    <w:p w:rsidR="0046211F" w:rsidRPr="00C30304" w:rsidRDefault="0046211F" w:rsidP="0046211F">
      <w:r w:rsidRPr="00C30304">
        <w:t>&lt;i&gt; "stop after five seconds."&lt;/i&gt;</w:t>
      </w:r>
    </w:p>
    <w:p w:rsidR="0046211F" w:rsidRPr="00C30304" w:rsidRDefault="0046211F" w:rsidP="0046211F">
      <w:r w:rsidRPr="00C30304">
        <w:rPr>
          <w:rFonts w:hint="eastAsia"/>
        </w:rPr>
        <w:t>计时器说，“五秒钟后停止。”</w:t>
      </w:r>
    </w:p>
    <w:p w:rsidR="0046211F" w:rsidRPr="00C30304" w:rsidRDefault="0046211F" w:rsidP="0046211F"/>
    <w:p w:rsidR="0046211F" w:rsidRPr="00C30304" w:rsidRDefault="0046211F" w:rsidP="0046211F">
      <w:r w:rsidRPr="00C30304">
        <w:t>770</w:t>
      </w:r>
    </w:p>
    <w:p w:rsidR="0046211F" w:rsidRPr="00C30304" w:rsidRDefault="0046211F" w:rsidP="0046211F">
      <w:r w:rsidRPr="00C30304">
        <w:rPr>
          <w:rFonts w:hint="eastAsia"/>
        </w:rPr>
        <w:t>00</w:t>
      </w:r>
      <w:r w:rsidRPr="00C30304">
        <w:rPr>
          <w:rFonts w:hint="eastAsia"/>
        </w:rPr>
        <w:t>：</w:t>
      </w:r>
      <w:r w:rsidRPr="00C30304">
        <w:rPr>
          <w:rFonts w:hint="eastAsia"/>
        </w:rPr>
        <w:t>42</w:t>
      </w:r>
      <w:r w:rsidRPr="00C30304">
        <w:rPr>
          <w:rFonts w:hint="eastAsia"/>
        </w:rPr>
        <w:t>：</w:t>
      </w:r>
      <w:r w:rsidRPr="00C30304">
        <w:rPr>
          <w:rFonts w:hint="eastAsia"/>
        </w:rPr>
        <w:t>01352 - &gt; 00</w:t>
      </w:r>
      <w:r w:rsidRPr="00C30304">
        <w:rPr>
          <w:rFonts w:hint="eastAsia"/>
        </w:rPr>
        <w:t>：</w:t>
      </w:r>
      <w:r w:rsidRPr="00C30304">
        <w:rPr>
          <w:rFonts w:hint="eastAsia"/>
        </w:rPr>
        <w:t>42</w:t>
      </w:r>
      <w:r w:rsidRPr="00C30304">
        <w:rPr>
          <w:rFonts w:hint="eastAsia"/>
        </w:rPr>
        <w:t>：</w:t>
      </w:r>
      <w:r w:rsidRPr="00C30304">
        <w:rPr>
          <w:rFonts w:hint="eastAsia"/>
        </w:rPr>
        <w:t>02886</w:t>
      </w:r>
    </w:p>
    <w:p w:rsidR="0046211F" w:rsidRPr="00C30304" w:rsidRDefault="0046211F" w:rsidP="0046211F">
      <w:r w:rsidRPr="00C30304">
        <w:t>&lt;i&gt; We know that's&lt;/i&gt;</w:t>
      </w:r>
    </w:p>
    <w:p w:rsidR="0046211F" w:rsidRPr="00C30304" w:rsidRDefault="0046211F" w:rsidP="0046211F">
      <w:r w:rsidRPr="00C30304">
        <w:t>&lt;i&gt; what's going to happen.&lt;/i&gt;</w:t>
      </w:r>
    </w:p>
    <w:p w:rsidR="0046211F" w:rsidRPr="00C30304" w:rsidRDefault="0046211F" w:rsidP="0046211F">
      <w:r w:rsidRPr="00C30304">
        <w:rPr>
          <w:rFonts w:hint="eastAsia"/>
        </w:rPr>
        <w:t>我们知道接下来会发生什么事情。</w:t>
      </w:r>
    </w:p>
    <w:p w:rsidR="0046211F" w:rsidRPr="00C30304" w:rsidRDefault="0046211F" w:rsidP="0046211F"/>
    <w:p w:rsidR="0046211F" w:rsidRPr="00C30304" w:rsidRDefault="0046211F" w:rsidP="0046211F">
      <w:r w:rsidRPr="00C30304">
        <w:t>771</w:t>
      </w:r>
    </w:p>
    <w:p w:rsidR="0046211F" w:rsidRPr="00C30304" w:rsidRDefault="0046211F" w:rsidP="0046211F">
      <w:r w:rsidRPr="00C30304">
        <w:rPr>
          <w:rFonts w:hint="eastAsia"/>
        </w:rPr>
        <w:t>00</w:t>
      </w:r>
      <w:r w:rsidRPr="00C30304">
        <w:rPr>
          <w:rFonts w:hint="eastAsia"/>
        </w:rPr>
        <w:t>：</w:t>
      </w:r>
      <w:r w:rsidRPr="00C30304">
        <w:rPr>
          <w:rFonts w:hint="eastAsia"/>
        </w:rPr>
        <w:t>42</w:t>
      </w:r>
      <w:r w:rsidRPr="00C30304">
        <w:rPr>
          <w:rFonts w:hint="eastAsia"/>
        </w:rPr>
        <w:t>：</w:t>
      </w:r>
      <w:r w:rsidRPr="00C30304">
        <w:rPr>
          <w:rFonts w:hint="eastAsia"/>
        </w:rPr>
        <w:t>03487 - &gt; 00</w:t>
      </w:r>
      <w:r w:rsidRPr="00C30304">
        <w:rPr>
          <w:rFonts w:hint="eastAsia"/>
        </w:rPr>
        <w:t>：</w:t>
      </w:r>
      <w:r w:rsidRPr="00C30304">
        <w:rPr>
          <w:rFonts w:hint="eastAsia"/>
        </w:rPr>
        <w:t>42</w:t>
      </w:r>
      <w:r w:rsidRPr="00C30304">
        <w:rPr>
          <w:rFonts w:hint="eastAsia"/>
        </w:rPr>
        <w:t>：</w:t>
      </w:r>
      <w:r w:rsidRPr="00C30304">
        <w:rPr>
          <w:rFonts w:hint="eastAsia"/>
        </w:rPr>
        <w:t>05755</w:t>
      </w:r>
    </w:p>
    <w:p w:rsidR="0046211F" w:rsidRPr="00C30304" w:rsidRDefault="0046211F" w:rsidP="0046211F">
      <w:r w:rsidRPr="00C30304">
        <w:t>And then we would infect</w:t>
      </w:r>
    </w:p>
    <w:p w:rsidR="0046211F" w:rsidRPr="00C30304" w:rsidRDefault="0046211F" w:rsidP="0046211F">
      <w:r w:rsidRPr="00C30304">
        <w:lastRenderedPageBreak/>
        <w:t>the computer with stuxnet,</w:t>
      </w:r>
    </w:p>
    <w:p w:rsidR="0046211F" w:rsidRPr="00C30304" w:rsidRDefault="0046211F" w:rsidP="0046211F">
      <w:r w:rsidRPr="00C30304">
        <w:rPr>
          <w:rFonts w:hint="eastAsia"/>
        </w:rPr>
        <w:t>然后我们会用震网病毒感染计算机</w:t>
      </w:r>
    </w:p>
    <w:p w:rsidR="0046211F" w:rsidRPr="00C30304" w:rsidRDefault="0046211F" w:rsidP="0046211F"/>
    <w:p w:rsidR="0046211F" w:rsidRPr="00C30304" w:rsidRDefault="0046211F" w:rsidP="0046211F">
      <w:r w:rsidRPr="00C30304">
        <w:t>772</w:t>
      </w:r>
    </w:p>
    <w:p w:rsidR="0046211F" w:rsidRPr="00C30304" w:rsidRDefault="0046211F" w:rsidP="0046211F">
      <w:r w:rsidRPr="00C30304">
        <w:rPr>
          <w:rFonts w:hint="eastAsia"/>
        </w:rPr>
        <w:t>00</w:t>
      </w:r>
      <w:r w:rsidRPr="00C30304">
        <w:rPr>
          <w:rFonts w:hint="eastAsia"/>
        </w:rPr>
        <w:t>：</w:t>
      </w:r>
      <w:r w:rsidRPr="00C30304">
        <w:rPr>
          <w:rFonts w:hint="eastAsia"/>
        </w:rPr>
        <w:t>42</w:t>
      </w:r>
      <w:r w:rsidRPr="00C30304">
        <w:rPr>
          <w:rFonts w:hint="eastAsia"/>
        </w:rPr>
        <w:t>：</w:t>
      </w:r>
      <w:r w:rsidRPr="00C30304">
        <w:rPr>
          <w:rFonts w:hint="eastAsia"/>
        </w:rPr>
        <w:t>06290 - &gt; 00</w:t>
      </w:r>
      <w:r w:rsidRPr="00C30304">
        <w:rPr>
          <w:rFonts w:hint="eastAsia"/>
        </w:rPr>
        <w:t>：</w:t>
      </w:r>
      <w:r w:rsidRPr="00C30304">
        <w:rPr>
          <w:rFonts w:hint="eastAsia"/>
        </w:rPr>
        <w:t>42</w:t>
      </w:r>
      <w:r w:rsidRPr="00C30304">
        <w:rPr>
          <w:rFonts w:hint="eastAsia"/>
        </w:rPr>
        <w:t>：</w:t>
      </w:r>
      <w:r w:rsidRPr="00C30304">
        <w:rPr>
          <w:rFonts w:hint="eastAsia"/>
        </w:rPr>
        <w:t>08558</w:t>
      </w:r>
    </w:p>
    <w:p w:rsidR="0046211F" w:rsidRPr="00C30304" w:rsidRDefault="0046211F" w:rsidP="0046211F">
      <w:r w:rsidRPr="00C30304">
        <w:t>&lt;i&gt; and we would&lt;/i&gt;</w:t>
      </w:r>
    </w:p>
    <w:p w:rsidR="0046211F" w:rsidRPr="00C30304" w:rsidRDefault="0046211F" w:rsidP="0046211F">
      <w:r w:rsidRPr="00C30304">
        <w:t>&lt;i&gt; run the test again.&lt;/i&gt;</w:t>
      </w:r>
    </w:p>
    <w:p w:rsidR="0046211F" w:rsidRPr="00C30304" w:rsidRDefault="0046211F" w:rsidP="0046211F">
      <w:r w:rsidRPr="00C30304">
        <w:rPr>
          <w:rFonts w:hint="eastAsia"/>
        </w:rPr>
        <w:t>我们会再次运行测试程序。</w:t>
      </w:r>
    </w:p>
    <w:p w:rsidR="0046211F" w:rsidRPr="00C30304" w:rsidRDefault="0046211F" w:rsidP="0046211F"/>
    <w:p w:rsidR="0046211F" w:rsidRPr="00C30304" w:rsidRDefault="0046211F" w:rsidP="0046211F">
      <w:r w:rsidRPr="00C30304">
        <w:t>773</w:t>
      </w:r>
    </w:p>
    <w:p w:rsidR="0046211F" w:rsidRPr="00C30304" w:rsidRDefault="0046211F" w:rsidP="0046211F">
      <w:r w:rsidRPr="00C30304">
        <w:rPr>
          <w:rFonts w:hint="eastAsia"/>
        </w:rPr>
        <w:t>00</w:t>
      </w:r>
      <w:r w:rsidRPr="00C30304">
        <w:rPr>
          <w:rFonts w:hint="eastAsia"/>
        </w:rPr>
        <w:t>：</w:t>
      </w:r>
      <w:r w:rsidRPr="00C30304">
        <w:rPr>
          <w:rFonts w:hint="eastAsia"/>
        </w:rPr>
        <w:t>42</w:t>
      </w:r>
      <w:r w:rsidRPr="00C30304">
        <w:rPr>
          <w:rFonts w:hint="eastAsia"/>
        </w:rPr>
        <w:t>：</w:t>
      </w:r>
      <w:r w:rsidRPr="00C30304">
        <w:rPr>
          <w:rFonts w:hint="eastAsia"/>
        </w:rPr>
        <w:t>39757 - &gt; 00</w:t>
      </w:r>
      <w:r w:rsidRPr="00C30304">
        <w:rPr>
          <w:rFonts w:hint="eastAsia"/>
        </w:rPr>
        <w:t>：</w:t>
      </w:r>
      <w:r w:rsidRPr="00C30304">
        <w:rPr>
          <w:rFonts w:hint="eastAsia"/>
        </w:rPr>
        <w:t>42</w:t>
      </w:r>
      <w:r w:rsidRPr="00C30304">
        <w:rPr>
          <w:rFonts w:hint="eastAsia"/>
        </w:rPr>
        <w:t>：</w:t>
      </w:r>
      <w:r w:rsidRPr="00C30304">
        <w:rPr>
          <w:rFonts w:hint="eastAsia"/>
        </w:rPr>
        <w:t>41357</w:t>
      </w:r>
    </w:p>
    <w:p w:rsidR="0046211F" w:rsidRPr="00C30304" w:rsidRDefault="0046211F" w:rsidP="0046211F">
      <w:r w:rsidRPr="00C30304">
        <w:t>Here is</w:t>
      </w:r>
    </w:p>
    <w:p w:rsidR="0046211F" w:rsidRPr="00C30304" w:rsidRDefault="0046211F" w:rsidP="0046211F">
      <w:r w:rsidRPr="00C30304">
        <w:t>a piece of software</w:t>
      </w:r>
    </w:p>
    <w:p w:rsidR="0046211F" w:rsidRPr="00C30304" w:rsidRDefault="0046211F" w:rsidP="0046211F"/>
    <w:p w:rsidR="0046211F" w:rsidRPr="00C30304" w:rsidRDefault="0046211F" w:rsidP="0046211F">
      <w:r w:rsidRPr="00C30304">
        <w:t>774</w:t>
      </w:r>
    </w:p>
    <w:p w:rsidR="0046211F" w:rsidRPr="00C30304" w:rsidRDefault="0046211F" w:rsidP="0046211F">
      <w:r w:rsidRPr="00C30304">
        <w:rPr>
          <w:rFonts w:hint="eastAsia"/>
        </w:rPr>
        <w:t>00</w:t>
      </w:r>
      <w:r w:rsidRPr="00C30304">
        <w:rPr>
          <w:rFonts w:hint="eastAsia"/>
        </w:rPr>
        <w:t>：</w:t>
      </w:r>
      <w:r w:rsidRPr="00C30304">
        <w:rPr>
          <w:rFonts w:hint="eastAsia"/>
        </w:rPr>
        <w:t>42</w:t>
      </w:r>
      <w:r w:rsidRPr="00C30304">
        <w:rPr>
          <w:rFonts w:hint="eastAsia"/>
        </w:rPr>
        <w:t>：</w:t>
      </w:r>
      <w:r w:rsidRPr="00C30304">
        <w:rPr>
          <w:rFonts w:hint="eastAsia"/>
        </w:rPr>
        <w:t>41359 - &gt; 00</w:t>
      </w:r>
      <w:r w:rsidRPr="00C30304">
        <w:rPr>
          <w:rFonts w:hint="eastAsia"/>
        </w:rPr>
        <w:t>：</w:t>
      </w:r>
      <w:r w:rsidRPr="00C30304">
        <w:rPr>
          <w:rFonts w:hint="eastAsia"/>
        </w:rPr>
        <w:t>42</w:t>
      </w:r>
      <w:r w:rsidRPr="00C30304">
        <w:rPr>
          <w:rFonts w:hint="eastAsia"/>
        </w:rPr>
        <w:t>：</w:t>
      </w:r>
      <w:r w:rsidRPr="00C30304">
        <w:rPr>
          <w:rFonts w:hint="eastAsia"/>
        </w:rPr>
        <w:t>44327</w:t>
      </w:r>
    </w:p>
    <w:p w:rsidR="0046211F" w:rsidRPr="00C30304" w:rsidRDefault="0046211F" w:rsidP="0046211F">
      <w:r w:rsidRPr="00C30304">
        <w:t>that should only exist</w:t>
      </w:r>
    </w:p>
    <w:p w:rsidR="0046211F" w:rsidRPr="00C30304" w:rsidRDefault="0046211F" w:rsidP="0046211F">
      <w:r w:rsidRPr="00C30304">
        <w:t>in a cyber realm</w:t>
      </w:r>
    </w:p>
    <w:p w:rsidR="0046211F" w:rsidRPr="00C30304" w:rsidRDefault="0046211F" w:rsidP="0046211F">
      <w:r w:rsidRPr="00C30304">
        <w:rPr>
          <w:rFonts w:hint="eastAsia"/>
        </w:rPr>
        <w:t>这是一个只存在于网络领域的软件。</w:t>
      </w:r>
    </w:p>
    <w:p w:rsidR="0046211F" w:rsidRPr="00C30304" w:rsidRDefault="0046211F" w:rsidP="0046211F"/>
    <w:p w:rsidR="0046211F" w:rsidRPr="00C30304" w:rsidRDefault="0046211F" w:rsidP="0046211F">
      <w:r w:rsidRPr="00C30304">
        <w:t>775</w:t>
      </w:r>
    </w:p>
    <w:p w:rsidR="0046211F" w:rsidRPr="00C30304" w:rsidRDefault="0046211F" w:rsidP="0046211F">
      <w:r w:rsidRPr="00C30304">
        <w:rPr>
          <w:rFonts w:hint="eastAsia"/>
        </w:rPr>
        <w:t>00</w:t>
      </w:r>
      <w:r w:rsidRPr="00C30304">
        <w:rPr>
          <w:rFonts w:hint="eastAsia"/>
        </w:rPr>
        <w:t>：</w:t>
      </w:r>
      <w:r w:rsidRPr="00C30304">
        <w:rPr>
          <w:rFonts w:hint="eastAsia"/>
        </w:rPr>
        <w:t>42</w:t>
      </w:r>
      <w:r w:rsidRPr="00C30304">
        <w:rPr>
          <w:rFonts w:hint="eastAsia"/>
        </w:rPr>
        <w:t>：</w:t>
      </w:r>
      <w:r w:rsidRPr="00C30304">
        <w:rPr>
          <w:rFonts w:hint="eastAsia"/>
        </w:rPr>
        <w:t>44329 - &gt; 00</w:t>
      </w:r>
      <w:r w:rsidRPr="00C30304">
        <w:rPr>
          <w:rFonts w:hint="eastAsia"/>
        </w:rPr>
        <w:t>：</w:t>
      </w:r>
      <w:r w:rsidRPr="00C30304">
        <w:rPr>
          <w:rFonts w:hint="eastAsia"/>
        </w:rPr>
        <w:t>42</w:t>
      </w:r>
      <w:r w:rsidRPr="00C30304">
        <w:rPr>
          <w:rFonts w:hint="eastAsia"/>
        </w:rPr>
        <w:t>：</w:t>
      </w:r>
      <w:r w:rsidRPr="00C30304">
        <w:rPr>
          <w:rFonts w:hint="eastAsia"/>
        </w:rPr>
        <w:t>47430</w:t>
      </w:r>
    </w:p>
    <w:p w:rsidR="0046211F" w:rsidRPr="00C30304" w:rsidRDefault="0046211F" w:rsidP="0046211F">
      <w:r w:rsidRPr="00C30304">
        <w:t>and it is able to affect</w:t>
      </w:r>
    </w:p>
    <w:p w:rsidR="0046211F" w:rsidRPr="00C30304" w:rsidRDefault="0046211F" w:rsidP="0046211F">
      <w:r w:rsidRPr="00C30304">
        <w:t>physical equipment</w:t>
      </w:r>
    </w:p>
    <w:p w:rsidR="0046211F" w:rsidRPr="00C30304" w:rsidRDefault="0046211F" w:rsidP="0046211F"/>
    <w:p w:rsidR="0046211F" w:rsidRPr="00C30304" w:rsidRDefault="0046211F" w:rsidP="0046211F">
      <w:r w:rsidRPr="00C30304">
        <w:t>776</w:t>
      </w:r>
    </w:p>
    <w:p w:rsidR="0046211F" w:rsidRPr="00C30304" w:rsidRDefault="0046211F" w:rsidP="0046211F">
      <w:r w:rsidRPr="00C30304">
        <w:rPr>
          <w:rFonts w:hint="eastAsia"/>
        </w:rPr>
        <w:t>00</w:t>
      </w:r>
      <w:r w:rsidRPr="00C30304">
        <w:rPr>
          <w:rFonts w:hint="eastAsia"/>
        </w:rPr>
        <w:t>：</w:t>
      </w:r>
      <w:r w:rsidRPr="00C30304">
        <w:rPr>
          <w:rFonts w:hint="eastAsia"/>
        </w:rPr>
        <w:t>42</w:t>
      </w:r>
      <w:r w:rsidRPr="00C30304">
        <w:rPr>
          <w:rFonts w:hint="eastAsia"/>
        </w:rPr>
        <w:t>：</w:t>
      </w:r>
      <w:r w:rsidRPr="00C30304">
        <w:rPr>
          <w:rFonts w:hint="eastAsia"/>
        </w:rPr>
        <w:t>47,432 - &gt; 00</w:t>
      </w:r>
      <w:r w:rsidRPr="00C30304">
        <w:rPr>
          <w:rFonts w:hint="eastAsia"/>
        </w:rPr>
        <w:t>：</w:t>
      </w:r>
      <w:r w:rsidRPr="00C30304">
        <w:rPr>
          <w:rFonts w:hint="eastAsia"/>
        </w:rPr>
        <w:t>42</w:t>
      </w:r>
      <w:r w:rsidRPr="00C30304">
        <w:rPr>
          <w:rFonts w:hint="eastAsia"/>
        </w:rPr>
        <w:t>：</w:t>
      </w:r>
      <w:r w:rsidRPr="00C30304">
        <w:rPr>
          <w:rFonts w:hint="eastAsia"/>
        </w:rPr>
        <w:t>51167</w:t>
      </w:r>
    </w:p>
    <w:p w:rsidR="0046211F" w:rsidRPr="00C30304" w:rsidRDefault="0046211F" w:rsidP="0046211F">
      <w:r w:rsidRPr="00C30304">
        <w:t>in a plant or factory</w:t>
      </w:r>
    </w:p>
    <w:p w:rsidR="0046211F" w:rsidRPr="00C30304" w:rsidRDefault="0046211F" w:rsidP="0046211F">
      <w:r w:rsidRPr="00C30304">
        <w:t>and cause physical damage.</w:t>
      </w:r>
    </w:p>
    <w:p w:rsidR="0046211F" w:rsidRPr="00C30304" w:rsidRDefault="0046211F" w:rsidP="0046211F">
      <w:r w:rsidRPr="00C30304">
        <w:rPr>
          <w:rFonts w:hint="eastAsia"/>
        </w:rPr>
        <w:t>并且它能够影响到车间或工厂里的物理仪器，从而造成物理损害。</w:t>
      </w:r>
    </w:p>
    <w:p w:rsidR="0046211F" w:rsidRPr="00C30304" w:rsidRDefault="0046211F" w:rsidP="0046211F"/>
    <w:p w:rsidR="0046211F" w:rsidRPr="00C30304" w:rsidRDefault="0046211F" w:rsidP="0046211F">
      <w:r w:rsidRPr="00C30304">
        <w:t>777</w:t>
      </w:r>
    </w:p>
    <w:p w:rsidR="0046211F" w:rsidRPr="00C30304" w:rsidRDefault="0046211F" w:rsidP="0046211F">
      <w:r w:rsidRPr="00C30304">
        <w:rPr>
          <w:rFonts w:hint="eastAsia"/>
        </w:rPr>
        <w:t>00</w:t>
      </w:r>
      <w:r w:rsidRPr="00C30304">
        <w:rPr>
          <w:rFonts w:hint="eastAsia"/>
        </w:rPr>
        <w:t>：</w:t>
      </w:r>
      <w:r w:rsidRPr="00C30304">
        <w:rPr>
          <w:rFonts w:hint="eastAsia"/>
        </w:rPr>
        <w:t>42</w:t>
      </w:r>
      <w:r w:rsidRPr="00C30304">
        <w:rPr>
          <w:rFonts w:hint="eastAsia"/>
        </w:rPr>
        <w:t>：</w:t>
      </w:r>
      <w:r w:rsidRPr="00C30304">
        <w:rPr>
          <w:rFonts w:hint="eastAsia"/>
        </w:rPr>
        <w:t>51169 - &gt; 00</w:t>
      </w:r>
      <w:r w:rsidRPr="00C30304">
        <w:rPr>
          <w:rFonts w:hint="eastAsia"/>
        </w:rPr>
        <w:t>：</w:t>
      </w:r>
      <w:r w:rsidRPr="00C30304">
        <w:rPr>
          <w:rFonts w:hint="eastAsia"/>
        </w:rPr>
        <w:t>42</w:t>
      </w:r>
      <w:r w:rsidRPr="00C30304">
        <w:rPr>
          <w:rFonts w:hint="eastAsia"/>
        </w:rPr>
        <w:t>：</w:t>
      </w:r>
      <w:r w:rsidRPr="00C30304">
        <w:rPr>
          <w:rFonts w:hint="eastAsia"/>
        </w:rPr>
        <w:t>53236</w:t>
      </w:r>
    </w:p>
    <w:p w:rsidR="0046211F" w:rsidRPr="00C30304" w:rsidRDefault="0046211F" w:rsidP="0046211F">
      <w:r w:rsidRPr="00C30304">
        <w:t>Real-world physical destruction.</w:t>
      </w:r>
    </w:p>
    <w:p w:rsidR="0046211F" w:rsidRPr="00C30304" w:rsidRDefault="0046211F" w:rsidP="0046211F">
      <w:r w:rsidRPr="00C30304">
        <w:rPr>
          <w:rFonts w:hint="eastAsia"/>
        </w:rPr>
        <w:t>真实世界的物理破坏。</w:t>
      </w:r>
    </w:p>
    <w:p w:rsidR="0046211F" w:rsidRPr="00C30304" w:rsidRDefault="0046211F" w:rsidP="0046211F"/>
    <w:p w:rsidR="0046211F" w:rsidRPr="00C30304" w:rsidRDefault="0046211F" w:rsidP="0046211F">
      <w:r w:rsidRPr="00C30304">
        <w:t>778</w:t>
      </w:r>
    </w:p>
    <w:p w:rsidR="0046211F" w:rsidRPr="00C30304" w:rsidRDefault="0046211F" w:rsidP="0046211F">
      <w:r w:rsidRPr="00C30304">
        <w:rPr>
          <w:rFonts w:hint="eastAsia"/>
        </w:rPr>
        <w:t>00</w:t>
      </w:r>
      <w:r w:rsidRPr="00C30304">
        <w:rPr>
          <w:rFonts w:hint="eastAsia"/>
        </w:rPr>
        <w:t>：</w:t>
      </w:r>
      <w:r w:rsidRPr="00C30304">
        <w:rPr>
          <w:rFonts w:hint="eastAsia"/>
        </w:rPr>
        <w:t>42</w:t>
      </w:r>
      <w:r w:rsidRPr="00C30304">
        <w:rPr>
          <w:rFonts w:hint="eastAsia"/>
        </w:rPr>
        <w:t>：</w:t>
      </w:r>
      <w:r w:rsidRPr="00C30304">
        <w:rPr>
          <w:rFonts w:hint="eastAsia"/>
        </w:rPr>
        <w:t>57741 - &gt; 00</w:t>
      </w:r>
      <w:r w:rsidRPr="00C30304">
        <w:rPr>
          <w:rFonts w:hint="eastAsia"/>
        </w:rPr>
        <w:t>：</w:t>
      </w:r>
      <w:r w:rsidRPr="00C30304">
        <w:rPr>
          <w:rFonts w:hint="eastAsia"/>
        </w:rPr>
        <w:t>43</w:t>
      </w:r>
      <w:r w:rsidRPr="00C30304">
        <w:rPr>
          <w:rFonts w:hint="eastAsia"/>
        </w:rPr>
        <w:t>：</w:t>
      </w:r>
      <w:r w:rsidRPr="00C30304">
        <w:rPr>
          <w:rFonts w:hint="eastAsia"/>
        </w:rPr>
        <w:t>00410</w:t>
      </w:r>
    </w:p>
    <w:p w:rsidR="0046211F" w:rsidRPr="00C30304" w:rsidRDefault="0046211F" w:rsidP="0046211F">
      <w:r w:rsidRPr="00C30304">
        <w:t>&lt;i&gt; At that time, things became&lt;/i&gt;</w:t>
      </w:r>
    </w:p>
    <w:p w:rsidR="0046211F" w:rsidRPr="00C30304" w:rsidRDefault="0046211F" w:rsidP="0046211F">
      <w:r w:rsidRPr="00C30304">
        <w:t>&lt;i&gt; very scary to us.&lt;/i&gt;</w:t>
      </w:r>
    </w:p>
    <w:p w:rsidR="0046211F" w:rsidRPr="00C30304" w:rsidRDefault="0046211F" w:rsidP="0046211F">
      <w:r w:rsidRPr="00C30304">
        <w:rPr>
          <w:rFonts w:hint="eastAsia"/>
        </w:rPr>
        <w:t>在那个时候，对于我们来讲，事情会变得非常可怕。</w:t>
      </w:r>
    </w:p>
    <w:p w:rsidR="0046211F" w:rsidRPr="00C30304" w:rsidRDefault="0046211F" w:rsidP="0046211F"/>
    <w:p w:rsidR="0046211F" w:rsidRPr="00C30304" w:rsidRDefault="0046211F" w:rsidP="0046211F">
      <w:r w:rsidRPr="00C30304">
        <w:t>779</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00412 - &gt; 00</w:t>
      </w:r>
      <w:r w:rsidRPr="00C30304">
        <w:rPr>
          <w:rFonts w:hint="eastAsia"/>
        </w:rPr>
        <w:t>：</w:t>
      </w:r>
      <w:r w:rsidRPr="00C30304">
        <w:rPr>
          <w:rFonts w:hint="eastAsia"/>
        </w:rPr>
        <w:t>43</w:t>
      </w:r>
      <w:r w:rsidRPr="00C30304">
        <w:rPr>
          <w:rFonts w:hint="eastAsia"/>
        </w:rPr>
        <w:t>：</w:t>
      </w:r>
      <w:r w:rsidRPr="00C30304">
        <w:rPr>
          <w:rFonts w:hint="eastAsia"/>
        </w:rPr>
        <w:t>02912</w:t>
      </w:r>
    </w:p>
    <w:p w:rsidR="0046211F" w:rsidRPr="00C30304" w:rsidRDefault="0046211F" w:rsidP="0046211F">
      <w:r w:rsidRPr="00C30304">
        <w:lastRenderedPageBreak/>
        <w:t>&lt;i&gt; Here you had malware&lt;/i&gt;</w:t>
      </w:r>
    </w:p>
    <w:p w:rsidR="0046211F" w:rsidRPr="00C30304" w:rsidRDefault="0046211F" w:rsidP="0046211F">
      <w:r w:rsidRPr="00C30304">
        <w:t>&lt;i&gt; potentially killing people&lt;/i&gt;</w:t>
      </w:r>
    </w:p>
    <w:p w:rsidR="0046211F" w:rsidRPr="00C30304" w:rsidRDefault="0046211F" w:rsidP="0046211F">
      <w:r w:rsidRPr="00C30304">
        <w:rPr>
          <w:rFonts w:hint="eastAsia"/>
        </w:rPr>
        <w:t>在这里，你所掌握的恶意软件可能会杀人</w:t>
      </w:r>
    </w:p>
    <w:p w:rsidR="0046211F" w:rsidRPr="00C30304" w:rsidRDefault="0046211F" w:rsidP="0046211F">
      <w:r w:rsidRPr="00C30304">
        <w:tab/>
      </w:r>
    </w:p>
    <w:p w:rsidR="0046211F" w:rsidRPr="00C30304" w:rsidRDefault="0046211F" w:rsidP="0046211F">
      <w:r w:rsidRPr="00C30304">
        <w:t>780</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02914 - &gt; 00</w:t>
      </w:r>
      <w:r w:rsidRPr="00C30304">
        <w:rPr>
          <w:rFonts w:hint="eastAsia"/>
        </w:rPr>
        <w:t>：</w:t>
      </w:r>
      <w:r w:rsidRPr="00C30304">
        <w:rPr>
          <w:rFonts w:hint="eastAsia"/>
        </w:rPr>
        <w:t>43</w:t>
      </w:r>
      <w:r w:rsidRPr="00C30304">
        <w:rPr>
          <w:rFonts w:hint="eastAsia"/>
        </w:rPr>
        <w:t>：</w:t>
      </w:r>
      <w:r w:rsidRPr="00C30304">
        <w:rPr>
          <w:rFonts w:hint="eastAsia"/>
        </w:rPr>
        <w:t>05214</w:t>
      </w:r>
    </w:p>
    <w:p w:rsidR="0046211F" w:rsidRPr="00C30304" w:rsidRDefault="0046211F" w:rsidP="0046211F">
      <w:r w:rsidRPr="00C30304">
        <w:t>and that was something that was</w:t>
      </w:r>
    </w:p>
    <w:p w:rsidR="0046211F" w:rsidRPr="00C30304" w:rsidRDefault="0046211F" w:rsidP="0046211F">
      <w:r w:rsidRPr="00C30304">
        <w:t>always Hollywood-esque to us</w:t>
      </w:r>
    </w:p>
    <w:p w:rsidR="0046211F" w:rsidRPr="00C30304" w:rsidRDefault="0046211F" w:rsidP="0046211F">
      <w:r w:rsidRPr="00C30304">
        <w:rPr>
          <w:rFonts w:hint="eastAsia"/>
        </w:rPr>
        <w:t>事情可能会像好莱坞电影中的那样充满戏剧性。</w:t>
      </w:r>
    </w:p>
    <w:p w:rsidR="0046211F" w:rsidRPr="00C30304" w:rsidRDefault="0046211F" w:rsidP="0046211F"/>
    <w:p w:rsidR="0046211F" w:rsidRPr="00C30304" w:rsidRDefault="0046211F" w:rsidP="0046211F">
      <w:r w:rsidRPr="00C30304">
        <w:t>781</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05216 - &gt; 00</w:t>
      </w:r>
      <w:r w:rsidRPr="00C30304">
        <w:rPr>
          <w:rFonts w:hint="eastAsia"/>
        </w:rPr>
        <w:t>：</w:t>
      </w:r>
      <w:r w:rsidRPr="00C30304">
        <w:rPr>
          <w:rFonts w:hint="eastAsia"/>
        </w:rPr>
        <w:t>43</w:t>
      </w:r>
      <w:r w:rsidRPr="00C30304">
        <w:rPr>
          <w:rFonts w:hint="eastAsia"/>
        </w:rPr>
        <w:t>：</w:t>
      </w:r>
      <w:r w:rsidRPr="00C30304">
        <w:rPr>
          <w:rFonts w:hint="eastAsia"/>
        </w:rPr>
        <w:t>06382</w:t>
      </w:r>
    </w:p>
    <w:p w:rsidR="0046211F" w:rsidRPr="00C30304" w:rsidRDefault="0046211F" w:rsidP="0046211F">
      <w:r w:rsidRPr="00C30304">
        <w:t>that we'd always laugh at</w:t>
      </w:r>
    </w:p>
    <w:p w:rsidR="0046211F" w:rsidRPr="00C30304" w:rsidRDefault="0046211F" w:rsidP="0046211F"/>
    <w:p w:rsidR="0046211F" w:rsidRPr="00C30304" w:rsidRDefault="0046211F" w:rsidP="0046211F">
      <w:r w:rsidRPr="00C30304">
        <w:t>782</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06384 - &gt; 00</w:t>
      </w:r>
      <w:r w:rsidRPr="00C30304">
        <w:rPr>
          <w:rFonts w:hint="eastAsia"/>
        </w:rPr>
        <w:t>：</w:t>
      </w:r>
      <w:r w:rsidRPr="00C30304">
        <w:rPr>
          <w:rFonts w:hint="eastAsia"/>
        </w:rPr>
        <w:t>43</w:t>
      </w:r>
      <w:r w:rsidRPr="00C30304">
        <w:rPr>
          <w:rFonts w:hint="eastAsia"/>
        </w:rPr>
        <w:t>：</w:t>
      </w:r>
      <w:r w:rsidRPr="00C30304">
        <w:rPr>
          <w:rFonts w:hint="eastAsia"/>
        </w:rPr>
        <w:t>08418</w:t>
      </w:r>
    </w:p>
    <w:p w:rsidR="0046211F" w:rsidRPr="00C30304" w:rsidRDefault="0046211F" w:rsidP="0046211F">
      <w:r w:rsidRPr="00C30304">
        <w:t>when people made</w:t>
      </w:r>
    </w:p>
    <w:p w:rsidR="0046211F" w:rsidRPr="00C30304" w:rsidRDefault="0046211F" w:rsidP="0046211F">
      <w:r w:rsidRPr="00C30304">
        <w:t>that kind of assertion.</w:t>
      </w:r>
    </w:p>
    <w:p w:rsidR="0046211F" w:rsidRPr="00C30304" w:rsidRDefault="0046211F" w:rsidP="0046211F">
      <w:r w:rsidRPr="00C30304">
        <w:rPr>
          <w:rFonts w:hint="eastAsia"/>
        </w:rPr>
        <w:t>我们总是会嘲笑人们发表那种声明。</w:t>
      </w:r>
    </w:p>
    <w:p w:rsidR="0046211F" w:rsidRPr="00C30304" w:rsidRDefault="0046211F" w:rsidP="0046211F"/>
    <w:p w:rsidR="0046211F" w:rsidRPr="00C30304" w:rsidRDefault="0046211F" w:rsidP="0046211F">
      <w:r w:rsidRPr="00C30304">
        <w:t>783</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14024 - &gt; 00</w:t>
      </w:r>
      <w:r w:rsidRPr="00C30304">
        <w:rPr>
          <w:rFonts w:hint="eastAsia"/>
        </w:rPr>
        <w:t>：</w:t>
      </w:r>
      <w:r w:rsidRPr="00C30304">
        <w:rPr>
          <w:rFonts w:hint="eastAsia"/>
        </w:rPr>
        <w:t>43</w:t>
      </w:r>
      <w:r w:rsidRPr="00C30304">
        <w:rPr>
          <w:rFonts w:hint="eastAsia"/>
        </w:rPr>
        <w:t>：</w:t>
      </w:r>
      <w:r w:rsidRPr="00C30304">
        <w:rPr>
          <w:rFonts w:hint="eastAsia"/>
        </w:rPr>
        <w:t>16526</w:t>
      </w:r>
    </w:p>
    <w:p w:rsidR="0046211F" w:rsidRPr="00C30304" w:rsidRDefault="0046211F" w:rsidP="0046211F">
      <w:r w:rsidRPr="00C30304">
        <w:t>Gibney:&lt;i&gt; At this point, you had&lt;/i&gt;</w:t>
      </w:r>
    </w:p>
    <w:p w:rsidR="0046211F" w:rsidRPr="00C30304" w:rsidRDefault="0046211F" w:rsidP="0046211F">
      <w:r w:rsidRPr="00C30304">
        <w:t>&lt;i&gt; to have started developing&lt;/i&gt;</w:t>
      </w:r>
    </w:p>
    <w:p w:rsidR="0046211F" w:rsidRPr="00C30304" w:rsidRDefault="0046211F" w:rsidP="0046211F"/>
    <w:p w:rsidR="0046211F" w:rsidRPr="00C30304" w:rsidRDefault="0046211F" w:rsidP="0046211F">
      <w:r w:rsidRPr="00C30304">
        <w:t>784</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16528 - &gt; 00</w:t>
      </w:r>
      <w:r w:rsidRPr="00C30304">
        <w:rPr>
          <w:rFonts w:hint="eastAsia"/>
        </w:rPr>
        <w:t>：</w:t>
      </w:r>
      <w:r w:rsidRPr="00C30304">
        <w:rPr>
          <w:rFonts w:hint="eastAsia"/>
        </w:rPr>
        <w:t>43</w:t>
      </w:r>
      <w:r w:rsidRPr="00C30304">
        <w:rPr>
          <w:rFonts w:hint="eastAsia"/>
        </w:rPr>
        <w:t>：</w:t>
      </w:r>
      <w:r w:rsidRPr="00C30304">
        <w:rPr>
          <w:rFonts w:hint="eastAsia"/>
        </w:rPr>
        <w:t>19295</w:t>
      </w:r>
    </w:p>
    <w:p w:rsidR="0046211F" w:rsidRPr="00C30304" w:rsidRDefault="0046211F" w:rsidP="0046211F">
      <w:r w:rsidRPr="00C30304">
        <w:t>&lt;i&gt; theories as to&lt;/i&gt;</w:t>
      </w:r>
    </w:p>
    <w:p w:rsidR="0046211F" w:rsidRPr="00C30304" w:rsidRDefault="0046211F" w:rsidP="0046211F">
      <w:r w:rsidRPr="00C30304">
        <w:t>&lt;i&gt; who had built stuxnet.&lt;/i&gt;</w:t>
      </w:r>
    </w:p>
    <w:p w:rsidR="0046211F" w:rsidRPr="00C30304" w:rsidRDefault="0046211F" w:rsidP="0046211F">
      <w:r w:rsidRPr="00C30304">
        <w:rPr>
          <w:rFonts w:hint="eastAsia"/>
        </w:rPr>
        <w:t>吉布尼：在这一点上，你需要开始拓展有关谁构建了</w:t>
      </w:r>
      <w:r w:rsidRPr="00C30304">
        <w:rPr>
          <w:rFonts w:hint="eastAsia"/>
        </w:rPr>
        <w:t>Stuxnet</w:t>
      </w:r>
      <w:r w:rsidRPr="00C30304">
        <w:rPr>
          <w:rFonts w:hint="eastAsia"/>
        </w:rPr>
        <w:t>病毒的理论。</w:t>
      </w:r>
    </w:p>
    <w:p w:rsidR="0046211F" w:rsidRPr="00C30304" w:rsidRDefault="0046211F" w:rsidP="0046211F"/>
    <w:p w:rsidR="0046211F" w:rsidRPr="00C30304" w:rsidRDefault="0046211F" w:rsidP="0046211F">
      <w:r w:rsidRPr="00C30304">
        <w:t>785</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20230 - &gt; 00</w:t>
      </w:r>
      <w:r w:rsidRPr="00C30304">
        <w:rPr>
          <w:rFonts w:hint="eastAsia"/>
        </w:rPr>
        <w:t>：</w:t>
      </w:r>
      <w:r w:rsidRPr="00C30304">
        <w:rPr>
          <w:rFonts w:hint="eastAsia"/>
        </w:rPr>
        <w:t>43</w:t>
      </w:r>
      <w:r w:rsidRPr="00C30304">
        <w:rPr>
          <w:rFonts w:hint="eastAsia"/>
        </w:rPr>
        <w:t>：</w:t>
      </w:r>
      <w:r w:rsidRPr="00C30304">
        <w:rPr>
          <w:rFonts w:hint="eastAsia"/>
        </w:rPr>
        <w:t>21798</w:t>
      </w:r>
    </w:p>
    <w:p w:rsidR="0046211F" w:rsidRPr="00C30304" w:rsidRDefault="0046211F" w:rsidP="0046211F">
      <w:r w:rsidRPr="00C30304">
        <w:t>It wasn't</w:t>
      </w:r>
    </w:p>
    <w:p w:rsidR="0046211F" w:rsidRPr="00C30304" w:rsidRDefault="0046211F" w:rsidP="0046211F">
      <w:r w:rsidRPr="00C30304">
        <w:t>lost on us that</w:t>
      </w:r>
    </w:p>
    <w:p w:rsidR="0046211F" w:rsidRPr="00C30304" w:rsidRDefault="0046211F" w:rsidP="0046211F"/>
    <w:p w:rsidR="0046211F" w:rsidRPr="00C30304" w:rsidRDefault="0046211F" w:rsidP="0046211F">
      <w:r w:rsidRPr="00C30304">
        <w:t>786</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21800 - &gt; 00</w:t>
      </w:r>
      <w:r w:rsidRPr="00C30304">
        <w:rPr>
          <w:rFonts w:hint="eastAsia"/>
        </w:rPr>
        <w:t>：</w:t>
      </w:r>
      <w:r w:rsidRPr="00C30304">
        <w:rPr>
          <w:rFonts w:hint="eastAsia"/>
        </w:rPr>
        <w:t>43</w:t>
      </w:r>
      <w:r w:rsidRPr="00C30304">
        <w:rPr>
          <w:rFonts w:hint="eastAsia"/>
        </w:rPr>
        <w:t>：</w:t>
      </w:r>
      <w:r w:rsidRPr="00C30304">
        <w:rPr>
          <w:rFonts w:hint="eastAsia"/>
        </w:rPr>
        <w:t>25034</w:t>
      </w:r>
    </w:p>
    <w:p w:rsidR="0046211F" w:rsidRPr="00C30304" w:rsidRDefault="0046211F" w:rsidP="0046211F">
      <w:r w:rsidRPr="00C30304">
        <w:t>there were probably</w:t>
      </w:r>
    </w:p>
    <w:p w:rsidR="0046211F" w:rsidRPr="00C30304" w:rsidRDefault="0046211F" w:rsidP="0046211F">
      <w:r w:rsidRPr="00C30304">
        <w:t>only a few countries</w:t>
      </w:r>
    </w:p>
    <w:p w:rsidR="0046211F" w:rsidRPr="00C30304" w:rsidRDefault="0046211F" w:rsidP="0046211F"/>
    <w:p w:rsidR="0046211F" w:rsidRPr="00C30304" w:rsidRDefault="0046211F" w:rsidP="0046211F">
      <w:r w:rsidRPr="00C30304">
        <w:t>787</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25036 - &gt; 00</w:t>
      </w:r>
      <w:r w:rsidRPr="00C30304">
        <w:rPr>
          <w:rFonts w:hint="eastAsia"/>
        </w:rPr>
        <w:t>：</w:t>
      </w:r>
      <w:r w:rsidRPr="00C30304">
        <w:rPr>
          <w:rFonts w:hint="eastAsia"/>
        </w:rPr>
        <w:t>43</w:t>
      </w:r>
      <w:r w:rsidRPr="00C30304">
        <w:rPr>
          <w:rFonts w:hint="eastAsia"/>
        </w:rPr>
        <w:t>：</w:t>
      </w:r>
      <w:r w:rsidRPr="00C30304">
        <w:rPr>
          <w:rFonts w:hint="eastAsia"/>
        </w:rPr>
        <w:t>27370</w:t>
      </w:r>
    </w:p>
    <w:p w:rsidR="0046211F" w:rsidRPr="00C30304" w:rsidRDefault="0046211F" w:rsidP="0046211F">
      <w:r w:rsidRPr="00C30304">
        <w:t>in the world that would want</w:t>
      </w:r>
    </w:p>
    <w:p w:rsidR="0046211F" w:rsidRPr="00C30304" w:rsidRDefault="0046211F" w:rsidP="0046211F"/>
    <w:p w:rsidR="0046211F" w:rsidRPr="00C30304" w:rsidRDefault="0046211F" w:rsidP="0046211F">
      <w:r w:rsidRPr="00C30304">
        <w:t>788</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27372 - &gt; 00</w:t>
      </w:r>
      <w:r w:rsidRPr="00C30304">
        <w:rPr>
          <w:rFonts w:hint="eastAsia"/>
        </w:rPr>
        <w:t>：</w:t>
      </w:r>
      <w:r w:rsidRPr="00C30304">
        <w:rPr>
          <w:rFonts w:hint="eastAsia"/>
        </w:rPr>
        <w:t>43</w:t>
      </w:r>
      <w:r w:rsidRPr="00C30304">
        <w:rPr>
          <w:rFonts w:hint="eastAsia"/>
        </w:rPr>
        <w:t>：</w:t>
      </w:r>
      <w:r w:rsidRPr="00C30304">
        <w:rPr>
          <w:rFonts w:hint="eastAsia"/>
        </w:rPr>
        <w:t>30239</w:t>
      </w:r>
    </w:p>
    <w:p w:rsidR="0046211F" w:rsidRPr="00C30304" w:rsidRDefault="0046211F" w:rsidP="0046211F">
      <w:r w:rsidRPr="00C30304">
        <w:t>and have the motivation</w:t>
      </w:r>
    </w:p>
    <w:p w:rsidR="0046211F" w:rsidRPr="00C30304" w:rsidRDefault="0046211F" w:rsidP="0046211F">
      <w:r w:rsidRPr="00C30304">
        <w:t>to sabotage</w:t>
      </w:r>
    </w:p>
    <w:p w:rsidR="0046211F" w:rsidRPr="00C30304" w:rsidRDefault="0046211F" w:rsidP="0046211F">
      <w:r w:rsidRPr="00C30304">
        <w:rPr>
          <w:rFonts w:hint="eastAsia"/>
        </w:rPr>
        <w:t>这件事并没有让我们迷失方向，在这个世界上，有可能只有少数国家有动机想破坏</w:t>
      </w:r>
    </w:p>
    <w:p w:rsidR="0046211F" w:rsidRPr="00C30304" w:rsidRDefault="0046211F" w:rsidP="0046211F"/>
    <w:p w:rsidR="0046211F" w:rsidRPr="00C30304" w:rsidRDefault="0046211F" w:rsidP="0046211F">
      <w:r w:rsidRPr="00C30304">
        <w:t>789</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30241 - &gt; 00</w:t>
      </w:r>
      <w:r w:rsidRPr="00C30304">
        <w:rPr>
          <w:rFonts w:hint="eastAsia"/>
        </w:rPr>
        <w:t>：</w:t>
      </w:r>
      <w:r w:rsidRPr="00C30304">
        <w:rPr>
          <w:rFonts w:hint="eastAsia"/>
        </w:rPr>
        <w:t>43</w:t>
      </w:r>
      <w:r w:rsidRPr="00C30304">
        <w:rPr>
          <w:rFonts w:hint="eastAsia"/>
        </w:rPr>
        <w:t>：</w:t>
      </w:r>
      <w:r w:rsidRPr="00C30304">
        <w:rPr>
          <w:rFonts w:hint="eastAsia"/>
        </w:rPr>
        <w:t>32375</w:t>
      </w:r>
    </w:p>
    <w:p w:rsidR="0046211F" w:rsidRPr="00C30304" w:rsidRDefault="0046211F" w:rsidP="0046211F">
      <w:r w:rsidRPr="00C30304">
        <w:t>Iran's nuclear enrichment</w:t>
      </w:r>
    </w:p>
    <w:p w:rsidR="0046211F" w:rsidRPr="00C30304" w:rsidRDefault="0046211F" w:rsidP="0046211F">
      <w:r w:rsidRPr="00C30304">
        <w:t>facility.</w:t>
      </w:r>
    </w:p>
    <w:p w:rsidR="0046211F" w:rsidRPr="00C30304" w:rsidRDefault="0046211F" w:rsidP="0046211F">
      <w:r w:rsidRPr="00C30304">
        <w:rPr>
          <w:rFonts w:hint="eastAsia"/>
        </w:rPr>
        <w:t>伊朗的核浓缩设施。</w:t>
      </w:r>
    </w:p>
    <w:p w:rsidR="0046211F" w:rsidRPr="00C30304" w:rsidRDefault="0046211F" w:rsidP="0046211F"/>
    <w:p w:rsidR="0046211F" w:rsidRPr="00C30304" w:rsidRDefault="0046211F" w:rsidP="0046211F">
      <w:r w:rsidRPr="00C30304">
        <w:t>790</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32377 - &gt; 00</w:t>
      </w:r>
      <w:r w:rsidRPr="00C30304">
        <w:rPr>
          <w:rFonts w:hint="eastAsia"/>
        </w:rPr>
        <w:t>：</w:t>
      </w:r>
      <w:r w:rsidRPr="00C30304">
        <w:rPr>
          <w:rFonts w:hint="eastAsia"/>
        </w:rPr>
        <w:t>43</w:t>
      </w:r>
      <w:r w:rsidRPr="00C30304">
        <w:rPr>
          <w:rFonts w:hint="eastAsia"/>
        </w:rPr>
        <w:t>：</w:t>
      </w:r>
      <w:r w:rsidRPr="00C30304">
        <w:rPr>
          <w:rFonts w:hint="eastAsia"/>
        </w:rPr>
        <w:t>34277</w:t>
      </w:r>
    </w:p>
    <w:p w:rsidR="0046211F" w:rsidRPr="00C30304" w:rsidRDefault="0046211F" w:rsidP="0046211F">
      <w:r w:rsidRPr="00C30304">
        <w:t>The U.S. government</w:t>
      </w:r>
    </w:p>
    <w:p w:rsidR="0046211F" w:rsidRPr="00C30304" w:rsidRDefault="0046211F" w:rsidP="0046211F">
      <w:r w:rsidRPr="00C30304">
        <w:t>would be up there.</w:t>
      </w:r>
    </w:p>
    <w:p w:rsidR="0046211F" w:rsidRPr="00C30304" w:rsidRDefault="0046211F" w:rsidP="0046211F">
      <w:r w:rsidRPr="00C30304">
        <w:rPr>
          <w:rFonts w:hint="eastAsia"/>
        </w:rPr>
        <w:t>美国政府</w:t>
      </w:r>
    </w:p>
    <w:p w:rsidR="0046211F" w:rsidRPr="00C30304" w:rsidRDefault="0046211F" w:rsidP="0046211F">
      <w:r w:rsidRPr="00C30304">
        <w:rPr>
          <w:rFonts w:hint="eastAsia"/>
        </w:rPr>
        <w:t>就在那里。</w:t>
      </w:r>
    </w:p>
    <w:p w:rsidR="0046211F" w:rsidRPr="00C30304" w:rsidRDefault="0046211F" w:rsidP="0046211F"/>
    <w:p w:rsidR="0046211F" w:rsidRPr="00C30304" w:rsidRDefault="0046211F" w:rsidP="0046211F">
      <w:r w:rsidRPr="00C30304">
        <w:t>791</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34279 - &gt; 00</w:t>
      </w:r>
      <w:r w:rsidRPr="00C30304">
        <w:rPr>
          <w:rFonts w:hint="eastAsia"/>
        </w:rPr>
        <w:t>：</w:t>
      </w:r>
      <w:r w:rsidRPr="00C30304">
        <w:rPr>
          <w:rFonts w:hint="eastAsia"/>
        </w:rPr>
        <w:t>43</w:t>
      </w:r>
      <w:r w:rsidRPr="00C30304">
        <w:rPr>
          <w:rFonts w:hint="eastAsia"/>
        </w:rPr>
        <w:t>：</w:t>
      </w:r>
      <w:r w:rsidRPr="00C30304">
        <w:rPr>
          <w:rFonts w:hint="eastAsia"/>
        </w:rPr>
        <w:t>36446</w:t>
      </w:r>
    </w:p>
    <w:p w:rsidR="0046211F" w:rsidRPr="00C30304" w:rsidRDefault="0046211F" w:rsidP="0046211F">
      <w:r w:rsidRPr="00C30304">
        <w:t>Israeli government certainly</w:t>
      </w:r>
    </w:p>
    <w:p w:rsidR="0046211F" w:rsidRPr="00C30304" w:rsidRDefault="0046211F" w:rsidP="0046211F">
      <w:r w:rsidRPr="00C30304">
        <w:t>would be... would be up there.</w:t>
      </w:r>
    </w:p>
    <w:p w:rsidR="0046211F" w:rsidRPr="00C30304" w:rsidRDefault="0046211F" w:rsidP="0046211F">
      <w:r w:rsidRPr="00C30304">
        <w:rPr>
          <w:rFonts w:hint="eastAsia"/>
        </w:rPr>
        <w:t>以色列政府肯定</w:t>
      </w:r>
    </w:p>
    <w:p w:rsidR="0046211F" w:rsidRPr="00C30304" w:rsidRDefault="0046211F" w:rsidP="0046211F">
      <w:r w:rsidRPr="00C30304">
        <w:rPr>
          <w:rFonts w:hint="eastAsia"/>
        </w:rPr>
        <w:t>会</w:t>
      </w:r>
      <w:r w:rsidRPr="00C30304">
        <w:rPr>
          <w:rFonts w:hint="eastAsia"/>
        </w:rPr>
        <w:t>......</w:t>
      </w:r>
      <w:r w:rsidRPr="00C30304">
        <w:rPr>
          <w:rFonts w:hint="eastAsia"/>
        </w:rPr>
        <w:t>会在那里。</w:t>
      </w:r>
    </w:p>
    <w:p w:rsidR="0046211F" w:rsidRPr="00C30304" w:rsidRDefault="0046211F" w:rsidP="0046211F"/>
    <w:p w:rsidR="0046211F" w:rsidRPr="00C30304" w:rsidRDefault="0046211F" w:rsidP="0046211F">
      <w:r w:rsidRPr="00C30304">
        <w:t>792</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36448 - &gt; 00</w:t>
      </w:r>
      <w:r w:rsidRPr="00C30304">
        <w:rPr>
          <w:rFonts w:hint="eastAsia"/>
        </w:rPr>
        <w:t>：</w:t>
      </w:r>
      <w:r w:rsidRPr="00C30304">
        <w:rPr>
          <w:rFonts w:hint="eastAsia"/>
        </w:rPr>
        <w:t>43</w:t>
      </w:r>
      <w:r w:rsidRPr="00C30304">
        <w:rPr>
          <w:rFonts w:hint="eastAsia"/>
        </w:rPr>
        <w:t>：</w:t>
      </w:r>
      <w:r w:rsidRPr="00C30304">
        <w:rPr>
          <w:rFonts w:hint="eastAsia"/>
        </w:rPr>
        <w:t>38548</w:t>
      </w:r>
    </w:p>
    <w:p w:rsidR="0046211F" w:rsidRPr="00C30304" w:rsidRDefault="0046211F" w:rsidP="0046211F">
      <w:r w:rsidRPr="00C30304">
        <w:t>You know, maybe u.K.,</w:t>
      </w:r>
    </w:p>
    <w:p w:rsidR="0046211F" w:rsidRPr="00C30304" w:rsidRDefault="0046211F" w:rsidP="0046211F">
      <w:r w:rsidRPr="00C30304">
        <w:t>France, Germany,</w:t>
      </w:r>
    </w:p>
    <w:p w:rsidR="0046211F" w:rsidRPr="00C30304" w:rsidRDefault="0046211F" w:rsidP="0046211F">
      <w:r w:rsidRPr="00C30304">
        <w:rPr>
          <w:rFonts w:hint="eastAsia"/>
        </w:rPr>
        <w:t>你知道，也许英国、法国、德国，</w:t>
      </w:r>
    </w:p>
    <w:p w:rsidR="0046211F" w:rsidRPr="00C30304" w:rsidRDefault="0046211F" w:rsidP="0046211F"/>
    <w:p w:rsidR="0046211F" w:rsidRPr="00C30304" w:rsidRDefault="0046211F" w:rsidP="0046211F">
      <w:r w:rsidRPr="00C30304">
        <w:t>793</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38550 - &gt; 00</w:t>
      </w:r>
      <w:r w:rsidRPr="00C30304">
        <w:rPr>
          <w:rFonts w:hint="eastAsia"/>
        </w:rPr>
        <w:t>：</w:t>
      </w:r>
      <w:r w:rsidRPr="00C30304">
        <w:rPr>
          <w:rFonts w:hint="eastAsia"/>
        </w:rPr>
        <w:t>43</w:t>
      </w:r>
      <w:r w:rsidRPr="00C30304">
        <w:rPr>
          <w:rFonts w:hint="eastAsia"/>
        </w:rPr>
        <w:t>：</w:t>
      </w:r>
      <w:r w:rsidRPr="00C30304">
        <w:rPr>
          <w:rFonts w:hint="eastAsia"/>
        </w:rPr>
        <w:t>39983</w:t>
      </w:r>
    </w:p>
    <w:p w:rsidR="0046211F" w:rsidRPr="00C30304" w:rsidRDefault="0046211F" w:rsidP="0046211F">
      <w:r w:rsidRPr="00C30304">
        <w:t>those sorts of countries,</w:t>
      </w:r>
    </w:p>
    <w:p w:rsidR="0046211F" w:rsidRPr="00C30304" w:rsidRDefault="0046211F" w:rsidP="0046211F">
      <w:r w:rsidRPr="00C30304">
        <w:rPr>
          <w:rFonts w:hint="eastAsia"/>
        </w:rPr>
        <w:t>那些五花八门的国家，</w:t>
      </w:r>
    </w:p>
    <w:p w:rsidR="0046211F" w:rsidRPr="00C30304" w:rsidRDefault="0046211F" w:rsidP="0046211F"/>
    <w:p w:rsidR="0046211F" w:rsidRPr="00C30304" w:rsidRDefault="0046211F" w:rsidP="0046211F">
      <w:r w:rsidRPr="00C30304">
        <w:t>794</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39985 - &gt; 00</w:t>
      </w:r>
      <w:r w:rsidRPr="00C30304">
        <w:rPr>
          <w:rFonts w:hint="eastAsia"/>
        </w:rPr>
        <w:t>：</w:t>
      </w:r>
      <w:r w:rsidRPr="00C30304">
        <w:rPr>
          <w:rFonts w:hint="eastAsia"/>
        </w:rPr>
        <w:t>43</w:t>
      </w:r>
      <w:r w:rsidRPr="00C30304">
        <w:rPr>
          <w:rFonts w:hint="eastAsia"/>
        </w:rPr>
        <w:t>：</w:t>
      </w:r>
      <w:r w:rsidRPr="00C30304">
        <w:rPr>
          <w:rFonts w:hint="eastAsia"/>
        </w:rPr>
        <w:t>42285</w:t>
      </w:r>
    </w:p>
    <w:p w:rsidR="0046211F" w:rsidRPr="00C30304" w:rsidRDefault="0046211F" w:rsidP="0046211F">
      <w:r w:rsidRPr="00C30304">
        <w:t>but we never found any</w:t>
      </w:r>
    </w:p>
    <w:p w:rsidR="0046211F" w:rsidRPr="00C30304" w:rsidRDefault="0046211F" w:rsidP="0046211F">
      <w:r w:rsidRPr="00C30304">
        <w:t>information that</w:t>
      </w:r>
    </w:p>
    <w:p w:rsidR="0046211F" w:rsidRPr="00C30304" w:rsidRDefault="0046211F" w:rsidP="0046211F"/>
    <w:p w:rsidR="0046211F" w:rsidRPr="00C30304" w:rsidRDefault="0046211F" w:rsidP="0046211F">
      <w:r w:rsidRPr="00C30304">
        <w:t>795</w:t>
      </w:r>
    </w:p>
    <w:p w:rsidR="0046211F" w:rsidRPr="00C30304" w:rsidRDefault="0046211F" w:rsidP="0046211F">
      <w:r w:rsidRPr="00C30304">
        <w:rPr>
          <w:rFonts w:hint="eastAsia"/>
        </w:rPr>
        <w:lastRenderedPageBreak/>
        <w:t>00</w:t>
      </w:r>
      <w:r w:rsidRPr="00C30304">
        <w:rPr>
          <w:rFonts w:hint="eastAsia"/>
        </w:rPr>
        <w:t>：</w:t>
      </w:r>
      <w:r w:rsidRPr="00C30304">
        <w:rPr>
          <w:rFonts w:hint="eastAsia"/>
        </w:rPr>
        <w:t>43</w:t>
      </w:r>
      <w:r w:rsidRPr="00C30304">
        <w:rPr>
          <w:rFonts w:hint="eastAsia"/>
        </w:rPr>
        <w:t>：</w:t>
      </w:r>
      <w:r w:rsidRPr="00C30304">
        <w:rPr>
          <w:rFonts w:hint="eastAsia"/>
        </w:rPr>
        <w:t>42287 - &gt; 00</w:t>
      </w:r>
      <w:r w:rsidRPr="00C30304">
        <w:rPr>
          <w:rFonts w:hint="eastAsia"/>
        </w:rPr>
        <w:t>：</w:t>
      </w:r>
      <w:r w:rsidRPr="00C30304">
        <w:rPr>
          <w:rFonts w:hint="eastAsia"/>
        </w:rPr>
        <w:t>43</w:t>
      </w:r>
      <w:r w:rsidRPr="00C30304">
        <w:rPr>
          <w:rFonts w:hint="eastAsia"/>
        </w:rPr>
        <w:t>：</w:t>
      </w:r>
      <w:r w:rsidRPr="00C30304">
        <w:rPr>
          <w:rFonts w:hint="eastAsia"/>
        </w:rPr>
        <w:t>45321</w:t>
      </w:r>
    </w:p>
    <w:p w:rsidR="0046211F" w:rsidRPr="00C30304" w:rsidRDefault="0046211F" w:rsidP="0046211F">
      <w:r w:rsidRPr="00C30304">
        <w:t>would tie it back 100 percent</w:t>
      </w:r>
    </w:p>
    <w:p w:rsidR="0046211F" w:rsidRPr="00C30304" w:rsidRDefault="0046211F" w:rsidP="0046211F">
      <w:r w:rsidRPr="00C30304">
        <w:t>to... to those countries.</w:t>
      </w:r>
    </w:p>
    <w:p w:rsidR="0046211F" w:rsidRPr="00C30304" w:rsidRDefault="0046211F" w:rsidP="0046211F">
      <w:r w:rsidRPr="00C30304">
        <w:rPr>
          <w:rFonts w:hint="eastAsia"/>
        </w:rPr>
        <w:t>但我们从来没有发现有任何信息会</w:t>
      </w:r>
      <w:r w:rsidRPr="00C30304">
        <w:rPr>
          <w:rFonts w:hint="eastAsia"/>
        </w:rPr>
        <w:t>100%</w:t>
      </w:r>
      <w:r w:rsidRPr="00C30304">
        <w:rPr>
          <w:rFonts w:hint="eastAsia"/>
        </w:rPr>
        <w:t>的反馈回这些国家中。</w:t>
      </w:r>
    </w:p>
    <w:p w:rsidR="0046211F" w:rsidRPr="00C30304" w:rsidRDefault="0046211F" w:rsidP="0046211F"/>
    <w:p w:rsidR="0046211F" w:rsidRPr="00C30304" w:rsidRDefault="0046211F" w:rsidP="0046211F">
      <w:r w:rsidRPr="00C30304">
        <w:t>796</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45323 - &gt; 00</w:t>
      </w:r>
      <w:r w:rsidRPr="00C30304">
        <w:rPr>
          <w:rFonts w:hint="eastAsia"/>
        </w:rPr>
        <w:t>：</w:t>
      </w:r>
      <w:r w:rsidRPr="00C30304">
        <w:rPr>
          <w:rFonts w:hint="eastAsia"/>
        </w:rPr>
        <w:t>43</w:t>
      </w:r>
      <w:r w:rsidRPr="00C30304">
        <w:rPr>
          <w:rFonts w:hint="eastAsia"/>
        </w:rPr>
        <w:t>：</w:t>
      </w:r>
      <w:r w:rsidRPr="00C30304">
        <w:rPr>
          <w:rFonts w:hint="eastAsia"/>
        </w:rPr>
        <w:t>47256</w:t>
      </w:r>
    </w:p>
    <w:p w:rsidR="0046211F" w:rsidRPr="00C30304" w:rsidRDefault="0046211F" w:rsidP="0046211F">
      <w:r w:rsidRPr="00C30304">
        <w:t>There are no telltale signs.</w:t>
      </w:r>
    </w:p>
    <w:p w:rsidR="0046211F" w:rsidRPr="00C30304" w:rsidRDefault="0046211F" w:rsidP="0046211F">
      <w:r w:rsidRPr="00C30304">
        <w:rPr>
          <w:rFonts w:hint="eastAsia"/>
        </w:rPr>
        <w:t>没有蛛丝马迹。</w:t>
      </w:r>
    </w:p>
    <w:p w:rsidR="0046211F" w:rsidRPr="00C30304" w:rsidRDefault="0046211F" w:rsidP="0046211F"/>
    <w:p w:rsidR="0046211F" w:rsidRPr="00C30304" w:rsidRDefault="0046211F" w:rsidP="0046211F">
      <w:r w:rsidRPr="00C30304">
        <w:t>797</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47258 - &gt; 00</w:t>
      </w:r>
      <w:r w:rsidRPr="00C30304">
        <w:rPr>
          <w:rFonts w:hint="eastAsia"/>
        </w:rPr>
        <w:t>：</w:t>
      </w:r>
      <w:r w:rsidRPr="00C30304">
        <w:rPr>
          <w:rFonts w:hint="eastAsia"/>
        </w:rPr>
        <w:t>43</w:t>
      </w:r>
      <w:r w:rsidRPr="00C30304">
        <w:rPr>
          <w:rFonts w:hint="eastAsia"/>
        </w:rPr>
        <w:t>：</w:t>
      </w:r>
      <w:r w:rsidRPr="00C30304">
        <w:rPr>
          <w:rFonts w:hint="eastAsia"/>
        </w:rPr>
        <w:t>49826</w:t>
      </w:r>
    </w:p>
    <w:p w:rsidR="0046211F" w:rsidRPr="00C30304" w:rsidRDefault="0046211F" w:rsidP="0046211F">
      <w:r w:rsidRPr="00C30304">
        <w:t>You know, the attackers don't</w:t>
      </w:r>
    </w:p>
    <w:p w:rsidR="0046211F" w:rsidRPr="00C30304" w:rsidRDefault="0046211F" w:rsidP="0046211F">
      <w:r w:rsidRPr="00C30304">
        <w:t>leave a message inside</w:t>
      </w:r>
    </w:p>
    <w:p w:rsidR="0046211F" w:rsidRPr="00C30304" w:rsidRDefault="0046211F" w:rsidP="0046211F">
      <w:r w:rsidRPr="00C30304">
        <w:rPr>
          <w:rFonts w:hint="eastAsia"/>
        </w:rPr>
        <w:t>要知道，攻击者不会在里面留下任何一条消息</w:t>
      </w:r>
    </w:p>
    <w:p w:rsidR="0046211F" w:rsidRPr="00C30304" w:rsidRDefault="0046211F" w:rsidP="0046211F"/>
    <w:p w:rsidR="0046211F" w:rsidRPr="00C30304" w:rsidRDefault="0046211F" w:rsidP="0046211F">
      <w:r w:rsidRPr="00C30304">
        <w:t>798</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49828 - &gt; 00</w:t>
      </w:r>
      <w:r w:rsidRPr="00C30304">
        <w:rPr>
          <w:rFonts w:hint="eastAsia"/>
        </w:rPr>
        <w:t>：</w:t>
      </w:r>
      <w:r w:rsidRPr="00C30304">
        <w:rPr>
          <w:rFonts w:hint="eastAsia"/>
        </w:rPr>
        <w:t>43</w:t>
      </w:r>
      <w:r w:rsidRPr="00C30304">
        <w:rPr>
          <w:rFonts w:hint="eastAsia"/>
        </w:rPr>
        <w:t>：</w:t>
      </w:r>
      <w:r w:rsidRPr="00C30304">
        <w:rPr>
          <w:rFonts w:hint="eastAsia"/>
        </w:rPr>
        <w:t>51995</w:t>
      </w:r>
    </w:p>
    <w:p w:rsidR="0046211F" w:rsidRPr="00C30304" w:rsidRDefault="0046211F" w:rsidP="0046211F">
      <w:r w:rsidRPr="00C30304">
        <w:t>saying, you know,</w:t>
      </w:r>
    </w:p>
    <w:p w:rsidR="0046211F" w:rsidRPr="00C30304" w:rsidRDefault="0046211F" w:rsidP="0046211F">
      <w:r w:rsidRPr="00C30304">
        <w:t>"it was me."</w:t>
      </w:r>
    </w:p>
    <w:p w:rsidR="0046211F" w:rsidRPr="00C30304" w:rsidRDefault="0046211F" w:rsidP="0046211F">
      <w:r w:rsidRPr="00C30304">
        <w:rPr>
          <w:rFonts w:hint="eastAsia"/>
        </w:rPr>
        <w:t>说，你知道，“这就是我。”</w:t>
      </w:r>
    </w:p>
    <w:p w:rsidR="0046211F" w:rsidRPr="00C30304" w:rsidRDefault="0046211F" w:rsidP="0046211F"/>
    <w:p w:rsidR="0046211F" w:rsidRPr="00C30304" w:rsidRDefault="0046211F" w:rsidP="0046211F">
      <w:r w:rsidRPr="00C30304">
        <w:t>799</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52896 - &gt; 00</w:t>
      </w:r>
      <w:r w:rsidRPr="00C30304">
        <w:rPr>
          <w:rFonts w:hint="eastAsia"/>
        </w:rPr>
        <w:t>：</w:t>
      </w:r>
      <w:r w:rsidRPr="00C30304">
        <w:rPr>
          <w:rFonts w:hint="eastAsia"/>
        </w:rPr>
        <w:t>43</w:t>
      </w:r>
      <w:r w:rsidRPr="00C30304">
        <w:rPr>
          <w:rFonts w:hint="eastAsia"/>
        </w:rPr>
        <w:t>：</w:t>
      </w:r>
      <w:r w:rsidRPr="00C30304">
        <w:rPr>
          <w:rFonts w:hint="eastAsia"/>
        </w:rPr>
        <w:t>56165</w:t>
      </w:r>
    </w:p>
    <w:p w:rsidR="0046211F" w:rsidRPr="00C30304" w:rsidRDefault="0046211F" w:rsidP="0046211F">
      <w:r w:rsidRPr="00C30304">
        <w:t>And even if they did,</w:t>
      </w:r>
    </w:p>
    <w:p w:rsidR="0046211F" w:rsidRPr="00C30304" w:rsidRDefault="0046211F" w:rsidP="0046211F">
      <w:r w:rsidRPr="00C30304">
        <w:t>all of that stuff can be faked.</w:t>
      </w:r>
    </w:p>
    <w:p w:rsidR="0046211F" w:rsidRPr="00C30304" w:rsidRDefault="0046211F" w:rsidP="0046211F">
      <w:r w:rsidRPr="00C30304">
        <w:rPr>
          <w:rFonts w:hint="eastAsia"/>
        </w:rPr>
        <w:t>即使他们做到了，所有的原料都能够被伪造</w:t>
      </w:r>
    </w:p>
    <w:p w:rsidR="0046211F" w:rsidRPr="00C30304" w:rsidRDefault="0046211F" w:rsidP="0046211F"/>
    <w:p w:rsidR="0046211F" w:rsidRPr="00C30304" w:rsidRDefault="0046211F" w:rsidP="0046211F">
      <w:r w:rsidRPr="00C30304">
        <w:t>800</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56,500 - &gt; 00</w:t>
      </w:r>
      <w:r w:rsidRPr="00C30304">
        <w:rPr>
          <w:rFonts w:hint="eastAsia"/>
        </w:rPr>
        <w:t>：</w:t>
      </w:r>
      <w:r w:rsidRPr="00C30304">
        <w:rPr>
          <w:rFonts w:hint="eastAsia"/>
        </w:rPr>
        <w:t>43</w:t>
      </w:r>
      <w:r w:rsidRPr="00C30304">
        <w:rPr>
          <w:rFonts w:hint="eastAsia"/>
        </w:rPr>
        <w:t>：</w:t>
      </w:r>
      <w:r w:rsidRPr="00C30304">
        <w:rPr>
          <w:rFonts w:hint="eastAsia"/>
        </w:rPr>
        <w:t>59168</w:t>
      </w:r>
    </w:p>
    <w:p w:rsidR="0046211F" w:rsidRPr="00C30304" w:rsidRDefault="0046211F" w:rsidP="0046211F">
      <w:r w:rsidRPr="00C30304">
        <w:t>So it's very, very difficult</w:t>
      </w:r>
    </w:p>
    <w:p w:rsidR="0046211F" w:rsidRPr="00C30304" w:rsidRDefault="0046211F" w:rsidP="0046211F">
      <w:r w:rsidRPr="00C30304">
        <w:t>to do attribution</w:t>
      </w:r>
    </w:p>
    <w:p w:rsidR="0046211F" w:rsidRPr="00C30304" w:rsidRDefault="0046211F" w:rsidP="0046211F"/>
    <w:p w:rsidR="0046211F" w:rsidRPr="00C30304" w:rsidRDefault="0046211F" w:rsidP="0046211F">
      <w:r w:rsidRPr="00C30304">
        <w:t>801</w:t>
      </w:r>
    </w:p>
    <w:p w:rsidR="0046211F" w:rsidRPr="00C30304" w:rsidRDefault="0046211F" w:rsidP="0046211F">
      <w:r w:rsidRPr="00C30304">
        <w:rPr>
          <w:rFonts w:hint="eastAsia"/>
        </w:rPr>
        <w:t>00</w:t>
      </w:r>
      <w:r w:rsidRPr="00C30304">
        <w:rPr>
          <w:rFonts w:hint="eastAsia"/>
        </w:rPr>
        <w:t>：</w:t>
      </w:r>
      <w:r w:rsidRPr="00C30304">
        <w:rPr>
          <w:rFonts w:hint="eastAsia"/>
        </w:rPr>
        <w:t>43</w:t>
      </w:r>
      <w:r w:rsidRPr="00C30304">
        <w:rPr>
          <w:rFonts w:hint="eastAsia"/>
        </w:rPr>
        <w:t>：</w:t>
      </w:r>
      <w:r w:rsidRPr="00C30304">
        <w:rPr>
          <w:rFonts w:hint="eastAsia"/>
        </w:rPr>
        <w:t>59170 - &gt; 00</w:t>
      </w:r>
      <w:r w:rsidRPr="00C30304">
        <w:rPr>
          <w:rFonts w:hint="eastAsia"/>
        </w:rPr>
        <w:t>：</w:t>
      </w:r>
      <w:r w:rsidRPr="00C30304">
        <w:rPr>
          <w:rFonts w:hint="eastAsia"/>
        </w:rPr>
        <w:t>44</w:t>
      </w:r>
      <w:r w:rsidRPr="00C30304">
        <w:rPr>
          <w:rFonts w:hint="eastAsia"/>
        </w:rPr>
        <w:t>：</w:t>
      </w:r>
      <w:r w:rsidRPr="00C30304">
        <w:rPr>
          <w:rFonts w:hint="eastAsia"/>
        </w:rPr>
        <w:t>00903</w:t>
      </w:r>
    </w:p>
    <w:p w:rsidR="0046211F" w:rsidRPr="00C30304" w:rsidRDefault="0046211F" w:rsidP="0046211F">
      <w:r w:rsidRPr="00C30304">
        <w:t>when looking at</w:t>
      </w:r>
    </w:p>
    <w:p w:rsidR="0046211F" w:rsidRPr="00C30304" w:rsidRDefault="0046211F" w:rsidP="0046211F">
      <w:r w:rsidRPr="00C30304">
        <w:t>computer code.</w:t>
      </w:r>
    </w:p>
    <w:p w:rsidR="0046211F" w:rsidRPr="00C30304" w:rsidRDefault="0046211F" w:rsidP="0046211F">
      <w:r w:rsidRPr="00C30304">
        <w:rPr>
          <w:rFonts w:hint="eastAsia"/>
        </w:rPr>
        <w:t>所以当我们看计算机代码的时候，去做归属是非常困难的。</w:t>
      </w:r>
    </w:p>
    <w:p w:rsidR="0046211F" w:rsidRPr="00C30304" w:rsidRDefault="0046211F" w:rsidP="0046211F"/>
    <w:p w:rsidR="0046211F" w:rsidRPr="00C30304" w:rsidRDefault="0046211F" w:rsidP="0046211F">
      <w:r w:rsidRPr="00C30304">
        <w:t>802</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01772 - &gt; 00</w:t>
      </w:r>
      <w:r w:rsidRPr="00C30304">
        <w:rPr>
          <w:rFonts w:hint="eastAsia"/>
        </w:rPr>
        <w:t>：</w:t>
      </w:r>
      <w:r w:rsidRPr="00C30304">
        <w:rPr>
          <w:rFonts w:hint="eastAsia"/>
        </w:rPr>
        <w:t>44</w:t>
      </w:r>
      <w:r w:rsidRPr="00C30304">
        <w:rPr>
          <w:rFonts w:hint="eastAsia"/>
        </w:rPr>
        <w:t>：</w:t>
      </w:r>
      <w:r w:rsidRPr="00C30304">
        <w:rPr>
          <w:rFonts w:hint="eastAsia"/>
        </w:rPr>
        <w:t>03306</w:t>
      </w:r>
    </w:p>
    <w:p w:rsidR="0046211F" w:rsidRPr="00C30304" w:rsidRDefault="0046211F" w:rsidP="0046211F">
      <w:r w:rsidRPr="00C30304">
        <w:t>Gibney: Subsequent work</w:t>
      </w:r>
    </w:p>
    <w:p w:rsidR="0046211F" w:rsidRPr="00C30304" w:rsidRDefault="0046211F" w:rsidP="0046211F">
      <w:r w:rsidRPr="00C30304">
        <w:t>that's been done</w:t>
      </w:r>
    </w:p>
    <w:p w:rsidR="0046211F" w:rsidRPr="00C30304" w:rsidRDefault="0046211F" w:rsidP="0046211F">
      <w:r w:rsidRPr="00C30304">
        <w:rPr>
          <w:rFonts w:hint="eastAsia"/>
        </w:rPr>
        <w:t>吉布尼：已经完成的后续工作</w:t>
      </w:r>
    </w:p>
    <w:p w:rsidR="0046211F" w:rsidRPr="00C30304" w:rsidRDefault="0046211F" w:rsidP="0046211F"/>
    <w:p w:rsidR="0046211F" w:rsidRPr="00C30304" w:rsidRDefault="0046211F" w:rsidP="0046211F">
      <w:r w:rsidRPr="00C30304">
        <w:t>803</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03308 - &gt; 00</w:t>
      </w:r>
      <w:r w:rsidRPr="00C30304">
        <w:rPr>
          <w:rFonts w:hint="eastAsia"/>
        </w:rPr>
        <w:t>：</w:t>
      </w:r>
      <w:r w:rsidRPr="00C30304">
        <w:rPr>
          <w:rFonts w:hint="eastAsia"/>
        </w:rPr>
        <w:t>44</w:t>
      </w:r>
      <w:r w:rsidRPr="00C30304">
        <w:rPr>
          <w:rFonts w:hint="eastAsia"/>
        </w:rPr>
        <w:t>：</w:t>
      </w:r>
      <w:r w:rsidRPr="00C30304">
        <w:rPr>
          <w:rFonts w:hint="eastAsia"/>
        </w:rPr>
        <w:t>05742</w:t>
      </w:r>
    </w:p>
    <w:p w:rsidR="0046211F" w:rsidRPr="00C30304" w:rsidRDefault="0046211F" w:rsidP="0046211F">
      <w:r w:rsidRPr="00C30304">
        <w:t>leads us to believe that</w:t>
      </w:r>
    </w:p>
    <w:p w:rsidR="0046211F" w:rsidRPr="00C30304" w:rsidRDefault="0046211F" w:rsidP="0046211F">
      <w:r w:rsidRPr="00C30304">
        <w:t>this was the work of</w:t>
      </w:r>
    </w:p>
    <w:p w:rsidR="0046211F" w:rsidRPr="00C30304" w:rsidRDefault="0046211F" w:rsidP="0046211F"/>
    <w:p w:rsidR="0046211F" w:rsidRPr="00C30304" w:rsidRDefault="0046211F" w:rsidP="0046211F">
      <w:r w:rsidRPr="00C30304">
        <w:t>804</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05744 - &gt; 00</w:t>
      </w:r>
      <w:r w:rsidRPr="00C30304">
        <w:rPr>
          <w:rFonts w:hint="eastAsia"/>
        </w:rPr>
        <w:t>：</w:t>
      </w:r>
      <w:r w:rsidRPr="00C30304">
        <w:rPr>
          <w:rFonts w:hint="eastAsia"/>
        </w:rPr>
        <w:t>44</w:t>
      </w:r>
      <w:r w:rsidRPr="00C30304">
        <w:rPr>
          <w:rFonts w:hint="eastAsia"/>
        </w:rPr>
        <w:t>：</w:t>
      </w:r>
      <w:r w:rsidRPr="00C30304">
        <w:rPr>
          <w:rFonts w:hint="eastAsia"/>
        </w:rPr>
        <w:t>07276</w:t>
      </w:r>
    </w:p>
    <w:p w:rsidR="0046211F" w:rsidRPr="00C30304" w:rsidRDefault="0046211F" w:rsidP="0046211F">
      <w:r w:rsidRPr="00C30304">
        <w:t>a collaboration between Israel</w:t>
      </w:r>
    </w:p>
    <w:p w:rsidR="0046211F" w:rsidRPr="00C30304" w:rsidRDefault="0046211F" w:rsidP="0046211F">
      <w:r w:rsidRPr="00C30304">
        <w:t>and the United States.</w:t>
      </w:r>
    </w:p>
    <w:p w:rsidR="0046211F" w:rsidRPr="00C30304" w:rsidRDefault="0046211F" w:rsidP="0046211F">
      <w:r w:rsidRPr="00C30304">
        <w:rPr>
          <w:rFonts w:hint="eastAsia"/>
        </w:rPr>
        <w:t>使我们相信，以色列和美国之间存在的合作。</w:t>
      </w:r>
    </w:p>
    <w:p w:rsidR="0046211F" w:rsidRPr="00C30304" w:rsidRDefault="0046211F" w:rsidP="0046211F"/>
    <w:p w:rsidR="0046211F" w:rsidRPr="00C30304" w:rsidRDefault="0046211F" w:rsidP="0046211F">
      <w:r w:rsidRPr="00C30304">
        <w:t>805</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07278 - &gt; 00</w:t>
      </w:r>
      <w:r w:rsidRPr="00C30304">
        <w:rPr>
          <w:rFonts w:hint="eastAsia"/>
        </w:rPr>
        <w:t>：</w:t>
      </w:r>
      <w:r w:rsidRPr="00C30304">
        <w:rPr>
          <w:rFonts w:hint="eastAsia"/>
        </w:rPr>
        <w:t>44</w:t>
      </w:r>
      <w:r w:rsidRPr="00C30304">
        <w:rPr>
          <w:rFonts w:hint="eastAsia"/>
        </w:rPr>
        <w:t>：</w:t>
      </w:r>
      <w:r w:rsidRPr="00C30304">
        <w:rPr>
          <w:rFonts w:hint="eastAsia"/>
        </w:rPr>
        <w:t>08344</w:t>
      </w:r>
    </w:p>
    <w:p w:rsidR="0046211F" w:rsidRPr="00C30304" w:rsidRDefault="0046211F" w:rsidP="0046211F">
      <w:r w:rsidRPr="00C30304">
        <w:t>Yeah, yeah.</w:t>
      </w:r>
    </w:p>
    <w:p w:rsidR="0046211F" w:rsidRPr="00C30304" w:rsidRDefault="0046211F" w:rsidP="0046211F">
      <w:r w:rsidRPr="00C30304">
        <w:rPr>
          <w:rFonts w:hint="eastAsia"/>
        </w:rPr>
        <w:t>是啊。</w:t>
      </w:r>
    </w:p>
    <w:p w:rsidR="0046211F" w:rsidRPr="00C30304" w:rsidRDefault="0046211F" w:rsidP="0046211F"/>
    <w:p w:rsidR="0046211F" w:rsidRPr="00C30304" w:rsidRDefault="0046211F" w:rsidP="0046211F">
      <w:r w:rsidRPr="00C30304">
        <w:t>806</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08346 - &gt; 00</w:t>
      </w:r>
      <w:r w:rsidRPr="00C30304">
        <w:rPr>
          <w:rFonts w:hint="eastAsia"/>
        </w:rPr>
        <w:t>：</w:t>
      </w:r>
      <w:r w:rsidRPr="00C30304">
        <w:rPr>
          <w:rFonts w:hint="eastAsia"/>
        </w:rPr>
        <w:t>44</w:t>
      </w:r>
      <w:r w:rsidRPr="00C30304">
        <w:rPr>
          <w:rFonts w:hint="eastAsia"/>
        </w:rPr>
        <w:t>：</w:t>
      </w:r>
      <w:r w:rsidRPr="00C30304">
        <w:rPr>
          <w:rFonts w:hint="eastAsia"/>
        </w:rPr>
        <w:t>09479</w:t>
      </w:r>
    </w:p>
    <w:p w:rsidR="0046211F" w:rsidRPr="00C30304" w:rsidRDefault="0046211F" w:rsidP="0046211F">
      <w:r w:rsidRPr="00C30304">
        <w:t>Gibney: Did you have</w:t>
      </w:r>
    </w:p>
    <w:p w:rsidR="0046211F" w:rsidRPr="00C30304" w:rsidRDefault="0046211F" w:rsidP="0046211F">
      <w:r w:rsidRPr="00C30304">
        <w:t>any evidence</w:t>
      </w:r>
    </w:p>
    <w:p w:rsidR="0046211F" w:rsidRPr="00C30304" w:rsidRDefault="0046211F" w:rsidP="0046211F"/>
    <w:p w:rsidR="0046211F" w:rsidRPr="00C30304" w:rsidRDefault="0046211F" w:rsidP="0046211F">
      <w:r w:rsidRPr="00C30304">
        <w:t>807</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09481 - &gt; 00</w:t>
      </w:r>
      <w:r w:rsidRPr="00C30304">
        <w:rPr>
          <w:rFonts w:hint="eastAsia"/>
        </w:rPr>
        <w:t>：</w:t>
      </w:r>
      <w:r w:rsidRPr="00C30304">
        <w:rPr>
          <w:rFonts w:hint="eastAsia"/>
        </w:rPr>
        <w:t>44</w:t>
      </w:r>
      <w:r w:rsidRPr="00C30304">
        <w:rPr>
          <w:rFonts w:hint="eastAsia"/>
        </w:rPr>
        <w:t>：</w:t>
      </w:r>
      <w:r w:rsidRPr="00C30304">
        <w:rPr>
          <w:rFonts w:hint="eastAsia"/>
        </w:rPr>
        <w:t>10747</w:t>
      </w:r>
    </w:p>
    <w:p w:rsidR="0046211F" w:rsidRPr="00C30304" w:rsidRDefault="0046211F" w:rsidP="0046211F">
      <w:r w:rsidRPr="00C30304">
        <w:t>in terms of your analysis</w:t>
      </w:r>
    </w:p>
    <w:p w:rsidR="0046211F" w:rsidRPr="00C30304" w:rsidRDefault="0046211F" w:rsidP="0046211F"/>
    <w:p w:rsidR="0046211F" w:rsidRPr="00C30304" w:rsidRDefault="0046211F" w:rsidP="0046211F">
      <w:r w:rsidRPr="00C30304">
        <w:t>808</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10,749 - &gt; 00</w:t>
      </w:r>
      <w:r w:rsidRPr="00C30304">
        <w:rPr>
          <w:rFonts w:hint="eastAsia"/>
        </w:rPr>
        <w:t>：</w:t>
      </w:r>
      <w:r w:rsidRPr="00C30304">
        <w:rPr>
          <w:rFonts w:hint="eastAsia"/>
        </w:rPr>
        <w:t>44</w:t>
      </w:r>
      <w:r w:rsidRPr="00C30304">
        <w:rPr>
          <w:rFonts w:hint="eastAsia"/>
        </w:rPr>
        <w:t>：</w:t>
      </w:r>
      <w:r w:rsidRPr="00C30304">
        <w:rPr>
          <w:rFonts w:hint="eastAsia"/>
        </w:rPr>
        <w:t>12749</w:t>
      </w:r>
    </w:p>
    <w:p w:rsidR="0046211F" w:rsidRPr="00C30304" w:rsidRDefault="0046211F" w:rsidP="0046211F">
      <w:r w:rsidRPr="00C30304">
        <w:t>that would lead you</w:t>
      </w:r>
    </w:p>
    <w:p w:rsidR="0046211F" w:rsidRPr="00C30304" w:rsidRDefault="0046211F" w:rsidP="0046211F">
      <w:r w:rsidRPr="00C30304">
        <w:t>to believe that</w:t>
      </w:r>
    </w:p>
    <w:p w:rsidR="0046211F" w:rsidRPr="00C30304" w:rsidRDefault="0046211F" w:rsidP="0046211F"/>
    <w:p w:rsidR="0046211F" w:rsidRPr="00C30304" w:rsidRDefault="0046211F" w:rsidP="0046211F">
      <w:r w:rsidRPr="00C30304">
        <w:t>809</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12,751 - &gt; 00</w:t>
      </w:r>
      <w:r w:rsidRPr="00C30304">
        <w:rPr>
          <w:rFonts w:hint="eastAsia"/>
        </w:rPr>
        <w:t>：</w:t>
      </w:r>
      <w:r w:rsidRPr="00C30304">
        <w:rPr>
          <w:rFonts w:hint="eastAsia"/>
        </w:rPr>
        <w:t>44</w:t>
      </w:r>
      <w:r w:rsidRPr="00C30304">
        <w:rPr>
          <w:rFonts w:hint="eastAsia"/>
        </w:rPr>
        <w:t>：</w:t>
      </w:r>
      <w:r w:rsidRPr="00C30304">
        <w:rPr>
          <w:rFonts w:hint="eastAsia"/>
        </w:rPr>
        <w:t>14083</w:t>
      </w:r>
    </w:p>
    <w:p w:rsidR="0046211F" w:rsidRPr="00C30304" w:rsidRDefault="0046211F" w:rsidP="0046211F">
      <w:r w:rsidRPr="00C30304">
        <w:t>that's correct also?</w:t>
      </w:r>
    </w:p>
    <w:p w:rsidR="0046211F" w:rsidRPr="00C30304" w:rsidRDefault="0046211F" w:rsidP="0046211F">
      <w:r w:rsidRPr="00C30304">
        <w:rPr>
          <w:rFonts w:hint="eastAsia"/>
        </w:rPr>
        <w:t>吉布尼：在分析方面，你有任何证据来使你相信这是正确的吗？</w:t>
      </w:r>
    </w:p>
    <w:p w:rsidR="0046211F" w:rsidRPr="00C30304" w:rsidRDefault="0046211F" w:rsidP="0046211F"/>
    <w:p w:rsidR="0046211F" w:rsidRPr="00C30304" w:rsidRDefault="0046211F" w:rsidP="0046211F">
      <w:r w:rsidRPr="00C30304">
        <w:t>810</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14085 - &gt; 00</w:t>
      </w:r>
      <w:r w:rsidRPr="00C30304">
        <w:rPr>
          <w:rFonts w:hint="eastAsia"/>
        </w:rPr>
        <w:t>：</w:t>
      </w:r>
      <w:r w:rsidRPr="00C30304">
        <w:rPr>
          <w:rFonts w:hint="eastAsia"/>
        </w:rPr>
        <w:t>44</w:t>
      </w:r>
      <w:r w:rsidRPr="00C30304">
        <w:rPr>
          <w:rFonts w:hint="eastAsia"/>
        </w:rPr>
        <w:t>：</w:t>
      </w:r>
      <w:r w:rsidRPr="00C30304">
        <w:rPr>
          <w:rFonts w:hint="eastAsia"/>
        </w:rPr>
        <w:t>16185</w:t>
      </w:r>
    </w:p>
    <w:p w:rsidR="0046211F" w:rsidRPr="00C30304" w:rsidRDefault="0046211F" w:rsidP="0046211F">
      <w:r w:rsidRPr="00C30304">
        <w:t>Nothing that I could</w:t>
      </w:r>
    </w:p>
    <w:p w:rsidR="0046211F" w:rsidRPr="00C30304" w:rsidRDefault="0046211F" w:rsidP="0046211F">
      <w:r w:rsidRPr="00C30304">
        <w:t>talk about on camera.</w:t>
      </w:r>
    </w:p>
    <w:p w:rsidR="0046211F" w:rsidRPr="00C30304" w:rsidRDefault="0046211F" w:rsidP="0046211F">
      <w:r w:rsidRPr="00C30304">
        <w:rPr>
          <w:rFonts w:hint="eastAsia"/>
        </w:rPr>
        <w:t>私下里我没什么好说的。</w:t>
      </w:r>
    </w:p>
    <w:p w:rsidR="0046211F" w:rsidRPr="00C30304" w:rsidRDefault="0046211F" w:rsidP="0046211F"/>
    <w:p w:rsidR="0046211F" w:rsidRPr="00C30304" w:rsidRDefault="0046211F" w:rsidP="0046211F">
      <w:r w:rsidRPr="00C30304">
        <w:t>811</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17688 - &gt; 00</w:t>
      </w:r>
      <w:r w:rsidRPr="00C30304">
        <w:rPr>
          <w:rFonts w:hint="eastAsia"/>
        </w:rPr>
        <w:t>：</w:t>
      </w:r>
      <w:r w:rsidRPr="00C30304">
        <w:rPr>
          <w:rFonts w:hint="eastAsia"/>
        </w:rPr>
        <w:t>44</w:t>
      </w:r>
      <w:r w:rsidRPr="00C30304">
        <w:rPr>
          <w:rFonts w:hint="eastAsia"/>
        </w:rPr>
        <w:t>：</w:t>
      </w:r>
      <w:r w:rsidRPr="00C30304">
        <w:rPr>
          <w:rFonts w:hint="eastAsia"/>
        </w:rPr>
        <w:t>20,490</w:t>
      </w:r>
    </w:p>
    <w:p w:rsidR="0046211F" w:rsidRPr="00C30304" w:rsidRDefault="0046211F" w:rsidP="0046211F">
      <w:r w:rsidRPr="00C30304">
        <w:lastRenderedPageBreak/>
        <w:t>Gibney:</w:t>
      </w:r>
    </w:p>
    <w:p w:rsidR="0046211F" w:rsidRPr="00C30304" w:rsidRDefault="0046211F" w:rsidP="0046211F">
      <w:r w:rsidRPr="00C30304">
        <w:t>Well, can I ask why?</w:t>
      </w:r>
    </w:p>
    <w:p w:rsidR="0046211F" w:rsidRPr="00C30304" w:rsidRDefault="0046211F" w:rsidP="0046211F">
      <w:r w:rsidRPr="00C30304">
        <w:rPr>
          <w:rFonts w:hint="eastAsia"/>
        </w:rPr>
        <w:t>吉布尼：</w:t>
      </w:r>
    </w:p>
    <w:p w:rsidR="0046211F" w:rsidRPr="00C30304" w:rsidRDefault="0046211F" w:rsidP="0046211F">
      <w:r w:rsidRPr="00C30304">
        <w:rPr>
          <w:rFonts w:hint="eastAsia"/>
        </w:rPr>
        <w:t>好吧，我可以问为什么吗？</w:t>
      </w:r>
    </w:p>
    <w:p w:rsidR="0046211F" w:rsidRPr="00C30304" w:rsidRDefault="0046211F" w:rsidP="0046211F"/>
    <w:p w:rsidR="0046211F" w:rsidRPr="00C30304" w:rsidRDefault="0046211F" w:rsidP="0046211F">
      <w:r w:rsidRPr="00C30304">
        <w:t>812</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20492 - &gt; 00</w:t>
      </w:r>
      <w:r w:rsidRPr="00C30304">
        <w:rPr>
          <w:rFonts w:hint="eastAsia"/>
        </w:rPr>
        <w:t>：</w:t>
      </w:r>
      <w:r w:rsidRPr="00C30304">
        <w:rPr>
          <w:rFonts w:hint="eastAsia"/>
        </w:rPr>
        <w:t>44</w:t>
      </w:r>
      <w:r w:rsidRPr="00C30304">
        <w:rPr>
          <w:rFonts w:hint="eastAsia"/>
        </w:rPr>
        <w:t>：</w:t>
      </w:r>
      <w:r w:rsidRPr="00C30304">
        <w:rPr>
          <w:rFonts w:hint="eastAsia"/>
        </w:rPr>
        <w:t>22325</w:t>
      </w:r>
    </w:p>
    <w:p w:rsidR="0046211F" w:rsidRPr="00C30304" w:rsidRDefault="0046211F" w:rsidP="0046211F">
      <w:r w:rsidRPr="00C30304">
        <w:t>No.</w:t>
      </w:r>
    </w:p>
    <w:p w:rsidR="0046211F" w:rsidRPr="00C30304" w:rsidRDefault="0046211F" w:rsidP="0046211F">
      <w:r w:rsidRPr="00C30304">
        <w:rPr>
          <w:rFonts w:hint="eastAsia"/>
        </w:rPr>
        <w:t>不可以。</w:t>
      </w:r>
    </w:p>
    <w:p w:rsidR="0046211F" w:rsidRPr="00C30304" w:rsidRDefault="0046211F" w:rsidP="0046211F"/>
    <w:p w:rsidR="0046211F" w:rsidRPr="00C30304" w:rsidRDefault="0046211F" w:rsidP="0046211F">
      <w:r w:rsidRPr="00C30304">
        <w:t>813</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22,327 - &gt; 00</w:t>
      </w:r>
      <w:r w:rsidRPr="00C30304">
        <w:rPr>
          <w:rFonts w:hint="eastAsia"/>
        </w:rPr>
        <w:t>：</w:t>
      </w:r>
      <w:r w:rsidRPr="00C30304">
        <w:rPr>
          <w:rFonts w:hint="eastAsia"/>
        </w:rPr>
        <w:t>44</w:t>
      </w:r>
      <w:r w:rsidRPr="00C30304">
        <w:rPr>
          <w:rFonts w:hint="eastAsia"/>
        </w:rPr>
        <w:t>：</w:t>
      </w:r>
      <w:r w:rsidRPr="00C30304">
        <w:rPr>
          <w:rFonts w:hint="eastAsia"/>
        </w:rPr>
        <w:t>24027</w:t>
      </w:r>
    </w:p>
    <w:p w:rsidR="0046211F" w:rsidRPr="00C30304" w:rsidRDefault="0046211F" w:rsidP="0046211F">
      <w:r w:rsidRPr="00C30304">
        <w:t>Well, you can,</w:t>
      </w:r>
    </w:p>
    <w:p w:rsidR="0046211F" w:rsidRPr="00C30304" w:rsidRDefault="0046211F" w:rsidP="0046211F">
      <w:r w:rsidRPr="00C30304">
        <w:t>but I won't answer.</w:t>
      </w:r>
    </w:p>
    <w:p w:rsidR="0046211F" w:rsidRPr="00C30304" w:rsidRDefault="0046211F" w:rsidP="0046211F">
      <w:r w:rsidRPr="00C30304">
        <w:rPr>
          <w:rFonts w:hint="eastAsia"/>
        </w:rPr>
        <w:t>嗯，你可以问，但我不会回答。</w:t>
      </w:r>
    </w:p>
    <w:p w:rsidR="0046211F" w:rsidRPr="00C30304" w:rsidRDefault="0046211F" w:rsidP="0046211F"/>
    <w:p w:rsidR="0046211F" w:rsidRPr="00C30304" w:rsidRDefault="0046211F" w:rsidP="0046211F">
      <w:r w:rsidRPr="00C30304">
        <w:t>814</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26464 - &gt; 00</w:t>
      </w:r>
      <w:r w:rsidRPr="00C30304">
        <w:rPr>
          <w:rFonts w:hint="eastAsia"/>
        </w:rPr>
        <w:t>：</w:t>
      </w:r>
      <w:r w:rsidRPr="00C30304">
        <w:rPr>
          <w:rFonts w:hint="eastAsia"/>
        </w:rPr>
        <w:t>44</w:t>
      </w:r>
      <w:r w:rsidRPr="00C30304">
        <w:rPr>
          <w:rFonts w:hint="eastAsia"/>
        </w:rPr>
        <w:t>：</w:t>
      </w:r>
      <w:r w:rsidRPr="00C30304">
        <w:rPr>
          <w:rFonts w:hint="eastAsia"/>
        </w:rPr>
        <w:t>28765</w:t>
      </w:r>
    </w:p>
    <w:p w:rsidR="0046211F" w:rsidRPr="00C30304" w:rsidRDefault="0046211F" w:rsidP="0046211F">
      <w:r w:rsidRPr="00C30304">
        <w:t>Gibney: But even in the case</w:t>
      </w:r>
    </w:p>
    <w:p w:rsidR="0046211F" w:rsidRPr="00C30304" w:rsidRDefault="0046211F" w:rsidP="0046211F">
      <w:r w:rsidRPr="00C30304">
        <w:t>of nation-states,</w:t>
      </w:r>
    </w:p>
    <w:p w:rsidR="0046211F" w:rsidRPr="00C30304" w:rsidRDefault="0046211F" w:rsidP="0046211F">
      <w:r w:rsidRPr="00C30304">
        <w:rPr>
          <w:rFonts w:hint="eastAsia"/>
        </w:rPr>
        <w:t>吉布尼：但是，即使是在这样一个民主国家，</w:t>
      </w:r>
    </w:p>
    <w:p w:rsidR="0046211F" w:rsidRPr="00C30304" w:rsidRDefault="0046211F" w:rsidP="0046211F"/>
    <w:p w:rsidR="0046211F" w:rsidRPr="00C30304" w:rsidRDefault="0046211F" w:rsidP="0046211F">
      <w:r w:rsidRPr="00C30304">
        <w:t>815</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28767 - &gt; 00</w:t>
      </w:r>
      <w:r w:rsidRPr="00C30304">
        <w:rPr>
          <w:rFonts w:hint="eastAsia"/>
        </w:rPr>
        <w:t>：</w:t>
      </w:r>
      <w:r w:rsidRPr="00C30304">
        <w:rPr>
          <w:rFonts w:hint="eastAsia"/>
        </w:rPr>
        <w:t>44</w:t>
      </w:r>
      <w:r w:rsidRPr="00C30304">
        <w:rPr>
          <w:rFonts w:hint="eastAsia"/>
        </w:rPr>
        <w:t>：</w:t>
      </w:r>
      <w:r w:rsidRPr="00C30304">
        <w:rPr>
          <w:rFonts w:hint="eastAsia"/>
        </w:rPr>
        <w:t>30266</w:t>
      </w:r>
    </w:p>
    <w:p w:rsidR="0046211F" w:rsidRPr="00C30304" w:rsidRDefault="0046211F" w:rsidP="0046211F">
      <w:r w:rsidRPr="00C30304">
        <w:t>I mean, one of</w:t>
      </w:r>
    </w:p>
    <w:p w:rsidR="0046211F" w:rsidRPr="00C30304" w:rsidRDefault="0046211F" w:rsidP="0046211F">
      <w:r w:rsidRPr="00C30304">
        <w:t>the concerns is...</w:t>
      </w:r>
    </w:p>
    <w:p w:rsidR="0046211F" w:rsidRPr="00C30304" w:rsidRDefault="0046211F" w:rsidP="0046211F">
      <w:r w:rsidRPr="00C30304">
        <w:rPr>
          <w:rFonts w:hint="eastAsia"/>
        </w:rPr>
        <w:t>我的意思是，顾虑之一是</w:t>
      </w:r>
      <w:r w:rsidRPr="00C30304">
        <w:rPr>
          <w:rFonts w:hint="eastAsia"/>
        </w:rPr>
        <w:t>...</w:t>
      </w:r>
    </w:p>
    <w:p w:rsidR="0046211F" w:rsidRPr="00C30304" w:rsidRDefault="0046211F" w:rsidP="0046211F"/>
    <w:p w:rsidR="0046211F" w:rsidRPr="00C30304" w:rsidRDefault="0046211F" w:rsidP="0046211F">
      <w:r w:rsidRPr="00C30304">
        <w:t>816</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30268 - &gt; 00</w:t>
      </w:r>
      <w:r w:rsidRPr="00C30304">
        <w:rPr>
          <w:rFonts w:hint="eastAsia"/>
        </w:rPr>
        <w:t>：</w:t>
      </w:r>
      <w:r w:rsidRPr="00C30304">
        <w:rPr>
          <w:rFonts w:hint="eastAsia"/>
        </w:rPr>
        <w:t>44</w:t>
      </w:r>
      <w:r w:rsidRPr="00C30304">
        <w:rPr>
          <w:rFonts w:hint="eastAsia"/>
        </w:rPr>
        <w:t>：</w:t>
      </w:r>
      <w:r w:rsidRPr="00C30304">
        <w:rPr>
          <w:rFonts w:hint="eastAsia"/>
        </w:rPr>
        <w:t>32402</w:t>
      </w:r>
    </w:p>
    <w:p w:rsidR="0046211F" w:rsidRPr="00C30304" w:rsidRDefault="0046211F" w:rsidP="0046211F">
      <w:r w:rsidRPr="00C30304">
        <w:t>Gibney:&lt;i&gt; This was beginning&lt;/i&gt;</w:t>
      </w:r>
    </w:p>
    <w:p w:rsidR="0046211F" w:rsidRPr="00C30304" w:rsidRDefault="0046211F" w:rsidP="0046211F">
      <w:r w:rsidRPr="00C30304">
        <w:t>&lt;i&gt; to really piss me off.&lt;/i&gt;</w:t>
      </w:r>
    </w:p>
    <w:p w:rsidR="0046211F" w:rsidRPr="00C30304" w:rsidRDefault="0046211F" w:rsidP="0046211F">
      <w:r w:rsidRPr="00C30304">
        <w:rPr>
          <w:rFonts w:hint="eastAsia"/>
        </w:rPr>
        <w:t>吉布尼：这是真正开始让我反感的。</w:t>
      </w:r>
    </w:p>
    <w:p w:rsidR="0046211F" w:rsidRPr="00C30304" w:rsidRDefault="0046211F" w:rsidP="0046211F"/>
    <w:p w:rsidR="0046211F" w:rsidRPr="00C30304" w:rsidRDefault="0046211F" w:rsidP="0046211F">
      <w:r w:rsidRPr="00C30304">
        <w:t>817</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32,836 - &gt; 00</w:t>
      </w:r>
      <w:r w:rsidRPr="00C30304">
        <w:rPr>
          <w:rFonts w:hint="eastAsia"/>
        </w:rPr>
        <w:t>：</w:t>
      </w:r>
      <w:r w:rsidRPr="00C30304">
        <w:rPr>
          <w:rFonts w:hint="eastAsia"/>
        </w:rPr>
        <w:t>44</w:t>
      </w:r>
      <w:r w:rsidRPr="00C30304">
        <w:rPr>
          <w:rFonts w:hint="eastAsia"/>
        </w:rPr>
        <w:t>：</w:t>
      </w:r>
      <w:r w:rsidRPr="00C30304">
        <w:rPr>
          <w:rFonts w:hint="eastAsia"/>
        </w:rPr>
        <w:t>36172</w:t>
      </w:r>
    </w:p>
    <w:p w:rsidR="0046211F" w:rsidRPr="00C30304" w:rsidRDefault="0046211F" w:rsidP="0046211F">
      <w:r w:rsidRPr="00C30304">
        <w:t>&lt;i&gt;Even civilians with an interest&lt;/i&gt;</w:t>
      </w:r>
    </w:p>
    <w:p w:rsidR="0046211F" w:rsidRPr="00C30304" w:rsidRDefault="0046211F" w:rsidP="0046211F">
      <w:r w:rsidRPr="00C30304">
        <w:t>&lt;i&gt; in telling the stuxnet story&lt;/i&gt;</w:t>
      </w:r>
    </w:p>
    <w:p w:rsidR="0046211F" w:rsidRPr="00C30304" w:rsidRDefault="0046211F" w:rsidP="0046211F">
      <w:r w:rsidRPr="00C30304">
        <w:rPr>
          <w:rFonts w:hint="eastAsia"/>
        </w:rPr>
        <w:t>即使对震网病毒故事有兴趣的老百姓</w:t>
      </w:r>
    </w:p>
    <w:p w:rsidR="0046211F" w:rsidRPr="00C30304" w:rsidRDefault="0046211F" w:rsidP="0046211F"/>
    <w:p w:rsidR="0046211F" w:rsidRPr="00C30304" w:rsidRDefault="0046211F" w:rsidP="0046211F">
      <w:r w:rsidRPr="00C30304">
        <w:t>818</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36174 - &gt; 00</w:t>
      </w:r>
      <w:r w:rsidRPr="00C30304">
        <w:rPr>
          <w:rFonts w:hint="eastAsia"/>
        </w:rPr>
        <w:t>：</w:t>
      </w:r>
      <w:r w:rsidRPr="00C30304">
        <w:rPr>
          <w:rFonts w:hint="eastAsia"/>
        </w:rPr>
        <w:t>44</w:t>
      </w:r>
      <w:r w:rsidRPr="00C30304">
        <w:rPr>
          <w:rFonts w:hint="eastAsia"/>
        </w:rPr>
        <w:t>：</w:t>
      </w:r>
      <w:r w:rsidRPr="00C30304">
        <w:rPr>
          <w:rFonts w:hint="eastAsia"/>
        </w:rPr>
        <w:t>39108</w:t>
      </w:r>
    </w:p>
    <w:p w:rsidR="0046211F" w:rsidRPr="00C30304" w:rsidRDefault="0046211F" w:rsidP="0046211F">
      <w:r w:rsidRPr="00C30304">
        <w:t>&lt;i&gt; were refusing to address&lt;/i&gt;</w:t>
      </w:r>
    </w:p>
    <w:p w:rsidR="0046211F" w:rsidRPr="00C30304" w:rsidRDefault="0046211F" w:rsidP="0046211F">
      <w:r w:rsidRPr="00C30304">
        <w:t>&lt;i&gt; the role of Tel Aviv&lt;/i&gt;</w:t>
      </w:r>
    </w:p>
    <w:p w:rsidR="0046211F" w:rsidRPr="00C30304" w:rsidRDefault="0046211F" w:rsidP="0046211F"/>
    <w:p w:rsidR="0046211F" w:rsidRPr="00C30304" w:rsidRDefault="0046211F" w:rsidP="0046211F">
      <w:r w:rsidRPr="00C30304">
        <w:t>819</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39110 - &gt; 00</w:t>
      </w:r>
      <w:r w:rsidRPr="00C30304">
        <w:rPr>
          <w:rFonts w:hint="eastAsia"/>
        </w:rPr>
        <w:t>：</w:t>
      </w:r>
      <w:r w:rsidRPr="00C30304">
        <w:rPr>
          <w:rFonts w:hint="eastAsia"/>
        </w:rPr>
        <w:t>44</w:t>
      </w:r>
      <w:r w:rsidRPr="00C30304">
        <w:rPr>
          <w:rFonts w:hint="eastAsia"/>
        </w:rPr>
        <w:t>：</w:t>
      </w:r>
      <w:r w:rsidRPr="00C30304">
        <w:rPr>
          <w:rFonts w:hint="eastAsia"/>
        </w:rPr>
        <w:t>42345</w:t>
      </w:r>
    </w:p>
    <w:p w:rsidR="0046211F" w:rsidRPr="00C30304" w:rsidRDefault="0046211F" w:rsidP="0046211F">
      <w:r w:rsidRPr="00C30304">
        <w:t>&lt;i&gt; and Washington.&lt;/i&gt;</w:t>
      </w:r>
    </w:p>
    <w:p w:rsidR="0046211F" w:rsidRPr="00C30304" w:rsidRDefault="0046211F" w:rsidP="0046211F">
      <w:r w:rsidRPr="00C30304">
        <w:t>&lt;i&gt; But luckily for me,&lt;/i&gt;</w:t>
      </w:r>
    </w:p>
    <w:p w:rsidR="0046211F" w:rsidRPr="00C30304" w:rsidRDefault="0046211F" w:rsidP="0046211F">
      <w:r w:rsidRPr="00C30304">
        <w:rPr>
          <w:rFonts w:hint="eastAsia"/>
        </w:rPr>
        <w:t>也会拒绝承认特拉维夫和华盛顿的作用。</w:t>
      </w:r>
    </w:p>
    <w:p w:rsidR="0046211F" w:rsidRPr="00C30304" w:rsidRDefault="0046211F" w:rsidP="0046211F">
      <w:r w:rsidRPr="00C30304">
        <w:rPr>
          <w:rFonts w:hint="eastAsia"/>
        </w:rPr>
        <w:t>但对我来说，幸运的是，</w:t>
      </w:r>
    </w:p>
    <w:p w:rsidR="0046211F" w:rsidRPr="00C30304" w:rsidRDefault="0046211F" w:rsidP="0046211F"/>
    <w:p w:rsidR="0046211F" w:rsidRPr="00C30304" w:rsidRDefault="0046211F" w:rsidP="0046211F">
      <w:r w:rsidRPr="00C30304">
        <w:t>820</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42613 - &gt; 00</w:t>
      </w:r>
      <w:r w:rsidRPr="00C30304">
        <w:rPr>
          <w:rFonts w:hint="eastAsia"/>
        </w:rPr>
        <w:t>：</w:t>
      </w:r>
      <w:r w:rsidRPr="00C30304">
        <w:rPr>
          <w:rFonts w:hint="eastAsia"/>
        </w:rPr>
        <w:t>44</w:t>
      </w:r>
      <w:r w:rsidRPr="00C30304">
        <w:rPr>
          <w:rFonts w:hint="eastAsia"/>
        </w:rPr>
        <w:t>：</w:t>
      </w:r>
      <w:r w:rsidRPr="00C30304">
        <w:rPr>
          <w:rFonts w:hint="eastAsia"/>
        </w:rPr>
        <w:t>44447</w:t>
      </w:r>
    </w:p>
    <w:p w:rsidR="0046211F" w:rsidRPr="00C30304" w:rsidRDefault="0046211F" w:rsidP="0046211F">
      <w:r w:rsidRPr="00C30304">
        <w:t>&lt;i&gt; while D.C.&lt;/i&gt;</w:t>
      </w:r>
    </w:p>
    <w:p w:rsidR="0046211F" w:rsidRPr="00C30304" w:rsidRDefault="0046211F" w:rsidP="0046211F">
      <w:r w:rsidRPr="00C30304">
        <w:t>&lt;i&gt; is a city of secrets,&lt;/i&gt;</w:t>
      </w:r>
    </w:p>
    <w:p w:rsidR="0046211F" w:rsidRPr="00C30304" w:rsidRDefault="0046211F" w:rsidP="0046211F">
      <w:r w:rsidRPr="00C30304">
        <w:rPr>
          <w:rFonts w:hint="eastAsia"/>
        </w:rPr>
        <w:t>然而华盛顿特区，作为秘密之城，</w:t>
      </w:r>
    </w:p>
    <w:p w:rsidR="0046211F" w:rsidRPr="00C30304" w:rsidRDefault="0046211F" w:rsidP="0046211F"/>
    <w:p w:rsidR="0046211F" w:rsidRPr="00C30304" w:rsidRDefault="0046211F" w:rsidP="0046211F">
      <w:r w:rsidRPr="00C30304">
        <w:t>821</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44782 - &gt; 00</w:t>
      </w:r>
      <w:r w:rsidRPr="00C30304">
        <w:rPr>
          <w:rFonts w:hint="eastAsia"/>
        </w:rPr>
        <w:t>：</w:t>
      </w:r>
      <w:r w:rsidRPr="00C30304">
        <w:rPr>
          <w:rFonts w:hint="eastAsia"/>
        </w:rPr>
        <w:t>44</w:t>
      </w:r>
      <w:r w:rsidRPr="00C30304">
        <w:rPr>
          <w:rFonts w:hint="eastAsia"/>
        </w:rPr>
        <w:t>：</w:t>
      </w:r>
      <w:r w:rsidRPr="00C30304">
        <w:rPr>
          <w:rFonts w:hint="eastAsia"/>
        </w:rPr>
        <w:t>46549</w:t>
      </w:r>
    </w:p>
    <w:p w:rsidR="0046211F" w:rsidRPr="00C30304" w:rsidRDefault="0046211F" w:rsidP="0046211F">
      <w:r w:rsidRPr="00C30304">
        <w:t>&lt;i&gt; it is also a city of leaks.&lt;/i&gt;</w:t>
      </w:r>
    </w:p>
    <w:p w:rsidR="0046211F" w:rsidRPr="00C30304" w:rsidRDefault="0046211F" w:rsidP="0046211F">
      <w:r w:rsidRPr="00C30304">
        <w:rPr>
          <w:rFonts w:hint="eastAsia"/>
        </w:rPr>
        <w:t>它也是泄密之城。</w:t>
      </w:r>
    </w:p>
    <w:p w:rsidR="0046211F" w:rsidRPr="00C30304" w:rsidRDefault="0046211F" w:rsidP="0046211F"/>
    <w:p w:rsidR="0046211F" w:rsidRPr="00C30304" w:rsidRDefault="0046211F" w:rsidP="0046211F">
      <w:r w:rsidRPr="00C30304">
        <w:t>822</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47017 - &gt; 00</w:t>
      </w:r>
      <w:r w:rsidRPr="00C30304">
        <w:rPr>
          <w:rFonts w:hint="eastAsia"/>
        </w:rPr>
        <w:t>：</w:t>
      </w:r>
      <w:r w:rsidRPr="00C30304">
        <w:rPr>
          <w:rFonts w:hint="eastAsia"/>
        </w:rPr>
        <w:t>44</w:t>
      </w:r>
      <w:r w:rsidRPr="00C30304">
        <w:rPr>
          <w:rFonts w:hint="eastAsia"/>
        </w:rPr>
        <w:t>：</w:t>
      </w:r>
      <w:r w:rsidRPr="00C30304">
        <w:rPr>
          <w:rFonts w:hint="eastAsia"/>
        </w:rPr>
        <w:t>48718</w:t>
      </w:r>
    </w:p>
    <w:p w:rsidR="0046211F" w:rsidRPr="00C30304" w:rsidRDefault="0046211F" w:rsidP="0046211F">
      <w:r w:rsidRPr="00C30304">
        <w:t>&lt;i&gt; They're as regular as&lt;/i&gt;</w:t>
      </w:r>
    </w:p>
    <w:p w:rsidR="0046211F" w:rsidRPr="00C30304" w:rsidRDefault="0046211F" w:rsidP="0046211F">
      <w:r w:rsidRPr="00C30304">
        <w:t>&lt;i&gt; a heartbeat&lt;/i&gt;</w:t>
      </w:r>
    </w:p>
    <w:p w:rsidR="0046211F" w:rsidRPr="00C30304" w:rsidRDefault="0046211F" w:rsidP="0046211F"/>
    <w:p w:rsidR="0046211F" w:rsidRPr="00C30304" w:rsidRDefault="0046211F" w:rsidP="0046211F">
      <w:r w:rsidRPr="00C30304">
        <w:t>823</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48720 - &gt; 00</w:t>
      </w:r>
      <w:r w:rsidRPr="00C30304">
        <w:rPr>
          <w:rFonts w:hint="eastAsia"/>
        </w:rPr>
        <w:t>：</w:t>
      </w:r>
      <w:r w:rsidRPr="00C30304">
        <w:rPr>
          <w:rFonts w:hint="eastAsia"/>
        </w:rPr>
        <w:t>44</w:t>
      </w:r>
      <w:r w:rsidRPr="00C30304">
        <w:rPr>
          <w:rFonts w:hint="eastAsia"/>
        </w:rPr>
        <w:t>：</w:t>
      </w:r>
      <w:r w:rsidRPr="00C30304">
        <w:rPr>
          <w:rFonts w:hint="eastAsia"/>
        </w:rPr>
        <w:t>50453</w:t>
      </w:r>
    </w:p>
    <w:p w:rsidR="0046211F" w:rsidRPr="00C30304" w:rsidRDefault="0046211F" w:rsidP="0046211F">
      <w:r w:rsidRPr="00C30304">
        <w:t>&lt;i&gt; and just as hard to stop.&lt;/i&gt;</w:t>
      </w:r>
    </w:p>
    <w:p w:rsidR="0046211F" w:rsidRPr="00C30304" w:rsidRDefault="0046211F" w:rsidP="0046211F">
      <w:r w:rsidRPr="00C30304">
        <w:rPr>
          <w:rFonts w:hint="eastAsia"/>
        </w:rPr>
        <w:t>它们像正常心跳一样，很难停下来。</w:t>
      </w:r>
    </w:p>
    <w:p w:rsidR="0046211F" w:rsidRPr="00C30304" w:rsidRDefault="0046211F" w:rsidP="0046211F"/>
    <w:p w:rsidR="0046211F" w:rsidRPr="00C30304" w:rsidRDefault="0046211F" w:rsidP="0046211F">
      <w:r w:rsidRPr="00C30304">
        <w:t>824</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51455 - &gt; 00</w:t>
      </w:r>
      <w:r w:rsidRPr="00C30304">
        <w:rPr>
          <w:rFonts w:hint="eastAsia"/>
        </w:rPr>
        <w:t>：</w:t>
      </w:r>
      <w:r w:rsidRPr="00C30304">
        <w:rPr>
          <w:rFonts w:hint="eastAsia"/>
        </w:rPr>
        <w:t>44</w:t>
      </w:r>
      <w:r w:rsidRPr="00C30304">
        <w:rPr>
          <w:rFonts w:hint="eastAsia"/>
        </w:rPr>
        <w:t>：</w:t>
      </w:r>
      <w:r w:rsidRPr="00C30304">
        <w:rPr>
          <w:rFonts w:hint="eastAsia"/>
        </w:rPr>
        <w:t>53022</w:t>
      </w:r>
    </w:p>
    <w:p w:rsidR="0046211F" w:rsidRPr="00C30304" w:rsidRDefault="0046211F" w:rsidP="0046211F">
      <w:r w:rsidRPr="00C30304">
        <w:t>&lt;i&gt; That's what I was counting on.&lt;/i&gt;</w:t>
      </w:r>
    </w:p>
    <w:p w:rsidR="0046211F" w:rsidRPr="00C30304" w:rsidRDefault="0046211F" w:rsidP="0046211F">
      <w:r w:rsidRPr="00C30304">
        <w:rPr>
          <w:rFonts w:hint="eastAsia"/>
        </w:rPr>
        <w:t>那就是我所期望的。</w:t>
      </w:r>
    </w:p>
    <w:p w:rsidR="0046211F" w:rsidRPr="00C30304" w:rsidRDefault="0046211F" w:rsidP="0046211F"/>
    <w:p w:rsidR="0046211F" w:rsidRPr="00C30304" w:rsidRDefault="0046211F" w:rsidP="0046211F">
      <w:r w:rsidRPr="00C30304">
        <w:t>825</w:t>
      </w:r>
    </w:p>
    <w:p w:rsidR="0046211F" w:rsidRPr="00C30304" w:rsidRDefault="0046211F" w:rsidP="0046211F">
      <w:r w:rsidRPr="00C30304">
        <w:rPr>
          <w:rFonts w:hint="eastAsia"/>
        </w:rPr>
        <w:t>00</w:t>
      </w:r>
      <w:r w:rsidRPr="00C30304">
        <w:rPr>
          <w:rFonts w:hint="eastAsia"/>
        </w:rPr>
        <w:t>：</w:t>
      </w:r>
      <w:r w:rsidRPr="00C30304">
        <w:rPr>
          <w:rFonts w:hint="eastAsia"/>
        </w:rPr>
        <w:t>44</w:t>
      </w:r>
      <w:r w:rsidRPr="00C30304">
        <w:rPr>
          <w:rFonts w:hint="eastAsia"/>
        </w:rPr>
        <w:t>：</w:t>
      </w:r>
      <w:r w:rsidRPr="00C30304">
        <w:rPr>
          <w:rFonts w:hint="eastAsia"/>
        </w:rPr>
        <w:t>58196 - &gt; 00</w:t>
      </w:r>
      <w:r w:rsidRPr="00C30304">
        <w:rPr>
          <w:rFonts w:hint="eastAsia"/>
        </w:rPr>
        <w:t>：</w:t>
      </w:r>
      <w:r w:rsidRPr="00C30304">
        <w:rPr>
          <w:rFonts w:hint="eastAsia"/>
        </w:rPr>
        <w:t>45</w:t>
      </w:r>
      <w:r w:rsidRPr="00C30304">
        <w:rPr>
          <w:rFonts w:hint="eastAsia"/>
        </w:rPr>
        <w:t>：</w:t>
      </w:r>
      <w:r w:rsidRPr="00C30304">
        <w:rPr>
          <w:rFonts w:hint="eastAsia"/>
        </w:rPr>
        <w:t>01731</w:t>
      </w:r>
    </w:p>
    <w:p w:rsidR="0046211F" w:rsidRPr="00C30304" w:rsidRDefault="0046211F" w:rsidP="0046211F">
      <w:r w:rsidRPr="00C30304">
        <w:t>&lt;i&gt; Finally, after speaking to a&lt;/i&gt;</w:t>
      </w:r>
    </w:p>
    <w:p w:rsidR="0046211F" w:rsidRPr="00C30304" w:rsidRDefault="0046211F" w:rsidP="0046211F">
      <w:r w:rsidRPr="00C30304">
        <w:t>&lt;i&gt;number of people on background,&lt;/i&gt;</w:t>
      </w:r>
    </w:p>
    <w:p w:rsidR="0046211F" w:rsidRPr="00C30304" w:rsidRDefault="0046211F" w:rsidP="0046211F">
      <w:r w:rsidRPr="00C30304">
        <w:rPr>
          <w:rFonts w:hint="eastAsia"/>
        </w:rPr>
        <w:t>最后，在后台对一些人说的话，</w:t>
      </w:r>
    </w:p>
    <w:p w:rsidR="0046211F" w:rsidRPr="00C30304" w:rsidRDefault="0046211F" w:rsidP="0046211F"/>
    <w:p w:rsidR="0046211F" w:rsidRPr="00C30304" w:rsidRDefault="0046211F" w:rsidP="0046211F">
      <w:r w:rsidRPr="00C30304">
        <w:t>826</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01733 - &gt; 00</w:t>
      </w:r>
      <w:r w:rsidRPr="00C30304">
        <w:rPr>
          <w:rFonts w:hint="eastAsia"/>
        </w:rPr>
        <w:t>：</w:t>
      </w:r>
      <w:r w:rsidRPr="00C30304">
        <w:rPr>
          <w:rFonts w:hint="eastAsia"/>
        </w:rPr>
        <w:t>45</w:t>
      </w:r>
      <w:r w:rsidRPr="00C30304">
        <w:rPr>
          <w:rFonts w:hint="eastAsia"/>
        </w:rPr>
        <w:t>：</w:t>
      </w:r>
      <w:r w:rsidRPr="00C30304">
        <w:rPr>
          <w:rFonts w:hint="eastAsia"/>
        </w:rPr>
        <w:t>04333</w:t>
      </w:r>
    </w:p>
    <w:p w:rsidR="0046211F" w:rsidRPr="00C30304" w:rsidRDefault="0046211F" w:rsidP="0046211F">
      <w:r w:rsidRPr="00C30304">
        <w:t>&lt;i&gt;I did find a way of confirming,&lt;/i&gt;</w:t>
      </w:r>
    </w:p>
    <w:p w:rsidR="0046211F" w:rsidRPr="00C30304" w:rsidRDefault="0046211F" w:rsidP="0046211F">
      <w:r w:rsidRPr="00C30304">
        <w:t>&lt;i&gt; on the record,&lt;/i&gt;</w:t>
      </w:r>
    </w:p>
    <w:p w:rsidR="0046211F" w:rsidRPr="00C30304" w:rsidRDefault="0046211F" w:rsidP="0046211F"/>
    <w:p w:rsidR="0046211F" w:rsidRPr="00C30304" w:rsidRDefault="0046211F" w:rsidP="0046211F">
      <w:r w:rsidRPr="00C30304">
        <w:t>827</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04335 - &gt; 00</w:t>
      </w:r>
      <w:r w:rsidRPr="00C30304">
        <w:rPr>
          <w:rFonts w:hint="eastAsia"/>
        </w:rPr>
        <w:t>：</w:t>
      </w:r>
      <w:r w:rsidRPr="00C30304">
        <w:rPr>
          <w:rFonts w:hint="eastAsia"/>
        </w:rPr>
        <w:t>45</w:t>
      </w:r>
      <w:r w:rsidRPr="00C30304">
        <w:rPr>
          <w:rFonts w:hint="eastAsia"/>
        </w:rPr>
        <w:t>：</w:t>
      </w:r>
      <w:r w:rsidRPr="00C30304">
        <w:rPr>
          <w:rFonts w:hint="eastAsia"/>
        </w:rPr>
        <w:t>06202</w:t>
      </w:r>
    </w:p>
    <w:p w:rsidR="0046211F" w:rsidRPr="00C30304" w:rsidRDefault="0046211F" w:rsidP="0046211F">
      <w:r w:rsidRPr="00C30304">
        <w:t>&lt;i&gt; the American role in stuxnet.&lt;/i&gt;</w:t>
      </w:r>
    </w:p>
    <w:p w:rsidR="0046211F" w:rsidRPr="00C30304" w:rsidRDefault="0046211F" w:rsidP="0046211F">
      <w:r w:rsidRPr="00C30304">
        <w:rPr>
          <w:rFonts w:hint="eastAsia"/>
        </w:rPr>
        <w:t>我通过记录找到了一种可以确认美国在震网病毒事件中所扮演角色的方式。</w:t>
      </w:r>
    </w:p>
    <w:p w:rsidR="0046211F" w:rsidRPr="00C30304" w:rsidRDefault="0046211F" w:rsidP="0046211F"/>
    <w:p w:rsidR="0046211F" w:rsidRPr="00C30304" w:rsidRDefault="0046211F" w:rsidP="0046211F">
      <w:r w:rsidRPr="00C30304">
        <w:t>828</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07171 - &gt; 00</w:t>
      </w:r>
      <w:r w:rsidRPr="00C30304">
        <w:rPr>
          <w:rFonts w:hint="eastAsia"/>
        </w:rPr>
        <w:t>：</w:t>
      </w:r>
      <w:r w:rsidRPr="00C30304">
        <w:rPr>
          <w:rFonts w:hint="eastAsia"/>
        </w:rPr>
        <w:t>45</w:t>
      </w:r>
      <w:r w:rsidRPr="00C30304">
        <w:rPr>
          <w:rFonts w:hint="eastAsia"/>
        </w:rPr>
        <w:t>：</w:t>
      </w:r>
      <w:r w:rsidRPr="00C30304">
        <w:rPr>
          <w:rFonts w:hint="eastAsia"/>
        </w:rPr>
        <w:t>09305</w:t>
      </w:r>
    </w:p>
    <w:p w:rsidR="0046211F" w:rsidRPr="00C30304" w:rsidRDefault="0046211F" w:rsidP="0046211F">
      <w:r w:rsidRPr="00C30304">
        <w:t>&lt;i&gt; In exchange for details&lt;/i&gt;</w:t>
      </w:r>
    </w:p>
    <w:p w:rsidR="0046211F" w:rsidRPr="00C30304" w:rsidRDefault="0046211F" w:rsidP="0046211F">
      <w:r w:rsidRPr="00C30304">
        <w:t>&lt;i&gt; of the operation,&lt;/i&gt;</w:t>
      </w:r>
    </w:p>
    <w:p w:rsidR="0046211F" w:rsidRPr="00C30304" w:rsidRDefault="0046211F" w:rsidP="0046211F">
      <w:r w:rsidRPr="00C30304">
        <w:rPr>
          <w:rFonts w:hint="eastAsia"/>
        </w:rPr>
        <w:t>为了得到交换细节的操作，</w:t>
      </w:r>
    </w:p>
    <w:p w:rsidR="0046211F" w:rsidRPr="00C30304" w:rsidRDefault="0046211F" w:rsidP="0046211F"/>
    <w:p w:rsidR="0046211F" w:rsidRPr="00C30304" w:rsidRDefault="0046211F" w:rsidP="0046211F">
      <w:r w:rsidRPr="00C30304">
        <w:t>829</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09307 - &gt; 00</w:t>
      </w:r>
      <w:r w:rsidRPr="00C30304">
        <w:rPr>
          <w:rFonts w:hint="eastAsia"/>
        </w:rPr>
        <w:t>：</w:t>
      </w:r>
      <w:r w:rsidRPr="00C30304">
        <w:rPr>
          <w:rFonts w:hint="eastAsia"/>
        </w:rPr>
        <w:t>45</w:t>
      </w:r>
      <w:r w:rsidRPr="00C30304">
        <w:rPr>
          <w:rFonts w:hint="eastAsia"/>
        </w:rPr>
        <w:t>：</w:t>
      </w:r>
      <w:r w:rsidRPr="00C30304">
        <w:rPr>
          <w:rFonts w:hint="eastAsia"/>
        </w:rPr>
        <w:t>11374</w:t>
      </w:r>
    </w:p>
    <w:p w:rsidR="0046211F" w:rsidRPr="00C30304" w:rsidRDefault="0046211F" w:rsidP="0046211F">
      <w:r w:rsidRPr="00C30304">
        <w:t>&lt;i&gt; I had to agree to find a way&lt;/i&gt;</w:t>
      </w:r>
    </w:p>
    <w:p w:rsidR="0046211F" w:rsidRPr="00C30304" w:rsidRDefault="0046211F" w:rsidP="0046211F">
      <w:r w:rsidRPr="00C30304">
        <w:rPr>
          <w:rFonts w:hint="eastAsia"/>
        </w:rPr>
        <w:t>我不得不同意找到一种方法</w:t>
      </w:r>
    </w:p>
    <w:p w:rsidR="0046211F" w:rsidRPr="00C30304" w:rsidRDefault="0046211F" w:rsidP="0046211F"/>
    <w:p w:rsidR="0046211F" w:rsidRPr="00C30304" w:rsidRDefault="0046211F" w:rsidP="0046211F">
      <w:r w:rsidRPr="00C30304">
        <w:t>830</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11,376 - &gt; 00</w:t>
      </w:r>
      <w:r w:rsidRPr="00C30304">
        <w:rPr>
          <w:rFonts w:hint="eastAsia"/>
        </w:rPr>
        <w:t>：</w:t>
      </w:r>
      <w:r w:rsidRPr="00C30304">
        <w:rPr>
          <w:rFonts w:hint="eastAsia"/>
        </w:rPr>
        <w:t>45</w:t>
      </w:r>
      <w:r w:rsidRPr="00C30304">
        <w:rPr>
          <w:rFonts w:hint="eastAsia"/>
        </w:rPr>
        <w:t>：</w:t>
      </w:r>
      <w:r w:rsidRPr="00C30304">
        <w:rPr>
          <w:rFonts w:hint="eastAsia"/>
        </w:rPr>
        <w:t>13676</w:t>
      </w:r>
    </w:p>
    <w:p w:rsidR="0046211F" w:rsidRPr="00C30304" w:rsidRDefault="0046211F" w:rsidP="0046211F">
      <w:r w:rsidRPr="00C30304">
        <w:t>&lt;i&gt; to disguise the source&lt;/i&gt;</w:t>
      </w:r>
    </w:p>
    <w:p w:rsidR="0046211F" w:rsidRPr="00C30304" w:rsidRDefault="0046211F" w:rsidP="0046211F">
      <w:r w:rsidRPr="00C30304">
        <w:t>&lt;i&gt; of the information.&lt;/i&gt;</w:t>
      </w:r>
    </w:p>
    <w:p w:rsidR="0046211F" w:rsidRPr="00C30304" w:rsidRDefault="0046211F" w:rsidP="0046211F">
      <w:r w:rsidRPr="00C30304">
        <w:rPr>
          <w:rFonts w:hint="eastAsia"/>
        </w:rPr>
        <w:t>来伪装成信息源。</w:t>
      </w:r>
    </w:p>
    <w:p w:rsidR="0046211F" w:rsidRPr="00C30304" w:rsidRDefault="0046211F" w:rsidP="0046211F">
      <w:r w:rsidRPr="00C30304">
        <w:t xml:space="preserve">   </w:t>
      </w:r>
    </w:p>
    <w:p w:rsidR="0046211F" w:rsidRPr="00C30304" w:rsidRDefault="0046211F" w:rsidP="0046211F"/>
    <w:p w:rsidR="0046211F" w:rsidRPr="00C30304" w:rsidRDefault="0046211F" w:rsidP="0046211F">
      <w:r w:rsidRPr="00C30304">
        <w:t>831</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13,678 - &gt; 00</w:t>
      </w:r>
      <w:r w:rsidRPr="00C30304">
        <w:rPr>
          <w:rFonts w:hint="eastAsia"/>
        </w:rPr>
        <w:t>：</w:t>
      </w:r>
      <w:r w:rsidRPr="00C30304">
        <w:rPr>
          <w:rFonts w:hint="eastAsia"/>
        </w:rPr>
        <w:t>45</w:t>
      </w:r>
      <w:r w:rsidRPr="00C30304">
        <w:rPr>
          <w:rFonts w:hint="eastAsia"/>
        </w:rPr>
        <w:t>：</w:t>
      </w:r>
      <w:r w:rsidRPr="00C30304">
        <w:rPr>
          <w:rFonts w:hint="eastAsia"/>
        </w:rPr>
        <w:t>15445</w:t>
      </w:r>
    </w:p>
    <w:p w:rsidR="0046211F" w:rsidRPr="00C30304" w:rsidRDefault="0046211F" w:rsidP="0046211F">
      <w:r w:rsidRPr="00C30304">
        <w:t>- Gibney:&lt;i&gt; We're good?&lt;/i&gt;</w:t>
      </w:r>
    </w:p>
    <w:p w:rsidR="0046211F" w:rsidRPr="00C30304" w:rsidRDefault="0046211F" w:rsidP="0046211F">
      <w:r w:rsidRPr="00C30304">
        <w:t>- Man:&lt;i&gt; We're on.&lt;/i&gt;</w:t>
      </w:r>
    </w:p>
    <w:p w:rsidR="0046211F" w:rsidRPr="00C30304" w:rsidRDefault="0046211F" w:rsidP="0046211F">
      <w:r w:rsidRPr="00C30304">
        <w:rPr>
          <w:rFonts w:hint="eastAsia"/>
        </w:rPr>
        <w:t>吉布尼：我们棒吗？</w:t>
      </w:r>
    </w:p>
    <w:p w:rsidR="0046211F" w:rsidRPr="00C30304" w:rsidRDefault="0046211F" w:rsidP="0046211F">
      <w:r w:rsidRPr="00C30304">
        <w:rPr>
          <w:rFonts w:hint="eastAsia"/>
        </w:rPr>
        <w:t>男子：我们棒。</w:t>
      </w:r>
    </w:p>
    <w:p w:rsidR="0046211F" w:rsidRPr="00C30304" w:rsidRDefault="0046211F" w:rsidP="0046211F"/>
    <w:p w:rsidR="0046211F" w:rsidRPr="00C30304" w:rsidRDefault="0046211F" w:rsidP="0046211F">
      <w:r w:rsidRPr="00C30304">
        <w:t>832</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17014 - &gt; 00</w:t>
      </w:r>
      <w:r w:rsidRPr="00C30304">
        <w:rPr>
          <w:rFonts w:hint="eastAsia"/>
        </w:rPr>
        <w:t>：</w:t>
      </w:r>
      <w:r w:rsidRPr="00C30304">
        <w:rPr>
          <w:rFonts w:hint="eastAsia"/>
        </w:rPr>
        <w:t>45</w:t>
      </w:r>
      <w:r w:rsidRPr="00C30304">
        <w:rPr>
          <w:rFonts w:hint="eastAsia"/>
        </w:rPr>
        <w:t>：</w:t>
      </w:r>
      <w:r w:rsidRPr="00C30304">
        <w:rPr>
          <w:rFonts w:hint="eastAsia"/>
        </w:rPr>
        <w:t>18681</w:t>
      </w:r>
    </w:p>
    <w:p w:rsidR="0046211F" w:rsidRPr="00C30304" w:rsidRDefault="0046211F" w:rsidP="0046211F">
      <w:r w:rsidRPr="00C30304">
        <w:t>Gibney:&lt;i&gt; So the first question&lt;/i&gt;</w:t>
      </w:r>
    </w:p>
    <w:p w:rsidR="0046211F" w:rsidRPr="00C30304" w:rsidRDefault="0046211F" w:rsidP="0046211F">
      <w:r w:rsidRPr="00C30304">
        <w:t>&lt;i&gt; I have to ask you&lt;/i&gt;</w:t>
      </w:r>
    </w:p>
    <w:p w:rsidR="0046211F" w:rsidRPr="00C30304" w:rsidRDefault="0046211F" w:rsidP="0046211F">
      <w:r w:rsidRPr="00C30304">
        <w:rPr>
          <w:rFonts w:hint="eastAsia"/>
        </w:rPr>
        <w:t>吉布尼：那么我要问你的第一个问题</w:t>
      </w:r>
    </w:p>
    <w:p w:rsidR="0046211F" w:rsidRPr="00C30304" w:rsidRDefault="0046211F" w:rsidP="0046211F"/>
    <w:p w:rsidR="0046211F" w:rsidRPr="00C30304" w:rsidRDefault="0046211F" w:rsidP="0046211F">
      <w:r w:rsidRPr="00C30304">
        <w:t>833</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18683 - &gt; 00</w:t>
      </w:r>
      <w:r w:rsidRPr="00C30304">
        <w:rPr>
          <w:rFonts w:hint="eastAsia"/>
        </w:rPr>
        <w:t>：</w:t>
      </w:r>
      <w:r w:rsidRPr="00C30304">
        <w:rPr>
          <w:rFonts w:hint="eastAsia"/>
        </w:rPr>
        <w:t>45</w:t>
      </w:r>
      <w:r w:rsidRPr="00C30304">
        <w:rPr>
          <w:rFonts w:hint="eastAsia"/>
        </w:rPr>
        <w:t>：</w:t>
      </w:r>
      <w:r w:rsidRPr="00C30304">
        <w:rPr>
          <w:rFonts w:hint="eastAsia"/>
        </w:rPr>
        <w:t>20083</w:t>
      </w:r>
    </w:p>
    <w:p w:rsidR="0046211F" w:rsidRPr="00C30304" w:rsidRDefault="0046211F" w:rsidP="0046211F">
      <w:r w:rsidRPr="00C30304">
        <w:t>&lt;i&gt; is about secrecy.&lt;/i&gt;</w:t>
      </w:r>
    </w:p>
    <w:p w:rsidR="0046211F" w:rsidRPr="00C30304" w:rsidRDefault="0046211F" w:rsidP="0046211F">
      <w:r w:rsidRPr="00C30304">
        <w:rPr>
          <w:rFonts w:hint="eastAsia"/>
        </w:rPr>
        <w:t>是关于秘密的。</w:t>
      </w:r>
    </w:p>
    <w:p w:rsidR="0046211F" w:rsidRPr="00C30304" w:rsidRDefault="0046211F" w:rsidP="0046211F"/>
    <w:p w:rsidR="0046211F" w:rsidRPr="00C30304" w:rsidRDefault="0046211F" w:rsidP="0046211F">
      <w:r w:rsidRPr="00C30304">
        <w:t>834</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20584 - &gt; 00</w:t>
      </w:r>
      <w:r w:rsidRPr="00C30304">
        <w:rPr>
          <w:rFonts w:hint="eastAsia"/>
        </w:rPr>
        <w:t>：</w:t>
      </w:r>
      <w:r w:rsidRPr="00C30304">
        <w:rPr>
          <w:rFonts w:hint="eastAsia"/>
        </w:rPr>
        <w:t>45</w:t>
      </w:r>
      <w:r w:rsidRPr="00C30304">
        <w:rPr>
          <w:rFonts w:hint="eastAsia"/>
        </w:rPr>
        <w:t>：</w:t>
      </w:r>
      <w:r w:rsidRPr="00C30304">
        <w:rPr>
          <w:rFonts w:hint="eastAsia"/>
        </w:rPr>
        <w:t>23653</w:t>
      </w:r>
    </w:p>
    <w:p w:rsidR="0046211F" w:rsidRPr="00C30304" w:rsidRDefault="0046211F" w:rsidP="0046211F">
      <w:r w:rsidRPr="00C30304">
        <w:lastRenderedPageBreak/>
        <w:t>&lt;i&gt; I mean, at this point,&lt;/i&gt;</w:t>
      </w:r>
    </w:p>
    <w:p w:rsidR="0046211F" w:rsidRPr="00C30304" w:rsidRDefault="0046211F" w:rsidP="0046211F">
      <w:r w:rsidRPr="00C30304">
        <w:t>&lt;i&gt; everyone knows about stuxnet.&lt;/i&gt;</w:t>
      </w:r>
    </w:p>
    <w:p w:rsidR="0046211F" w:rsidRPr="00C30304" w:rsidRDefault="0046211F" w:rsidP="0046211F">
      <w:r w:rsidRPr="00C30304">
        <w:rPr>
          <w:rFonts w:hint="eastAsia"/>
        </w:rPr>
        <w:t>我的意思是，在这一点上，</w:t>
      </w:r>
    </w:p>
    <w:p w:rsidR="0046211F" w:rsidRPr="00C30304" w:rsidRDefault="0046211F" w:rsidP="0046211F">
      <w:r w:rsidRPr="00C30304">
        <w:rPr>
          <w:rFonts w:hint="eastAsia"/>
        </w:rPr>
        <w:t>每个人都听说过震网（</w:t>
      </w:r>
      <w:r w:rsidRPr="00C30304">
        <w:rPr>
          <w:rFonts w:hint="eastAsia"/>
        </w:rPr>
        <w:t>Stuxnet</w:t>
      </w:r>
      <w:r w:rsidRPr="00C30304">
        <w:rPr>
          <w:rFonts w:hint="eastAsia"/>
        </w:rPr>
        <w:t>）病毒。</w:t>
      </w:r>
    </w:p>
    <w:p w:rsidR="0046211F" w:rsidRPr="00C30304" w:rsidRDefault="0046211F" w:rsidP="0046211F"/>
    <w:p w:rsidR="0046211F" w:rsidRPr="00C30304" w:rsidRDefault="0046211F" w:rsidP="0046211F">
      <w:r w:rsidRPr="00C30304">
        <w:t>835</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23655 - &gt; 00</w:t>
      </w:r>
      <w:r w:rsidRPr="00C30304">
        <w:rPr>
          <w:rFonts w:hint="eastAsia"/>
        </w:rPr>
        <w:t>：</w:t>
      </w:r>
      <w:r w:rsidRPr="00C30304">
        <w:rPr>
          <w:rFonts w:hint="eastAsia"/>
        </w:rPr>
        <w:t>45</w:t>
      </w:r>
      <w:r w:rsidRPr="00C30304">
        <w:rPr>
          <w:rFonts w:hint="eastAsia"/>
        </w:rPr>
        <w:t>：</w:t>
      </w:r>
      <w:r w:rsidRPr="00C30304">
        <w:rPr>
          <w:rFonts w:hint="eastAsia"/>
        </w:rPr>
        <w:t>25321</w:t>
      </w:r>
    </w:p>
    <w:p w:rsidR="0046211F" w:rsidRPr="00C30304" w:rsidRDefault="0046211F" w:rsidP="0046211F">
      <w:r w:rsidRPr="00C30304">
        <w:t>&lt;i&gt; Why can't we talk about it?&lt;/i&gt;</w:t>
      </w:r>
    </w:p>
    <w:p w:rsidR="0046211F" w:rsidRPr="00C30304" w:rsidRDefault="0046211F" w:rsidP="0046211F">
      <w:r w:rsidRPr="00C30304">
        <w:rPr>
          <w:rFonts w:hint="eastAsia"/>
        </w:rPr>
        <w:t>为什么我们不能谈论它呢？</w:t>
      </w:r>
    </w:p>
    <w:p w:rsidR="0046211F" w:rsidRPr="00C30304" w:rsidRDefault="0046211F" w:rsidP="0046211F"/>
    <w:p w:rsidR="0046211F" w:rsidRPr="00C30304" w:rsidRDefault="0046211F" w:rsidP="0046211F">
      <w:r w:rsidRPr="00C30304">
        <w:t>836</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25823 - &gt; 00</w:t>
      </w:r>
      <w:r w:rsidRPr="00C30304">
        <w:rPr>
          <w:rFonts w:hint="eastAsia"/>
        </w:rPr>
        <w:t>：</w:t>
      </w:r>
      <w:r w:rsidRPr="00C30304">
        <w:rPr>
          <w:rFonts w:hint="eastAsia"/>
        </w:rPr>
        <w:t>45</w:t>
      </w:r>
      <w:r w:rsidRPr="00C30304">
        <w:rPr>
          <w:rFonts w:hint="eastAsia"/>
        </w:rPr>
        <w:t>：</w:t>
      </w:r>
      <w:r w:rsidRPr="00C30304">
        <w:rPr>
          <w:rFonts w:hint="eastAsia"/>
        </w:rPr>
        <w:t>27190</w:t>
      </w:r>
    </w:p>
    <w:p w:rsidR="0046211F" w:rsidRPr="00C30304" w:rsidRDefault="0046211F" w:rsidP="0046211F">
      <w:r w:rsidRPr="00C30304">
        <w:t>&lt;i&gt; It's a covert operation.&lt;/i&gt;</w:t>
      </w:r>
    </w:p>
    <w:p w:rsidR="0046211F" w:rsidRPr="00C30304" w:rsidRDefault="0046211F" w:rsidP="0046211F">
      <w:r w:rsidRPr="00C30304">
        <w:rPr>
          <w:rFonts w:hint="eastAsia"/>
        </w:rPr>
        <w:t>因为这是一个秘密行动。</w:t>
      </w:r>
    </w:p>
    <w:p w:rsidR="0046211F" w:rsidRPr="00C30304" w:rsidRDefault="0046211F" w:rsidP="0046211F"/>
    <w:p w:rsidR="0046211F" w:rsidRPr="00C30304" w:rsidRDefault="0046211F" w:rsidP="0046211F">
      <w:r w:rsidRPr="00C30304">
        <w:t>837</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27,192 - &gt; 00</w:t>
      </w:r>
      <w:r w:rsidRPr="00C30304">
        <w:rPr>
          <w:rFonts w:hint="eastAsia"/>
        </w:rPr>
        <w:t>：</w:t>
      </w:r>
      <w:r w:rsidRPr="00C30304">
        <w:rPr>
          <w:rFonts w:hint="eastAsia"/>
        </w:rPr>
        <w:t>45</w:t>
      </w:r>
      <w:r w:rsidRPr="00C30304">
        <w:rPr>
          <w:rFonts w:hint="eastAsia"/>
        </w:rPr>
        <w:t>：</w:t>
      </w:r>
      <w:r w:rsidRPr="00C30304">
        <w:rPr>
          <w:rFonts w:hint="eastAsia"/>
        </w:rPr>
        <w:t>28991</w:t>
      </w:r>
    </w:p>
    <w:p w:rsidR="0046211F" w:rsidRPr="00C30304" w:rsidRDefault="0046211F" w:rsidP="0046211F">
      <w:r w:rsidRPr="00C30304">
        <w:t>Gibney:&lt;i&gt; Not anymore.&lt;/i&gt;</w:t>
      </w:r>
    </w:p>
    <w:p w:rsidR="0046211F" w:rsidRPr="00C30304" w:rsidRDefault="0046211F" w:rsidP="0046211F">
      <w:r w:rsidRPr="00C30304">
        <w:rPr>
          <w:rFonts w:hint="eastAsia"/>
        </w:rPr>
        <w:t>吉布尼：现在不一样了。</w:t>
      </w:r>
    </w:p>
    <w:p w:rsidR="0046211F" w:rsidRPr="00C30304" w:rsidRDefault="0046211F" w:rsidP="0046211F"/>
    <w:p w:rsidR="0046211F" w:rsidRPr="00C30304" w:rsidRDefault="0046211F" w:rsidP="0046211F">
      <w:r w:rsidRPr="00C30304">
        <w:t>838</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28993 - &gt; 00</w:t>
      </w:r>
      <w:r w:rsidRPr="00C30304">
        <w:rPr>
          <w:rFonts w:hint="eastAsia"/>
        </w:rPr>
        <w:t>：</w:t>
      </w:r>
      <w:r w:rsidRPr="00C30304">
        <w:rPr>
          <w:rFonts w:hint="eastAsia"/>
        </w:rPr>
        <w:t>45</w:t>
      </w:r>
      <w:r w:rsidRPr="00C30304">
        <w:rPr>
          <w:rFonts w:hint="eastAsia"/>
        </w:rPr>
        <w:t>：</w:t>
      </w:r>
      <w:r w:rsidRPr="00C30304">
        <w:rPr>
          <w:rFonts w:hint="eastAsia"/>
        </w:rPr>
        <w:t>31294</w:t>
      </w:r>
    </w:p>
    <w:p w:rsidR="0046211F" w:rsidRPr="00C30304" w:rsidRDefault="0046211F" w:rsidP="0046211F">
      <w:r w:rsidRPr="00C30304">
        <w:t>&lt;i&gt; I mean, we know what happened,&lt;/i&gt;</w:t>
      </w:r>
    </w:p>
    <w:p w:rsidR="0046211F" w:rsidRPr="00C30304" w:rsidRDefault="0046211F" w:rsidP="0046211F">
      <w:r w:rsidRPr="00C30304">
        <w:t>&lt;i&gt; we know who did it.&lt;/i&gt;</w:t>
      </w:r>
    </w:p>
    <w:p w:rsidR="0046211F" w:rsidRPr="00C30304" w:rsidRDefault="0046211F" w:rsidP="0046211F">
      <w:r w:rsidRPr="00C30304">
        <w:rPr>
          <w:rFonts w:hint="eastAsia"/>
        </w:rPr>
        <w:t>我的意思是，我们知道发生了什么，</w:t>
      </w:r>
    </w:p>
    <w:p w:rsidR="0046211F" w:rsidRPr="00C30304" w:rsidRDefault="0046211F" w:rsidP="0046211F">
      <w:r w:rsidRPr="00C30304">
        <w:rPr>
          <w:rFonts w:hint="eastAsia"/>
        </w:rPr>
        <w:t>我们知道这是谁做的。</w:t>
      </w:r>
    </w:p>
    <w:p w:rsidR="0046211F" w:rsidRPr="00C30304" w:rsidRDefault="0046211F" w:rsidP="0046211F"/>
    <w:p w:rsidR="0046211F" w:rsidRPr="00C30304" w:rsidRDefault="0046211F" w:rsidP="0046211F">
      <w:r w:rsidRPr="00C30304">
        <w:t>839</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31528 - &gt; 00</w:t>
      </w:r>
      <w:r w:rsidRPr="00C30304">
        <w:rPr>
          <w:rFonts w:hint="eastAsia"/>
        </w:rPr>
        <w:t>：</w:t>
      </w:r>
      <w:r w:rsidRPr="00C30304">
        <w:rPr>
          <w:rFonts w:hint="eastAsia"/>
        </w:rPr>
        <w:t>45</w:t>
      </w:r>
      <w:r w:rsidRPr="00C30304">
        <w:rPr>
          <w:rFonts w:hint="eastAsia"/>
        </w:rPr>
        <w:t>：</w:t>
      </w:r>
      <w:r w:rsidRPr="00C30304">
        <w:rPr>
          <w:rFonts w:hint="eastAsia"/>
        </w:rPr>
        <w:t>34230</w:t>
      </w:r>
    </w:p>
    <w:p w:rsidR="0046211F" w:rsidRPr="00C30304" w:rsidRDefault="0046211F" w:rsidP="0046211F">
      <w:r w:rsidRPr="00C30304">
        <w:t>&lt;i&gt; Well, maybe you don't know&lt;/i&gt;</w:t>
      </w:r>
    </w:p>
    <w:p w:rsidR="0046211F" w:rsidRPr="00C30304" w:rsidRDefault="0046211F" w:rsidP="0046211F">
      <w:r w:rsidRPr="00C30304">
        <w:t>&lt;i&gt; as much as you think you know.&lt;/i&gt;</w:t>
      </w:r>
    </w:p>
    <w:p w:rsidR="0046211F" w:rsidRPr="00C30304" w:rsidRDefault="0046211F" w:rsidP="0046211F">
      <w:r w:rsidRPr="00C30304">
        <w:rPr>
          <w:rFonts w:hint="eastAsia"/>
        </w:rPr>
        <w:t>好的，也许正如你所知道的那样你并不知道。</w:t>
      </w:r>
    </w:p>
    <w:p w:rsidR="0046211F" w:rsidRPr="00C30304" w:rsidRDefault="0046211F" w:rsidP="0046211F"/>
    <w:p w:rsidR="0046211F" w:rsidRPr="00C30304" w:rsidRDefault="0046211F" w:rsidP="0046211F">
      <w:r w:rsidRPr="00C30304">
        <w:t>840</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35032 - &gt; 00</w:t>
      </w:r>
      <w:r w:rsidRPr="00C30304">
        <w:rPr>
          <w:rFonts w:hint="eastAsia"/>
        </w:rPr>
        <w:t>：</w:t>
      </w:r>
      <w:r w:rsidRPr="00C30304">
        <w:rPr>
          <w:rFonts w:hint="eastAsia"/>
        </w:rPr>
        <w:t>45</w:t>
      </w:r>
      <w:r w:rsidRPr="00C30304">
        <w:rPr>
          <w:rFonts w:hint="eastAsia"/>
        </w:rPr>
        <w:t>：</w:t>
      </w:r>
      <w:r w:rsidRPr="00C30304">
        <w:rPr>
          <w:rFonts w:hint="eastAsia"/>
        </w:rPr>
        <w:t>37600</w:t>
      </w:r>
    </w:p>
    <w:p w:rsidR="0046211F" w:rsidRPr="00C30304" w:rsidRDefault="0046211F" w:rsidP="0046211F">
      <w:r w:rsidRPr="00C30304">
        <w:t>Gibney:&lt;i&gt; Well, I'm talking to you&lt;/i&gt;</w:t>
      </w:r>
    </w:p>
    <w:p w:rsidR="0046211F" w:rsidRPr="00C30304" w:rsidRDefault="0046211F" w:rsidP="0046211F">
      <w:r w:rsidRPr="00C30304">
        <w:t>&lt;i&gt; because I want to&lt;/i&gt;</w:t>
      </w:r>
    </w:p>
    <w:p w:rsidR="0046211F" w:rsidRPr="00C30304" w:rsidRDefault="0046211F" w:rsidP="0046211F">
      <w:r w:rsidRPr="00C30304">
        <w:rPr>
          <w:rFonts w:hint="eastAsia"/>
        </w:rPr>
        <w:t>吉布尼：嗯，我跟你聊天是因为我想</w:t>
      </w:r>
    </w:p>
    <w:p w:rsidR="0046211F" w:rsidRPr="00C30304" w:rsidRDefault="0046211F" w:rsidP="0046211F"/>
    <w:p w:rsidR="0046211F" w:rsidRPr="00C30304" w:rsidRDefault="0046211F" w:rsidP="0046211F">
      <w:r w:rsidRPr="00C30304">
        <w:t>841</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37602 - &gt; 00</w:t>
      </w:r>
      <w:r w:rsidRPr="00C30304">
        <w:rPr>
          <w:rFonts w:hint="eastAsia"/>
        </w:rPr>
        <w:t>：</w:t>
      </w:r>
      <w:r w:rsidRPr="00C30304">
        <w:rPr>
          <w:rFonts w:hint="eastAsia"/>
        </w:rPr>
        <w:t>45</w:t>
      </w:r>
      <w:r w:rsidRPr="00C30304">
        <w:rPr>
          <w:rFonts w:hint="eastAsia"/>
        </w:rPr>
        <w:t>：</w:t>
      </w:r>
      <w:r w:rsidRPr="00C30304">
        <w:rPr>
          <w:rFonts w:hint="eastAsia"/>
        </w:rPr>
        <w:t>39001</w:t>
      </w:r>
    </w:p>
    <w:p w:rsidR="0046211F" w:rsidRPr="00C30304" w:rsidRDefault="0046211F" w:rsidP="0046211F">
      <w:r w:rsidRPr="00C30304">
        <w:t>&lt;i&gt; get the story right.&lt;/i&gt;</w:t>
      </w:r>
    </w:p>
    <w:p w:rsidR="0046211F" w:rsidRPr="00C30304" w:rsidRDefault="0046211F" w:rsidP="0046211F">
      <w:r w:rsidRPr="00C30304">
        <w:rPr>
          <w:rFonts w:hint="eastAsia"/>
        </w:rPr>
        <w:t>获得故事的版权。</w:t>
      </w:r>
    </w:p>
    <w:p w:rsidR="0046211F" w:rsidRPr="00C30304" w:rsidRDefault="0046211F" w:rsidP="0046211F"/>
    <w:p w:rsidR="0046211F" w:rsidRPr="00C30304" w:rsidRDefault="0046211F" w:rsidP="0046211F">
      <w:r w:rsidRPr="00C30304">
        <w:lastRenderedPageBreak/>
        <w:t>842</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39003 - &gt; 00</w:t>
      </w:r>
      <w:r w:rsidRPr="00C30304">
        <w:rPr>
          <w:rFonts w:hint="eastAsia"/>
        </w:rPr>
        <w:t>：</w:t>
      </w:r>
      <w:r w:rsidRPr="00C30304">
        <w:rPr>
          <w:rFonts w:hint="eastAsia"/>
        </w:rPr>
        <w:t>45</w:t>
      </w:r>
      <w:r w:rsidRPr="00C30304">
        <w:rPr>
          <w:rFonts w:hint="eastAsia"/>
        </w:rPr>
        <w:t>：</w:t>
      </w:r>
      <w:r w:rsidRPr="00C30304">
        <w:rPr>
          <w:rFonts w:hint="eastAsia"/>
        </w:rPr>
        <w:t>40737</w:t>
      </w:r>
    </w:p>
    <w:p w:rsidR="0046211F" w:rsidRPr="00C30304" w:rsidRDefault="0046211F" w:rsidP="0046211F">
      <w:r w:rsidRPr="00C30304">
        <w:t>&lt;i&gt; Well, that's the same reason&lt;/i&gt;</w:t>
      </w:r>
    </w:p>
    <w:p w:rsidR="0046211F" w:rsidRPr="00C30304" w:rsidRDefault="0046211F" w:rsidP="0046211F">
      <w:r w:rsidRPr="00C30304">
        <w:t>&lt;i&gt; I'm talking to you.&lt;/i&gt;</w:t>
      </w:r>
    </w:p>
    <w:p w:rsidR="0046211F" w:rsidRPr="00C30304" w:rsidRDefault="0046211F" w:rsidP="0046211F">
      <w:r w:rsidRPr="00C30304">
        <w:rPr>
          <w:rFonts w:hint="eastAsia"/>
        </w:rPr>
        <w:t>嗯，正是同样的原因，我正和你谈着话。</w:t>
      </w:r>
    </w:p>
    <w:p w:rsidR="0046211F" w:rsidRPr="00C30304" w:rsidRDefault="0046211F" w:rsidP="0046211F"/>
    <w:p w:rsidR="0046211F" w:rsidRPr="00C30304" w:rsidRDefault="0046211F" w:rsidP="0046211F">
      <w:r w:rsidRPr="00C30304">
        <w:t>843</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43207 - &gt; 00</w:t>
      </w:r>
      <w:r w:rsidRPr="00C30304">
        <w:rPr>
          <w:rFonts w:hint="eastAsia"/>
        </w:rPr>
        <w:t>：</w:t>
      </w:r>
      <w:r w:rsidRPr="00C30304">
        <w:rPr>
          <w:rFonts w:hint="eastAsia"/>
        </w:rPr>
        <w:t>45</w:t>
      </w:r>
      <w:r w:rsidRPr="00C30304">
        <w:rPr>
          <w:rFonts w:hint="eastAsia"/>
        </w:rPr>
        <w:t>：</w:t>
      </w:r>
      <w:r w:rsidRPr="00C30304">
        <w:rPr>
          <w:rFonts w:hint="eastAsia"/>
        </w:rPr>
        <w:t>45007</w:t>
      </w:r>
    </w:p>
    <w:p w:rsidR="0046211F" w:rsidRPr="00C30304" w:rsidRDefault="0046211F" w:rsidP="0046211F">
      <w:r w:rsidRPr="00C30304">
        <w:t>Gibney:&lt;i&gt; Even though it's&lt;/i&gt;</w:t>
      </w:r>
    </w:p>
    <w:p w:rsidR="0046211F" w:rsidRPr="00C30304" w:rsidRDefault="0046211F" w:rsidP="0046211F">
      <w:r w:rsidRPr="00C30304">
        <w:t>&lt;i&gt; a covert operation?&lt;/i&gt;</w:t>
      </w:r>
    </w:p>
    <w:p w:rsidR="0046211F" w:rsidRPr="00C30304" w:rsidRDefault="0046211F" w:rsidP="0046211F">
      <w:r w:rsidRPr="00C30304">
        <w:rPr>
          <w:rFonts w:hint="eastAsia"/>
        </w:rPr>
        <w:t>吉布尼：尽管这是秘密行动？</w:t>
      </w:r>
    </w:p>
    <w:p w:rsidR="0046211F" w:rsidRPr="00C30304" w:rsidRDefault="0046211F" w:rsidP="0046211F"/>
    <w:p w:rsidR="0046211F" w:rsidRPr="00C30304" w:rsidRDefault="0046211F" w:rsidP="0046211F">
      <w:r w:rsidRPr="00C30304">
        <w:t>844</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46043 - &gt; 00</w:t>
      </w:r>
      <w:r w:rsidRPr="00C30304">
        <w:rPr>
          <w:rFonts w:hint="eastAsia"/>
        </w:rPr>
        <w:t>：</w:t>
      </w:r>
      <w:r w:rsidRPr="00C30304">
        <w:rPr>
          <w:rFonts w:hint="eastAsia"/>
        </w:rPr>
        <w:t>45</w:t>
      </w:r>
      <w:r w:rsidRPr="00C30304">
        <w:rPr>
          <w:rFonts w:hint="eastAsia"/>
        </w:rPr>
        <w:t>：</w:t>
      </w:r>
      <w:r w:rsidRPr="00C30304">
        <w:rPr>
          <w:rFonts w:hint="eastAsia"/>
        </w:rPr>
        <w:t>49879</w:t>
      </w:r>
    </w:p>
    <w:p w:rsidR="0046211F" w:rsidRPr="00C30304" w:rsidRDefault="0046211F" w:rsidP="0046211F">
      <w:r w:rsidRPr="00C30304">
        <w:t>&lt;i&gt; Look, this is not&lt;/i&gt;</w:t>
      </w:r>
    </w:p>
    <w:p w:rsidR="0046211F" w:rsidRPr="00C30304" w:rsidRDefault="0046211F" w:rsidP="0046211F">
      <w:r w:rsidRPr="00C30304">
        <w:t>&lt;i&gt; a snowden kind of thing, okay?&lt;/i&gt;</w:t>
      </w:r>
    </w:p>
    <w:p w:rsidR="0046211F" w:rsidRPr="00C30304" w:rsidRDefault="0046211F" w:rsidP="0046211F">
      <w:r w:rsidRPr="00C30304">
        <w:rPr>
          <w:rFonts w:hint="eastAsia"/>
        </w:rPr>
        <w:t>你看，这并不是斯诺登一类的事情，好吗？</w:t>
      </w:r>
    </w:p>
    <w:p w:rsidR="0046211F" w:rsidRPr="00C30304" w:rsidRDefault="0046211F" w:rsidP="0046211F"/>
    <w:p w:rsidR="0046211F" w:rsidRPr="00C30304" w:rsidRDefault="0046211F" w:rsidP="0046211F">
      <w:r w:rsidRPr="00C30304">
        <w:t>845</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49881 - &gt; 00</w:t>
      </w:r>
      <w:r w:rsidRPr="00C30304">
        <w:rPr>
          <w:rFonts w:hint="eastAsia"/>
        </w:rPr>
        <w:t>：</w:t>
      </w:r>
      <w:r w:rsidRPr="00C30304">
        <w:rPr>
          <w:rFonts w:hint="eastAsia"/>
        </w:rPr>
        <w:t>45</w:t>
      </w:r>
      <w:r w:rsidRPr="00C30304">
        <w:rPr>
          <w:rFonts w:hint="eastAsia"/>
        </w:rPr>
        <w:t>：</w:t>
      </w:r>
      <w:r w:rsidRPr="00C30304">
        <w:rPr>
          <w:rFonts w:hint="eastAsia"/>
        </w:rPr>
        <w:t>51214</w:t>
      </w:r>
    </w:p>
    <w:p w:rsidR="0046211F" w:rsidRPr="00C30304" w:rsidRDefault="0046211F" w:rsidP="0046211F">
      <w:r w:rsidRPr="00C30304">
        <w:t>&lt;i&gt; I think what he did&lt;/i&gt;</w:t>
      </w:r>
    </w:p>
    <w:p w:rsidR="0046211F" w:rsidRPr="00C30304" w:rsidRDefault="0046211F" w:rsidP="0046211F">
      <w:r w:rsidRPr="00C30304">
        <w:t>&lt;i&gt; was wrong.&lt;/i&gt;</w:t>
      </w:r>
    </w:p>
    <w:p w:rsidR="0046211F" w:rsidRPr="00C30304" w:rsidRDefault="0046211F" w:rsidP="0046211F">
      <w:r w:rsidRPr="00C30304">
        <w:rPr>
          <w:rFonts w:hint="eastAsia"/>
        </w:rPr>
        <w:t>我觉得他做的事情是错的。</w:t>
      </w:r>
    </w:p>
    <w:p w:rsidR="0046211F" w:rsidRPr="00C30304" w:rsidRDefault="0046211F" w:rsidP="0046211F"/>
    <w:p w:rsidR="0046211F" w:rsidRPr="00C30304" w:rsidRDefault="0046211F" w:rsidP="0046211F">
      <w:r w:rsidRPr="00C30304">
        <w:t>846</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51216 - &gt; 00</w:t>
      </w:r>
      <w:r w:rsidRPr="00C30304">
        <w:rPr>
          <w:rFonts w:hint="eastAsia"/>
        </w:rPr>
        <w:t>：</w:t>
      </w:r>
      <w:r w:rsidRPr="00C30304">
        <w:rPr>
          <w:rFonts w:hint="eastAsia"/>
        </w:rPr>
        <w:t>45</w:t>
      </w:r>
      <w:r w:rsidRPr="00C30304">
        <w:rPr>
          <w:rFonts w:hint="eastAsia"/>
        </w:rPr>
        <w:t>：</w:t>
      </w:r>
      <w:r w:rsidRPr="00C30304">
        <w:rPr>
          <w:rFonts w:hint="eastAsia"/>
        </w:rPr>
        <w:t>54350</w:t>
      </w:r>
    </w:p>
    <w:p w:rsidR="0046211F" w:rsidRPr="00C30304" w:rsidRDefault="0046211F" w:rsidP="0046211F">
      <w:r w:rsidRPr="00C30304">
        <w:t>&lt;i&gt; He went too far.&lt;/i&gt;</w:t>
      </w:r>
    </w:p>
    <w:p w:rsidR="0046211F" w:rsidRPr="00C30304" w:rsidRDefault="0046211F" w:rsidP="0046211F">
      <w:r w:rsidRPr="00C30304">
        <w:t>&lt;i&gt; He gave away too much.&lt;/i&gt;</w:t>
      </w:r>
    </w:p>
    <w:p w:rsidR="0046211F" w:rsidRPr="00C30304" w:rsidRDefault="0046211F" w:rsidP="0046211F">
      <w:r w:rsidRPr="00C30304">
        <w:rPr>
          <w:rFonts w:hint="eastAsia"/>
        </w:rPr>
        <w:t>他走的太远了。</w:t>
      </w:r>
    </w:p>
    <w:p w:rsidR="0046211F" w:rsidRPr="00C30304" w:rsidRDefault="0046211F" w:rsidP="0046211F">
      <w:r w:rsidRPr="00C30304">
        <w:rPr>
          <w:rFonts w:hint="eastAsia"/>
        </w:rPr>
        <w:t>他一语道破太多了。</w:t>
      </w:r>
    </w:p>
    <w:p w:rsidR="0046211F" w:rsidRPr="00C30304" w:rsidRDefault="0046211F" w:rsidP="0046211F"/>
    <w:p w:rsidR="0046211F" w:rsidRPr="00C30304" w:rsidRDefault="0046211F" w:rsidP="0046211F">
      <w:r w:rsidRPr="00C30304">
        <w:t>847</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54852 - &gt; 00</w:t>
      </w:r>
      <w:r w:rsidRPr="00C30304">
        <w:rPr>
          <w:rFonts w:hint="eastAsia"/>
        </w:rPr>
        <w:t>：</w:t>
      </w:r>
      <w:r w:rsidRPr="00C30304">
        <w:rPr>
          <w:rFonts w:hint="eastAsia"/>
        </w:rPr>
        <w:t>45</w:t>
      </w:r>
      <w:r w:rsidRPr="00C30304">
        <w:rPr>
          <w:rFonts w:hint="eastAsia"/>
        </w:rPr>
        <w:t>：</w:t>
      </w:r>
      <w:r w:rsidRPr="00C30304">
        <w:rPr>
          <w:rFonts w:hint="eastAsia"/>
        </w:rPr>
        <w:t>56853</w:t>
      </w:r>
    </w:p>
    <w:p w:rsidR="0046211F" w:rsidRPr="00C30304" w:rsidRDefault="0046211F" w:rsidP="0046211F">
      <w:r w:rsidRPr="00C30304">
        <w:t>&lt;i&gt; Unlike snowden,&lt;/i&gt;</w:t>
      </w:r>
    </w:p>
    <w:p w:rsidR="0046211F" w:rsidRPr="00C30304" w:rsidRDefault="0046211F" w:rsidP="0046211F">
      <w:r w:rsidRPr="00C30304">
        <w:t>&lt;i&gt; who was a contractor,&lt;/i&gt;</w:t>
      </w:r>
    </w:p>
    <w:p w:rsidR="0046211F" w:rsidRPr="00C30304" w:rsidRDefault="0046211F" w:rsidP="0046211F">
      <w:r w:rsidRPr="00C30304">
        <w:rPr>
          <w:rFonts w:hint="eastAsia"/>
        </w:rPr>
        <w:t>与斯诺登不同，</w:t>
      </w:r>
    </w:p>
    <w:p w:rsidR="0046211F" w:rsidRPr="00C30304" w:rsidRDefault="0046211F" w:rsidP="0046211F">
      <w:r w:rsidRPr="00C30304">
        <w:rPr>
          <w:rFonts w:hint="eastAsia"/>
        </w:rPr>
        <w:t>谁是立约人，</w:t>
      </w:r>
    </w:p>
    <w:p w:rsidR="0046211F" w:rsidRPr="00C30304" w:rsidRDefault="0046211F" w:rsidP="0046211F"/>
    <w:p w:rsidR="0046211F" w:rsidRPr="00C30304" w:rsidRDefault="0046211F" w:rsidP="0046211F">
      <w:r w:rsidRPr="00C30304">
        <w:t>848</w:t>
      </w:r>
    </w:p>
    <w:p w:rsidR="0046211F" w:rsidRPr="00C30304" w:rsidRDefault="0046211F" w:rsidP="0046211F">
      <w:r w:rsidRPr="00C30304">
        <w:rPr>
          <w:rFonts w:hint="eastAsia"/>
        </w:rPr>
        <w:t>00</w:t>
      </w:r>
      <w:r w:rsidRPr="00C30304">
        <w:rPr>
          <w:rFonts w:hint="eastAsia"/>
        </w:rPr>
        <w:t>：</w:t>
      </w:r>
      <w:r w:rsidRPr="00C30304">
        <w:rPr>
          <w:rFonts w:hint="eastAsia"/>
        </w:rPr>
        <w:t>45</w:t>
      </w:r>
      <w:r w:rsidRPr="00C30304">
        <w:rPr>
          <w:rFonts w:hint="eastAsia"/>
        </w:rPr>
        <w:t>：</w:t>
      </w:r>
      <w:r w:rsidRPr="00C30304">
        <w:rPr>
          <w:rFonts w:hint="eastAsia"/>
        </w:rPr>
        <w:t>56855 - &gt; 00</w:t>
      </w:r>
      <w:r w:rsidRPr="00C30304">
        <w:rPr>
          <w:rFonts w:hint="eastAsia"/>
        </w:rPr>
        <w:t>：</w:t>
      </w:r>
      <w:r w:rsidRPr="00C30304">
        <w:rPr>
          <w:rFonts w:hint="eastAsia"/>
        </w:rPr>
        <w:t>45</w:t>
      </w:r>
      <w:r w:rsidRPr="00C30304">
        <w:rPr>
          <w:rFonts w:hint="eastAsia"/>
        </w:rPr>
        <w:t>：</w:t>
      </w:r>
      <w:r w:rsidRPr="00C30304">
        <w:rPr>
          <w:rFonts w:hint="eastAsia"/>
        </w:rPr>
        <w:t>58621</w:t>
      </w:r>
    </w:p>
    <w:p w:rsidR="0046211F" w:rsidRPr="00C30304" w:rsidRDefault="0046211F" w:rsidP="0046211F">
      <w:r w:rsidRPr="00C30304">
        <w:t>&lt;i&gt; I was in NSA.&lt;/i&gt;</w:t>
      </w:r>
    </w:p>
    <w:p w:rsidR="0046211F" w:rsidRPr="00C30304" w:rsidRDefault="0046211F" w:rsidP="0046211F">
      <w:r w:rsidRPr="00C30304">
        <w:rPr>
          <w:rFonts w:hint="eastAsia"/>
        </w:rPr>
        <w:t>我在国安局。</w:t>
      </w:r>
    </w:p>
    <w:p w:rsidR="0046211F" w:rsidRPr="00C30304" w:rsidRDefault="0046211F" w:rsidP="0046211F"/>
    <w:p w:rsidR="0046211F" w:rsidRPr="00C30304" w:rsidRDefault="0046211F" w:rsidP="0046211F">
      <w:r w:rsidRPr="00C30304">
        <w:t>849</w:t>
      </w:r>
    </w:p>
    <w:p w:rsidR="0046211F" w:rsidRPr="00C30304" w:rsidRDefault="0046211F" w:rsidP="0046211F">
      <w:r w:rsidRPr="00C30304">
        <w:rPr>
          <w:rFonts w:hint="eastAsia"/>
        </w:rPr>
        <w:lastRenderedPageBreak/>
        <w:t>00</w:t>
      </w:r>
      <w:r w:rsidRPr="00C30304">
        <w:rPr>
          <w:rFonts w:hint="eastAsia"/>
        </w:rPr>
        <w:t>：</w:t>
      </w:r>
      <w:r w:rsidRPr="00C30304">
        <w:rPr>
          <w:rFonts w:hint="eastAsia"/>
        </w:rPr>
        <w:t>45</w:t>
      </w:r>
      <w:r w:rsidRPr="00C30304">
        <w:rPr>
          <w:rFonts w:hint="eastAsia"/>
        </w:rPr>
        <w:t>：</w:t>
      </w:r>
      <w:r w:rsidRPr="00C30304">
        <w:rPr>
          <w:rFonts w:hint="eastAsia"/>
        </w:rPr>
        <w:t>59256 - &gt; 00</w:t>
      </w:r>
      <w:r w:rsidRPr="00C30304">
        <w:rPr>
          <w:rFonts w:hint="eastAsia"/>
        </w:rPr>
        <w:t>：</w:t>
      </w:r>
      <w:r w:rsidRPr="00C30304">
        <w:rPr>
          <w:rFonts w:hint="eastAsia"/>
        </w:rPr>
        <w:t>46</w:t>
      </w:r>
      <w:r w:rsidRPr="00C30304">
        <w:rPr>
          <w:rFonts w:hint="eastAsia"/>
        </w:rPr>
        <w:t>：</w:t>
      </w:r>
      <w:r w:rsidRPr="00C30304">
        <w:rPr>
          <w:rFonts w:hint="eastAsia"/>
        </w:rPr>
        <w:t>01457</w:t>
      </w:r>
    </w:p>
    <w:p w:rsidR="0046211F" w:rsidRPr="00C30304" w:rsidRDefault="0046211F" w:rsidP="0046211F">
      <w:r w:rsidRPr="00C30304">
        <w:t>&lt;i&gt; I believe in the agency,&lt;/i&gt;</w:t>
      </w:r>
    </w:p>
    <w:p w:rsidR="0046211F" w:rsidRPr="00C30304" w:rsidRDefault="0046211F" w:rsidP="0046211F">
      <w:r w:rsidRPr="00C30304">
        <w:t>&lt;i&gt;so what I'm willing to give you&lt;/i&gt;</w:t>
      </w:r>
    </w:p>
    <w:p w:rsidR="0046211F" w:rsidRPr="00C30304" w:rsidRDefault="0046211F" w:rsidP="0046211F">
      <w:r w:rsidRPr="00C30304">
        <w:rPr>
          <w:rFonts w:hint="eastAsia"/>
        </w:rPr>
        <w:t>我相信国安局，</w:t>
      </w:r>
    </w:p>
    <w:p w:rsidR="0046211F" w:rsidRPr="00C30304" w:rsidRDefault="0046211F" w:rsidP="0046211F">
      <w:r w:rsidRPr="00C30304">
        <w:rPr>
          <w:rFonts w:hint="eastAsia"/>
        </w:rPr>
        <w:t>所以我很愿意告诉你</w:t>
      </w:r>
    </w:p>
    <w:p w:rsidR="0046211F" w:rsidRPr="00C30304" w:rsidRDefault="0046211F" w:rsidP="0046211F"/>
    <w:p w:rsidR="0046211F" w:rsidRPr="00C30304" w:rsidRDefault="0046211F" w:rsidP="0046211F">
      <w:r w:rsidRPr="00C30304">
        <w:t>850</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01459 - &gt; 00</w:t>
      </w:r>
      <w:r w:rsidRPr="00C30304">
        <w:rPr>
          <w:rFonts w:hint="eastAsia"/>
        </w:rPr>
        <w:t>：</w:t>
      </w:r>
      <w:r w:rsidRPr="00C30304">
        <w:rPr>
          <w:rFonts w:hint="eastAsia"/>
        </w:rPr>
        <w:t>46</w:t>
      </w:r>
      <w:r w:rsidRPr="00C30304">
        <w:rPr>
          <w:rFonts w:hint="eastAsia"/>
        </w:rPr>
        <w:t>：</w:t>
      </w:r>
      <w:r w:rsidRPr="00C30304">
        <w:rPr>
          <w:rFonts w:hint="eastAsia"/>
        </w:rPr>
        <w:t>03092</w:t>
      </w:r>
    </w:p>
    <w:p w:rsidR="0046211F" w:rsidRPr="00C30304" w:rsidRDefault="0046211F" w:rsidP="0046211F">
      <w:r w:rsidRPr="00C30304">
        <w:t>&lt;i&gt; will be limited,&lt;/i&gt;</w:t>
      </w:r>
    </w:p>
    <w:p w:rsidR="0046211F" w:rsidRPr="00C30304" w:rsidRDefault="0046211F" w:rsidP="0046211F">
      <w:r w:rsidRPr="00C30304">
        <w:t>&lt;i&gt; but we're talking&lt;/i&gt;</w:t>
      </w:r>
    </w:p>
    <w:p w:rsidR="0046211F" w:rsidRPr="00C30304" w:rsidRDefault="0046211F" w:rsidP="0046211F">
      <w:r w:rsidRPr="00C30304">
        <w:rPr>
          <w:rFonts w:hint="eastAsia"/>
        </w:rPr>
        <w:t>即便这些是受限制的，</w:t>
      </w:r>
    </w:p>
    <w:p w:rsidR="0046211F" w:rsidRPr="00C30304" w:rsidRDefault="0046211F" w:rsidP="0046211F">
      <w:r w:rsidRPr="00C30304">
        <w:rPr>
          <w:rFonts w:hint="eastAsia"/>
        </w:rPr>
        <w:t xml:space="preserve">   </w:t>
      </w:r>
      <w:r w:rsidRPr="00C30304">
        <w:rPr>
          <w:rFonts w:hint="eastAsia"/>
        </w:rPr>
        <w:t>但我们谈论</w:t>
      </w:r>
    </w:p>
    <w:p w:rsidR="0046211F" w:rsidRPr="00C30304" w:rsidRDefault="0046211F" w:rsidP="0046211F"/>
    <w:p w:rsidR="0046211F" w:rsidRPr="00C30304" w:rsidRDefault="0046211F" w:rsidP="0046211F">
      <w:r w:rsidRPr="00C30304">
        <w:t>851</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03094 - &gt; 00</w:t>
      </w:r>
      <w:r w:rsidRPr="00C30304">
        <w:rPr>
          <w:rFonts w:hint="eastAsia"/>
        </w:rPr>
        <w:t>：</w:t>
      </w:r>
      <w:r w:rsidRPr="00C30304">
        <w:rPr>
          <w:rFonts w:hint="eastAsia"/>
        </w:rPr>
        <w:t>46</w:t>
      </w:r>
      <w:r w:rsidRPr="00C30304">
        <w:rPr>
          <w:rFonts w:hint="eastAsia"/>
        </w:rPr>
        <w:t>：</w:t>
      </w:r>
      <w:r w:rsidRPr="00C30304">
        <w:rPr>
          <w:rFonts w:hint="eastAsia"/>
        </w:rPr>
        <w:t>04927</w:t>
      </w:r>
    </w:p>
    <w:p w:rsidR="0046211F" w:rsidRPr="00C30304" w:rsidRDefault="0046211F" w:rsidP="0046211F">
      <w:r w:rsidRPr="00C30304">
        <w:t>&lt;i&gt; because everyone's getting&lt;/i&gt;</w:t>
      </w:r>
    </w:p>
    <w:p w:rsidR="0046211F" w:rsidRPr="00C30304" w:rsidRDefault="0046211F" w:rsidP="0046211F">
      <w:r w:rsidRPr="00C30304">
        <w:t>&lt;i&gt; the story wrong&lt;/i&gt;</w:t>
      </w:r>
    </w:p>
    <w:p w:rsidR="0046211F" w:rsidRPr="00C30304" w:rsidRDefault="0046211F" w:rsidP="0046211F">
      <w:r w:rsidRPr="00C30304">
        <w:rPr>
          <w:rFonts w:hint="eastAsia"/>
        </w:rPr>
        <w:t>因为每个人所听到的故事都是错的</w:t>
      </w:r>
    </w:p>
    <w:p w:rsidR="0046211F" w:rsidRPr="00C30304" w:rsidRDefault="0046211F" w:rsidP="0046211F"/>
    <w:p w:rsidR="0046211F" w:rsidRPr="00C30304" w:rsidRDefault="0046211F" w:rsidP="0046211F">
      <w:r w:rsidRPr="00C30304">
        <w:t>852</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04929 - &gt; 00</w:t>
      </w:r>
      <w:r w:rsidRPr="00C30304">
        <w:rPr>
          <w:rFonts w:hint="eastAsia"/>
        </w:rPr>
        <w:t>：</w:t>
      </w:r>
      <w:r w:rsidRPr="00C30304">
        <w:rPr>
          <w:rFonts w:hint="eastAsia"/>
        </w:rPr>
        <w:t>46</w:t>
      </w:r>
      <w:r w:rsidRPr="00C30304">
        <w:rPr>
          <w:rFonts w:hint="eastAsia"/>
        </w:rPr>
        <w:t>：</w:t>
      </w:r>
      <w:r w:rsidRPr="00C30304">
        <w:rPr>
          <w:rFonts w:hint="eastAsia"/>
        </w:rPr>
        <w:t>06529</w:t>
      </w:r>
    </w:p>
    <w:p w:rsidR="0046211F" w:rsidRPr="00C30304" w:rsidRDefault="0046211F" w:rsidP="0046211F">
      <w:r w:rsidRPr="00C30304">
        <w:t>&lt;i&gt; and we have to get it right.&lt;/i&gt;</w:t>
      </w:r>
    </w:p>
    <w:p w:rsidR="0046211F" w:rsidRPr="00C30304" w:rsidRDefault="0046211F" w:rsidP="0046211F">
      <w:r w:rsidRPr="00C30304">
        <w:rPr>
          <w:rFonts w:hint="eastAsia"/>
        </w:rPr>
        <w:t>我们有权利知道它。</w:t>
      </w:r>
    </w:p>
    <w:p w:rsidR="0046211F" w:rsidRPr="00C30304" w:rsidRDefault="0046211F" w:rsidP="0046211F"/>
    <w:p w:rsidR="0046211F" w:rsidRPr="00C30304" w:rsidRDefault="0046211F" w:rsidP="0046211F">
      <w:r w:rsidRPr="00C30304">
        <w:t>853</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06531 - &gt; 00</w:t>
      </w:r>
      <w:r w:rsidRPr="00C30304">
        <w:rPr>
          <w:rFonts w:hint="eastAsia"/>
        </w:rPr>
        <w:t>：</w:t>
      </w:r>
      <w:r w:rsidRPr="00C30304">
        <w:rPr>
          <w:rFonts w:hint="eastAsia"/>
        </w:rPr>
        <w:t>46</w:t>
      </w:r>
      <w:r w:rsidRPr="00C30304">
        <w:rPr>
          <w:rFonts w:hint="eastAsia"/>
        </w:rPr>
        <w:t>：</w:t>
      </w:r>
      <w:r w:rsidRPr="00C30304">
        <w:rPr>
          <w:rFonts w:hint="eastAsia"/>
        </w:rPr>
        <w:t>08297</w:t>
      </w:r>
    </w:p>
    <w:p w:rsidR="0046211F" w:rsidRPr="00C30304" w:rsidRDefault="0046211F" w:rsidP="0046211F">
      <w:r w:rsidRPr="00C30304">
        <w:t>&lt;i&gt; We have to understand&lt;/i&gt;</w:t>
      </w:r>
    </w:p>
    <w:p w:rsidR="0046211F" w:rsidRPr="00C30304" w:rsidRDefault="0046211F" w:rsidP="0046211F">
      <w:r w:rsidRPr="00C30304">
        <w:t>&lt;i&gt; these new weapons.&lt;/i&gt;</w:t>
      </w:r>
    </w:p>
    <w:p w:rsidR="0046211F" w:rsidRPr="00C30304" w:rsidRDefault="0046211F" w:rsidP="0046211F">
      <w:r w:rsidRPr="00C30304">
        <w:rPr>
          <w:rFonts w:hint="eastAsia"/>
        </w:rPr>
        <w:t>我们必须了解这些新式武器。</w:t>
      </w:r>
    </w:p>
    <w:p w:rsidR="0046211F" w:rsidRPr="00C30304" w:rsidRDefault="0046211F" w:rsidP="0046211F"/>
    <w:p w:rsidR="0046211F" w:rsidRPr="00C30304" w:rsidRDefault="0046211F" w:rsidP="0046211F">
      <w:r w:rsidRPr="00C30304">
        <w:t>854</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08299 - &gt; 00</w:t>
      </w:r>
      <w:r w:rsidRPr="00C30304">
        <w:rPr>
          <w:rFonts w:hint="eastAsia"/>
        </w:rPr>
        <w:t>：</w:t>
      </w:r>
      <w:r w:rsidRPr="00C30304">
        <w:rPr>
          <w:rFonts w:hint="eastAsia"/>
        </w:rPr>
        <w:t>46</w:t>
      </w:r>
      <w:r w:rsidRPr="00C30304">
        <w:rPr>
          <w:rFonts w:hint="eastAsia"/>
        </w:rPr>
        <w:t>：</w:t>
      </w:r>
      <w:r w:rsidRPr="00C30304">
        <w:rPr>
          <w:rFonts w:hint="eastAsia"/>
        </w:rPr>
        <w:t>09565</w:t>
      </w:r>
    </w:p>
    <w:p w:rsidR="0046211F" w:rsidRPr="00C30304" w:rsidRDefault="0046211F" w:rsidP="0046211F">
      <w:r w:rsidRPr="00C30304">
        <w:t>&lt;i&gt; The stakes are too high.&lt;/i&gt;</w:t>
      </w:r>
    </w:p>
    <w:p w:rsidR="0046211F" w:rsidRPr="00C30304" w:rsidRDefault="0046211F" w:rsidP="0046211F">
      <w:r w:rsidRPr="00C30304">
        <w:rPr>
          <w:rFonts w:hint="eastAsia"/>
        </w:rPr>
        <w:t>赌注太高。</w:t>
      </w:r>
    </w:p>
    <w:p w:rsidR="0046211F" w:rsidRPr="00C30304" w:rsidRDefault="0046211F" w:rsidP="0046211F"/>
    <w:p w:rsidR="0046211F" w:rsidRPr="00C30304" w:rsidRDefault="0046211F" w:rsidP="0046211F">
      <w:r w:rsidRPr="00C30304">
        <w:t>855</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09567 - &gt; 00</w:t>
      </w:r>
      <w:r w:rsidRPr="00C30304">
        <w:rPr>
          <w:rFonts w:hint="eastAsia"/>
        </w:rPr>
        <w:t>：</w:t>
      </w:r>
      <w:r w:rsidRPr="00C30304">
        <w:rPr>
          <w:rFonts w:hint="eastAsia"/>
        </w:rPr>
        <w:t>46</w:t>
      </w:r>
      <w:r w:rsidRPr="00C30304">
        <w:rPr>
          <w:rFonts w:hint="eastAsia"/>
        </w:rPr>
        <w:t>：</w:t>
      </w:r>
      <w:r w:rsidRPr="00C30304">
        <w:rPr>
          <w:rFonts w:hint="eastAsia"/>
        </w:rPr>
        <w:t>10867</w:t>
      </w:r>
    </w:p>
    <w:p w:rsidR="0046211F" w:rsidRPr="00C30304" w:rsidRDefault="0046211F" w:rsidP="0046211F">
      <w:r w:rsidRPr="00C30304">
        <w:t>Gibney:&lt;i&gt; What do you mean?&lt;/i&gt;</w:t>
      </w:r>
    </w:p>
    <w:p w:rsidR="0046211F" w:rsidRPr="00C30304" w:rsidRDefault="0046211F" w:rsidP="0046211F">
      <w:r w:rsidRPr="00C30304">
        <w:rPr>
          <w:rFonts w:hint="eastAsia"/>
        </w:rPr>
        <w:t>吉布尼：你这是什么意思？</w:t>
      </w:r>
    </w:p>
    <w:p w:rsidR="0046211F" w:rsidRPr="00C30304" w:rsidRDefault="0046211F" w:rsidP="0046211F"/>
    <w:p w:rsidR="0046211F" w:rsidRPr="00C30304" w:rsidRDefault="0046211F" w:rsidP="0046211F">
      <w:r w:rsidRPr="00C30304">
        <w:t>856</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12970 - &gt; 00</w:t>
      </w:r>
      <w:r w:rsidRPr="00C30304">
        <w:rPr>
          <w:rFonts w:hint="eastAsia"/>
        </w:rPr>
        <w:t>：</w:t>
      </w:r>
      <w:r w:rsidRPr="00C30304">
        <w:rPr>
          <w:rFonts w:hint="eastAsia"/>
        </w:rPr>
        <w:t>46</w:t>
      </w:r>
      <w:r w:rsidRPr="00C30304">
        <w:rPr>
          <w:rFonts w:hint="eastAsia"/>
        </w:rPr>
        <w:t>：</w:t>
      </w:r>
      <w:r w:rsidRPr="00C30304">
        <w:rPr>
          <w:rFonts w:hint="eastAsia"/>
        </w:rPr>
        <w:t>149??37</w:t>
      </w:r>
    </w:p>
    <w:p w:rsidR="0046211F" w:rsidRPr="00C30304" w:rsidRDefault="0046211F" w:rsidP="0046211F">
      <w:r w:rsidRPr="00C30304">
        <w:t>&lt;i&gt; We did stuxnet.&lt;/i&gt;</w:t>
      </w:r>
    </w:p>
    <w:p w:rsidR="0046211F" w:rsidRPr="00C30304" w:rsidRDefault="0046211F" w:rsidP="0046211F">
      <w:r w:rsidRPr="00C30304">
        <w:rPr>
          <w:rFonts w:hint="eastAsia"/>
        </w:rPr>
        <w:t>我们编写了震网蠕虫（</w:t>
      </w:r>
      <w:r w:rsidRPr="00C30304">
        <w:rPr>
          <w:rFonts w:hint="eastAsia"/>
        </w:rPr>
        <w:t>Stuxnet</w:t>
      </w:r>
      <w:r w:rsidRPr="00C30304">
        <w:rPr>
          <w:rFonts w:hint="eastAsia"/>
        </w:rPr>
        <w:t>）。</w:t>
      </w:r>
    </w:p>
    <w:p w:rsidR="0046211F" w:rsidRPr="00C30304" w:rsidRDefault="0046211F" w:rsidP="0046211F"/>
    <w:p w:rsidR="0046211F" w:rsidRPr="00C30304" w:rsidRDefault="0046211F" w:rsidP="0046211F">
      <w:r w:rsidRPr="00C30304">
        <w:t>857</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16,140 - &gt; 00</w:t>
      </w:r>
      <w:r w:rsidRPr="00C30304">
        <w:rPr>
          <w:rFonts w:hint="eastAsia"/>
        </w:rPr>
        <w:t>：</w:t>
      </w:r>
      <w:r w:rsidRPr="00C30304">
        <w:rPr>
          <w:rFonts w:hint="eastAsia"/>
        </w:rPr>
        <w:t>46</w:t>
      </w:r>
      <w:r w:rsidRPr="00C30304">
        <w:rPr>
          <w:rFonts w:hint="eastAsia"/>
        </w:rPr>
        <w:t>：</w:t>
      </w:r>
      <w:r w:rsidRPr="00C30304">
        <w:rPr>
          <w:rFonts w:hint="eastAsia"/>
        </w:rPr>
        <w:t>17306</w:t>
      </w:r>
    </w:p>
    <w:p w:rsidR="0046211F" w:rsidRPr="00C30304" w:rsidRDefault="0046211F" w:rsidP="0046211F">
      <w:r w:rsidRPr="00C30304">
        <w:t>&lt;i&gt; It's a fact.&lt;/i&gt;</w:t>
      </w:r>
    </w:p>
    <w:p w:rsidR="0046211F" w:rsidRPr="00C30304" w:rsidRDefault="0046211F" w:rsidP="0046211F">
      <w:r w:rsidRPr="00C30304">
        <w:rPr>
          <w:rFonts w:hint="eastAsia"/>
        </w:rPr>
        <w:t>这是事实。</w:t>
      </w:r>
    </w:p>
    <w:p w:rsidR="0046211F" w:rsidRPr="00C30304" w:rsidRDefault="0046211F" w:rsidP="0046211F"/>
    <w:p w:rsidR="0046211F" w:rsidRPr="00C30304" w:rsidRDefault="0046211F" w:rsidP="0046211F">
      <w:r w:rsidRPr="00C30304">
        <w:t>858</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17,308 - &gt; 00</w:t>
      </w:r>
      <w:r w:rsidRPr="00C30304">
        <w:rPr>
          <w:rFonts w:hint="eastAsia"/>
        </w:rPr>
        <w:t>：</w:t>
      </w:r>
      <w:r w:rsidRPr="00C30304">
        <w:rPr>
          <w:rFonts w:hint="eastAsia"/>
        </w:rPr>
        <w:t>46</w:t>
      </w:r>
      <w:r w:rsidRPr="00C30304">
        <w:rPr>
          <w:rFonts w:hint="eastAsia"/>
        </w:rPr>
        <w:t>：</w:t>
      </w:r>
      <w:r w:rsidRPr="00C30304">
        <w:rPr>
          <w:rFonts w:hint="eastAsia"/>
        </w:rPr>
        <w:t>21043</w:t>
      </w:r>
    </w:p>
    <w:p w:rsidR="0046211F" w:rsidRPr="00C30304" w:rsidRDefault="0046211F" w:rsidP="0046211F">
      <w:r w:rsidRPr="00C30304">
        <w:t>&lt;i&gt; You know, we came&lt;/i&gt;</w:t>
      </w:r>
    </w:p>
    <w:p w:rsidR="0046211F" w:rsidRPr="00C30304" w:rsidRDefault="0046211F" w:rsidP="0046211F">
      <w:r w:rsidRPr="00C30304">
        <w:t>&lt;i&gt; so fucking close to disaster,&lt;/i</w:t>
      </w:r>
    </w:p>
    <w:p w:rsidR="0046211F" w:rsidRPr="00C30304" w:rsidRDefault="0046211F" w:rsidP="0046211F">
      <w:r w:rsidRPr="00C30304">
        <w:rPr>
          <w:rFonts w:hint="eastAsia"/>
        </w:rPr>
        <w:t>你知道，我们他妈的离灾难如此之近，</w:t>
      </w:r>
    </w:p>
    <w:p w:rsidR="0046211F" w:rsidRPr="00C30304" w:rsidRDefault="0046211F" w:rsidP="0046211F"/>
    <w:p w:rsidR="0046211F" w:rsidRPr="00C30304" w:rsidRDefault="0046211F" w:rsidP="0046211F">
      <w:r w:rsidRPr="00C30304">
        <w:t>859</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21045 - &gt; 00</w:t>
      </w:r>
      <w:r w:rsidRPr="00C30304">
        <w:rPr>
          <w:rFonts w:hint="eastAsia"/>
        </w:rPr>
        <w:t>：</w:t>
      </w:r>
      <w:r w:rsidRPr="00C30304">
        <w:rPr>
          <w:rFonts w:hint="eastAsia"/>
        </w:rPr>
        <w:t>46</w:t>
      </w:r>
      <w:r w:rsidRPr="00C30304">
        <w:rPr>
          <w:rFonts w:hint="eastAsia"/>
        </w:rPr>
        <w:t>：</w:t>
      </w:r>
      <w:r w:rsidRPr="00C30304">
        <w:rPr>
          <w:rFonts w:hint="eastAsia"/>
        </w:rPr>
        <w:t>22,712</w:t>
      </w:r>
    </w:p>
    <w:p w:rsidR="0046211F" w:rsidRPr="00C30304" w:rsidRDefault="0046211F" w:rsidP="0046211F">
      <w:r w:rsidRPr="00C30304">
        <w:t>&lt;i&gt; and we're still on the edge.&lt;/i&gt;</w:t>
      </w:r>
    </w:p>
    <w:p w:rsidR="0046211F" w:rsidRPr="00C30304" w:rsidRDefault="0046211F" w:rsidP="0046211F">
      <w:r w:rsidRPr="00C30304">
        <w:rPr>
          <w:rFonts w:hint="eastAsia"/>
        </w:rPr>
        <w:t>而且我们仍处在边缘。</w:t>
      </w:r>
    </w:p>
    <w:p w:rsidR="0046211F" w:rsidRPr="00C30304" w:rsidRDefault="0046211F" w:rsidP="0046211F"/>
    <w:p w:rsidR="0046211F" w:rsidRPr="00C30304" w:rsidRDefault="0046211F" w:rsidP="0046211F">
      <w:r w:rsidRPr="00C30304">
        <w:t>860</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24248 - &gt; 00</w:t>
      </w:r>
      <w:r w:rsidRPr="00C30304">
        <w:rPr>
          <w:rFonts w:hint="eastAsia"/>
        </w:rPr>
        <w:t>：</w:t>
      </w:r>
      <w:r w:rsidRPr="00C30304">
        <w:rPr>
          <w:rFonts w:hint="eastAsia"/>
        </w:rPr>
        <w:t>46</w:t>
      </w:r>
      <w:r w:rsidRPr="00C30304">
        <w:rPr>
          <w:rFonts w:hint="eastAsia"/>
        </w:rPr>
        <w:t>：</w:t>
      </w:r>
      <w:r w:rsidRPr="00C30304">
        <w:rPr>
          <w:rFonts w:hint="eastAsia"/>
        </w:rPr>
        <w:t>29318</w:t>
      </w:r>
    </w:p>
    <w:p w:rsidR="0046211F" w:rsidRPr="00C30304" w:rsidRDefault="0046211F" w:rsidP="0046211F">
      <w:r w:rsidRPr="00C30304">
        <w:t>&lt;i&gt; It was a huge multinational,&lt;/i&gt;</w:t>
      </w:r>
    </w:p>
    <w:p w:rsidR="0046211F" w:rsidRPr="00C30304" w:rsidRDefault="0046211F" w:rsidP="0046211F">
      <w:r w:rsidRPr="00C30304">
        <w:t>&lt;i&gt; interagency operation.&lt;/i&gt;</w:t>
      </w:r>
    </w:p>
    <w:p w:rsidR="0046211F" w:rsidRPr="00C30304" w:rsidRDefault="0046211F" w:rsidP="0046211F">
      <w:r w:rsidRPr="00C30304">
        <w:rPr>
          <w:rFonts w:hint="eastAsia"/>
        </w:rPr>
        <w:t>这是一个巨大的跨国、跨部门的机构。</w:t>
      </w:r>
    </w:p>
    <w:p w:rsidR="0046211F" w:rsidRPr="00C30304" w:rsidRDefault="0046211F" w:rsidP="0046211F"/>
    <w:p w:rsidR="0046211F" w:rsidRPr="00C30304" w:rsidRDefault="0046211F" w:rsidP="0046211F">
      <w:r w:rsidRPr="00C30304">
        <w:t>861</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30587 - &gt; 00</w:t>
      </w:r>
      <w:r w:rsidRPr="00C30304">
        <w:rPr>
          <w:rFonts w:hint="eastAsia"/>
        </w:rPr>
        <w:t>：</w:t>
      </w:r>
      <w:r w:rsidRPr="00C30304">
        <w:rPr>
          <w:rFonts w:hint="eastAsia"/>
        </w:rPr>
        <w:t>46</w:t>
      </w:r>
      <w:r w:rsidRPr="00C30304">
        <w:rPr>
          <w:rFonts w:hint="eastAsia"/>
        </w:rPr>
        <w:t>：</w:t>
      </w:r>
      <w:r w:rsidRPr="00C30304">
        <w:rPr>
          <w:rFonts w:hint="eastAsia"/>
        </w:rPr>
        <w:t>33289</w:t>
      </w:r>
    </w:p>
    <w:p w:rsidR="0046211F" w:rsidRPr="00C30304" w:rsidRDefault="0046211F" w:rsidP="0046211F">
      <w:r w:rsidRPr="00C30304">
        <w:t>&lt;i&gt; In the U.S. it was CIA,&lt;/i&gt;</w:t>
      </w:r>
    </w:p>
    <w:p w:rsidR="0046211F" w:rsidRPr="00C30304" w:rsidRDefault="0046211F" w:rsidP="0046211F">
      <w:r w:rsidRPr="00C30304">
        <w:rPr>
          <w:rFonts w:hint="eastAsia"/>
        </w:rPr>
        <w:t>在美国它被称为</w:t>
      </w:r>
      <w:r w:rsidRPr="00C30304">
        <w:rPr>
          <w:rFonts w:hint="eastAsia"/>
        </w:rPr>
        <w:t>CIA</w:t>
      </w:r>
      <w:r w:rsidRPr="00C30304">
        <w:rPr>
          <w:rFonts w:hint="eastAsia"/>
        </w:rPr>
        <w:t>（中央情报局）、</w:t>
      </w:r>
    </w:p>
    <w:p w:rsidR="0046211F" w:rsidRPr="00C30304" w:rsidRDefault="0046211F" w:rsidP="0046211F"/>
    <w:p w:rsidR="0046211F" w:rsidRPr="00C30304" w:rsidRDefault="0046211F" w:rsidP="0046211F">
      <w:r w:rsidRPr="00C30304">
        <w:t>862</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33757 - &gt; 00</w:t>
      </w:r>
      <w:r w:rsidRPr="00C30304">
        <w:rPr>
          <w:rFonts w:hint="eastAsia"/>
        </w:rPr>
        <w:t>：</w:t>
      </w:r>
      <w:r w:rsidRPr="00C30304">
        <w:rPr>
          <w:rFonts w:hint="eastAsia"/>
        </w:rPr>
        <w:t>46</w:t>
      </w:r>
      <w:r w:rsidRPr="00C30304">
        <w:rPr>
          <w:rFonts w:hint="eastAsia"/>
        </w:rPr>
        <w:t>：</w:t>
      </w:r>
      <w:r w:rsidRPr="00C30304">
        <w:rPr>
          <w:rFonts w:hint="eastAsia"/>
        </w:rPr>
        <w:t>37226</w:t>
      </w:r>
    </w:p>
    <w:p w:rsidR="0046211F" w:rsidRPr="00C30304" w:rsidRDefault="0046211F" w:rsidP="0046211F">
      <w:r w:rsidRPr="00C30304">
        <w:t>&lt;i&gt; NSA, and the military&lt;/i&gt;</w:t>
      </w:r>
    </w:p>
    <w:p w:rsidR="0046211F" w:rsidRPr="00C30304" w:rsidRDefault="0046211F" w:rsidP="0046211F">
      <w:r w:rsidRPr="00C30304">
        <w:t>&lt;i&gt; cyber command.&lt;/i&gt;</w:t>
      </w:r>
    </w:p>
    <w:p w:rsidR="0046211F" w:rsidRPr="00C30304" w:rsidRDefault="0046211F" w:rsidP="0046211F">
      <w:r w:rsidRPr="00C30304">
        <w:rPr>
          <w:rFonts w:hint="eastAsia"/>
        </w:rPr>
        <w:t>、国安局（</w:t>
      </w:r>
      <w:r w:rsidRPr="00C30304">
        <w:rPr>
          <w:rFonts w:hint="eastAsia"/>
        </w:rPr>
        <w:t>NSA</w:t>
      </w:r>
      <w:r w:rsidRPr="00C30304">
        <w:rPr>
          <w:rFonts w:hint="eastAsia"/>
        </w:rPr>
        <w:t>）和军队网络司令部。</w:t>
      </w:r>
    </w:p>
    <w:p w:rsidR="0046211F" w:rsidRPr="00C30304" w:rsidRDefault="0046211F" w:rsidP="0046211F"/>
    <w:p w:rsidR="0046211F" w:rsidRPr="00C30304" w:rsidRDefault="0046211F" w:rsidP="0046211F">
      <w:r w:rsidRPr="00C30304">
        <w:t>863</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37728 - &gt; 00</w:t>
      </w:r>
      <w:r w:rsidRPr="00C30304">
        <w:rPr>
          <w:rFonts w:hint="eastAsia"/>
        </w:rPr>
        <w:t>：</w:t>
      </w:r>
      <w:r w:rsidRPr="00C30304">
        <w:rPr>
          <w:rFonts w:hint="eastAsia"/>
        </w:rPr>
        <w:t>46</w:t>
      </w:r>
      <w:r w:rsidRPr="00C30304">
        <w:rPr>
          <w:rFonts w:hint="eastAsia"/>
        </w:rPr>
        <w:t>：</w:t>
      </w:r>
      <w:r w:rsidRPr="00C30304">
        <w:rPr>
          <w:rFonts w:hint="eastAsia"/>
        </w:rPr>
        <w:t>41397</w:t>
      </w:r>
    </w:p>
    <w:p w:rsidR="0046211F" w:rsidRPr="00C30304" w:rsidRDefault="0046211F" w:rsidP="0046211F">
      <w:r w:rsidRPr="00C30304">
        <w:t>&lt;i&gt; From britain, we used&lt;/i&gt;</w:t>
      </w:r>
    </w:p>
    <w:p w:rsidR="0046211F" w:rsidRPr="00C30304" w:rsidRDefault="0046211F" w:rsidP="0046211F">
      <w:r w:rsidRPr="00C30304">
        <w:t>&lt;i&gt; Iran intel out of gchq,&lt;/i&gt;</w:t>
      </w:r>
    </w:p>
    <w:p w:rsidR="0046211F" w:rsidRPr="00C30304" w:rsidRDefault="0046211F" w:rsidP="0046211F">
      <w:r w:rsidRPr="00C30304">
        <w:rPr>
          <w:rFonts w:hint="eastAsia"/>
        </w:rPr>
        <w:t>来自英国，我们曾使用伊朗英特尔出的</w:t>
      </w:r>
      <w:r w:rsidRPr="00C30304">
        <w:rPr>
          <w:rFonts w:hint="eastAsia"/>
        </w:rPr>
        <w:t>GCHQ</w:t>
      </w:r>
      <w:r w:rsidRPr="00C30304">
        <w:rPr>
          <w:rFonts w:hint="eastAsia"/>
        </w:rPr>
        <w:t>，</w:t>
      </w:r>
      <w:r w:rsidRPr="00C30304">
        <w:rPr>
          <w:rFonts w:hint="eastAsia"/>
        </w:rPr>
        <w:t xml:space="preserve"> </w:t>
      </w:r>
    </w:p>
    <w:p w:rsidR="0046211F" w:rsidRPr="00C30304" w:rsidRDefault="0046211F" w:rsidP="0046211F"/>
    <w:p w:rsidR="0046211F" w:rsidRPr="00C30304" w:rsidRDefault="0046211F" w:rsidP="0046211F">
      <w:r w:rsidRPr="00C30304">
        <w:t>864</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41999 - &gt; 00</w:t>
      </w:r>
      <w:r w:rsidRPr="00C30304">
        <w:rPr>
          <w:rFonts w:hint="eastAsia"/>
        </w:rPr>
        <w:t>：</w:t>
      </w:r>
      <w:r w:rsidRPr="00C30304">
        <w:rPr>
          <w:rFonts w:hint="eastAsia"/>
        </w:rPr>
        <w:t>46</w:t>
      </w:r>
      <w:r w:rsidRPr="00C30304">
        <w:rPr>
          <w:rFonts w:hint="eastAsia"/>
        </w:rPr>
        <w:t>：</w:t>
      </w:r>
      <w:r w:rsidRPr="00C30304">
        <w:rPr>
          <w:rFonts w:hint="eastAsia"/>
        </w:rPr>
        <w:t>43833</w:t>
      </w:r>
    </w:p>
    <w:p w:rsidR="0046211F" w:rsidRPr="00C30304" w:rsidRDefault="0046211F" w:rsidP="0046211F">
      <w:r w:rsidRPr="00C30304">
        <w:t>&lt;i&gt; but the main partner&lt;/i&gt;</w:t>
      </w:r>
    </w:p>
    <w:p w:rsidR="0046211F" w:rsidRPr="00C30304" w:rsidRDefault="0046211F" w:rsidP="0046211F">
      <w:r w:rsidRPr="00C30304">
        <w:t>&lt;i&gt; was Israel.&lt;/i&gt;</w:t>
      </w:r>
    </w:p>
    <w:p w:rsidR="0046211F" w:rsidRPr="00C30304" w:rsidRDefault="0046211F" w:rsidP="0046211F">
      <w:r w:rsidRPr="00C30304">
        <w:rPr>
          <w:rFonts w:hint="eastAsia"/>
        </w:rPr>
        <w:lastRenderedPageBreak/>
        <w:t>但主要的合作伙伴是以色列。</w:t>
      </w:r>
    </w:p>
    <w:p w:rsidR="0046211F" w:rsidRPr="00C30304" w:rsidRDefault="0046211F" w:rsidP="0046211F"/>
    <w:p w:rsidR="0046211F" w:rsidRPr="00C30304" w:rsidRDefault="0046211F" w:rsidP="0046211F">
      <w:r w:rsidRPr="00C30304">
        <w:t>865</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43835 - &gt; 00</w:t>
      </w:r>
      <w:r w:rsidRPr="00C30304">
        <w:rPr>
          <w:rFonts w:hint="eastAsia"/>
        </w:rPr>
        <w:t>：</w:t>
      </w:r>
      <w:r w:rsidRPr="00C30304">
        <w:rPr>
          <w:rFonts w:hint="eastAsia"/>
        </w:rPr>
        <w:t>46</w:t>
      </w:r>
      <w:r w:rsidRPr="00C30304">
        <w:rPr>
          <w:rFonts w:hint="eastAsia"/>
        </w:rPr>
        <w:t>：</w:t>
      </w:r>
      <w:r w:rsidRPr="00C30304">
        <w:rPr>
          <w:rFonts w:hint="eastAsia"/>
        </w:rPr>
        <w:t>45334</w:t>
      </w:r>
    </w:p>
    <w:p w:rsidR="0046211F" w:rsidRPr="00C30304" w:rsidRDefault="0046211F" w:rsidP="0046211F">
      <w:r w:rsidRPr="00C30304">
        <w:t>&lt;i&gt; Over there,&lt;/i&gt;</w:t>
      </w:r>
    </w:p>
    <w:p w:rsidR="0046211F" w:rsidRPr="00C30304" w:rsidRDefault="0046211F" w:rsidP="0046211F">
      <w:r w:rsidRPr="00C30304">
        <w:t>&lt;i&gt; Mossad ran the show,&lt;/i&gt;</w:t>
      </w:r>
    </w:p>
    <w:p w:rsidR="0046211F" w:rsidRPr="00C30304" w:rsidRDefault="0046211F" w:rsidP="0046211F">
      <w:r w:rsidRPr="00C30304">
        <w:rPr>
          <w:rFonts w:hint="eastAsia"/>
        </w:rPr>
        <w:t>在那里，摩萨德（以色列情报和特殊使命局）跑展会，</w:t>
      </w:r>
    </w:p>
    <w:p w:rsidR="0046211F" w:rsidRPr="00C30304" w:rsidRDefault="0046211F" w:rsidP="0046211F"/>
    <w:p w:rsidR="0046211F" w:rsidRPr="00C30304" w:rsidRDefault="0046211F" w:rsidP="0046211F">
      <w:r w:rsidRPr="00C30304">
        <w:t>866</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45336 - &gt; 00</w:t>
      </w:r>
      <w:r w:rsidRPr="00C30304">
        <w:rPr>
          <w:rFonts w:hint="eastAsia"/>
        </w:rPr>
        <w:t>：</w:t>
      </w:r>
      <w:r w:rsidRPr="00C30304">
        <w:rPr>
          <w:rFonts w:hint="eastAsia"/>
        </w:rPr>
        <w:t>46</w:t>
      </w:r>
      <w:r w:rsidRPr="00C30304">
        <w:rPr>
          <w:rFonts w:hint="eastAsia"/>
        </w:rPr>
        <w:t>：</w:t>
      </w:r>
      <w:r w:rsidRPr="00C30304">
        <w:rPr>
          <w:rFonts w:hint="eastAsia"/>
        </w:rPr>
        <w:t>48070</w:t>
      </w:r>
    </w:p>
    <w:p w:rsidR="0046211F" w:rsidRPr="00C30304" w:rsidRDefault="0046211F" w:rsidP="0046211F">
      <w:r w:rsidRPr="00C30304">
        <w:t>&lt;i&gt; and the technical work&lt;/i&gt;</w:t>
      </w:r>
    </w:p>
    <w:p w:rsidR="0046211F" w:rsidRPr="00C30304" w:rsidRDefault="0046211F" w:rsidP="0046211F">
      <w:r w:rsidRPr="00C30304">
        <w:t>&lt;i&gt; was done by unit 8200.&lt;/i&gt;</w:t>
      </w:r>
    </w:p>
    <w:p w:rsidR="0046211F" w:rsidRPr="00C30304" w:rsidRDefault="0046211F" w:rsidP="0046211F">
      <w:r w:rsidRPr="00C30304">
        <w:rPr>
          <w:rFonts w:hint="eastAsia"/>
        </w:rPr>
        <w:t>同时技术工作则由</w:t>
      </w:r>
      <w:r w:rsidRPr="00C30304">
        <w:rPr>
          <w:rFonts w:hint="eastAsia"/>
        </w:rPr>
        <w:t>8200</w:t>
      </w:r>
      <w:r w:rsidRPr="00C30304">
        <w:rPr>
          <w:rFonts w:hint="eastAsia"/>
        </w:rPr>
        <w:t>个成员完成。</w:t>
      </w:r>
    </w:p>
    <w:p w:rsidR="0046211F" w:rsidRPr="00C30304" w:rsidRDefault="0046211F" w:rsidP="0046211F"/>
    <w:p w:rsidR="0046211F" w:rsidRPr="00C30304" w:rsidRDefault="0046211F" w:rsidP="0046211F">
      <w:r w:rsidRPr="00C30304">
        <w:t>867</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49006 - &gt; 00</w:t>
      </w:r>
      <w:r w:rsidRPr="00C30304">
        <w:rPr>
          <w:rFonts w:hint="eastAsia"/>
        </w:rPr>
        <w:t>：</w:t>
      </w:r>
      <w:r w:rsidRPr="00C30304">
        <w:rPr>
          <w:rFonts w:hint="eastAsia"/>
        </w:rPr>
        <w:t>46</w:t>
      </w:r>
      <w:r w:rsidRPr="00C30304">
        <w:rPr>
          <w:rFonts w:hint="eastAsia"/>
        </w:rPr>
        <w:t>：</w:t>
      </w:r>
      <w:r w:rsidRPr="00C30304">
        <w:rPr>
          <w:rFonts w:hint="eastAsia"/>
        </w:rPr>
        <w:t>52008</w:t>
      </w:r>
    </w:p>
    <w:p w:rsidR="0046211F" w:rsidRPr="00C30304" w:rsidRDefault="0046211F" w:rsidP="0046211F">
      <w:r w:rsidRPr="00C30304">
        <w:t>&lt;i&gt; Israel is really the key&lt;/i&gt;</w:t>
      </w:r>
    </w:p>
    <w:p w:rsidR="0046211F" w:rsidRPr="00C30304" w:rsidRDefault="0046211F" w:rsidP="0046211F">
      <w:r w:rsidRPr="00C30304">
        <w:t>&lt;i&gt; to the story.&lt;/i&gt;</w:t>
      </w:r>
    </w:p>
    <w:p w:rsidR="0046211F" w:rsidRPr="00C30304" w:rsidRDefault="0046211F" w:rsidP="0046211F">
      <w:r w:rsidRPr="00C30304">
        <w:rPr>
          <w:rFonts w:hint="eastAsia"/>
        </w:rPr>
        <w:t>以色列才是这个故事的关键。</w:t>
      </w:r>
    </w:p>
    <w:p w:rsidR="0046211F" w:rsidRPr="00C30304" w:rsidRDefault="0046211F" w:rsidP="0046211F"/>
    <w:p w:rsidR="0046211F" w:rsidRPr="00C30304" w:rsidRDefault="0046211F" w:rsidP="0046211F">
      <w:r w:rsidRPr="00C30304">
        <w:t>868</w:t>
      </w:r>
    </w:p>
    <w:p w:rsidR="0046211F" w:rsidRPr="00C30304" w:rsidRDefault="0046211F" w:rsidP="0046211F">
      <w:r w:rsidRPr="00C30304">
        <w:rPr>
          <w:rFonts w:hint="eastAsia"/>
        </w:rPr>
        <w:t>00</w:t>
      </w:r>
      <w:r w:rsidRPr="00C30304">
        <w:rPr>
          <w:rFonts w:hint="eastAsia"/>
        </w:rPr>
        <w:t>：</w:t>
      </w:r>
      <w:r w:rsidRPr="00C30304">
        <w:rPr>
          <w:rFonts w:hint="eastAsia"/>
        </w:rPr>
        <w:t>46</w:t>
      </w:r>
      <w:r w:rsidRPr="00C30304">
        <w:rPr>
          <w:rFonts w:hint="eastAsia"/>
        </w:rPr>
        <w:t>：</w:t>
      </w:r>
      <w:r w:rsidRPr="00C30304">
        <w:rPr>
          <w:rFonts w:hint="eastAsia"/>
        </w:rPr>
        <w:t>56446 - &gt; 00</w:t>
      </w:r>
      <w:r w:rsidRPr="00C30304">
        <w:rPr>
          <w:rFonts w:hint="eastAsia"/>
        </w:rPr>
        <w:t>：</w:t>
      </w:r>
      <w:r w:rsidRPr="00C30304">
        <w:rPr>
          <w:rFonts w:hint="eastAsia"/>
        </w:rPr>
        <w:t>46</w:t>
      </w:r>
      <w:r w:rsidRPr="00C30304">
        <w:rPr>
          <w:rFonts w:hint="eastAsia"/>
        </w:rPr>
        <w:t>：</w:t>
      </w:r>
      <w:r w:rsidRPr="00C30304">
        <w:rPr>
          <w:rFonts w:hint="eastAsia"/>
        </w:rPr>
        <w:t>59515</w:t>
      </w:r>
    </w:p>
    <w:p w:rsidR="0046211F" w:rsidRPr="00C30304" w:rsidRDefault="0046211F" w:rsidP="0046211F">
      <w:r w:rsidRPr="00C30304">
        <w:t>Melman: Oh, traffic in Israel</w:t>
      </w:r>
    </w:p>
    <w:p w:rsidR="0046211F" w:rsidRPr="00C30304" w:rsidRDefault="0046211F" w:rsidP="0046211F">
      <w:r w:rsidRPr="00C30304">
        <w:t>is so unpredictable.</w:t>
      </w:r>
    </w:p>
    <w:p w:rsidR="0046211F" w:rsidRPr="00C30304" w:rsidRDefault="0046211F" w:rsidP="0046211F">
      <w:r w:rsidRPr="00C30304">
        <w:rPr>
          <w:rFonts w:hint="eastAsia"/>
        </w:rPr>
        <w:t>梅尔曼：噢，以色列的交通状况是如此不可预测！</w:t>
      </w:r>
    </w:p>
    <w:p w:rsidR="0046211F" w:rsidRPr="00C30304" w:rsidRDefault="0046211F" w:rsidP="0046211F"/>
    <w:p w:rsidR="0046211F" w:rsidRPr="00C30304" w:rsidRDefault="0046211F" w:rsidP="0046211F">
      <w:r w:rsidRPr="00C30304">
        <w:t>869</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01618 - &gt; 00</w:t>
      </w:r>
      <w:r w:rsidRPr="00C30304">
        <w:rPr>
          <w:rFonts w:hint="eastAsia"/>
        </w:rPr>
        <w:t>：</w:t>
      </w:r>
      <w:r w:rsidRPr="00C30304">
        <w:rPr>
          <w:rFonts w:hint="eastAsia"/>
        </w:rPr>
        <w:t>47</w:t>
      </w:r>
      <w:r w:rsidRPr="00C30304">
        <w:rPr>
          <w:rFonts w:hint="eastAsia"/>
        </w:rPr>
        <w:t>：</w:t>
      </w:r>
      <w:r w:rsidRPr="00C30304">
        <w:rPr>
          <w:rFonts w:hint="eastAsia"/>
        </w:rPr>
        <w:t>04687</w:t>
      </w:r>
    </w:p>
    <w:p w:rsidR="0046211F" w:rsidRPr="00C30304" w:rsidRDefault="0046211F" w:rsidP="0046211F">
      <w:r w:rsidRPr="00C30304">
        <w:t>Gibney: Yossi, how did you get</w:t>
      </w:r>
    </w:p>
    <w:p w:rsidR="0046211F" w:rsidRPr="00C30304" w:rsidRDefault="0046211F" w:rsidP="0046211F">
      <w:r w:rsidRPr="00C30304">
        <w:t>into this whole stuxnet story?</w:t>
      </w:r>
    </w:p>
    <w:p w:rsidR="0046211F" w:rsidRPr="00C30304" w:rsidRDefault="0046211F" w:rsidP="0046211F">
      <w:r w:rsidRPr="00C30304">
        <w:rPr>
          <w:rFonts w:hint="eastAsia"/>
        </w:rPr>
        <w:t>吉布尼：尤西，你是怎么得到整个震网（</w:t>
      </w:r>
      <w:r w:rsidRPr="00C30304">
        <w:rPr>
          <w:rFonts w:hint="eastAsia"/>
        </w:rPr>
        <w:t>Stuxnet</w:t>
      </w:r>
      <w:r w:rsidRPr="00C30304">
        <w:rPr>
          <w:rFonts w:hint="eastAsia"/>
        </w:rPr>
        <w:t>）故事的？</w:t>
      </w:r>
    </w:p>
    <w:p w:rsidR="0046211F" w:rsidRPr="00C30304" w:rsidRDefault="0046211F" w:rsidP="0046211F"/>
    <w:p w:rsidR="0046211F" w:rsidRPr="00C30304" w:rsidRDefault="0046211F" w:rsidP="0046211F">
      <w:r w:rsidRPr="00C30304">
        <w:t>870</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05856 - &gt; 00</w:t>
      </w:r>
      <w:r w:rsidRPr="00C30304">
        <w:rPr>
          <w:rFonts w:hint="eastAsia"/>
        </w:rPr>
        <w:t>：</w:t>
      </w:r>
      <w:r w:rsidRPr="00C30304">
        <w:rPr>
          <w:rFonts w:hint="eastAsia"/>
        </w:rPr>
        <w:t>47</w:t>
      </w:r>
      <w:r w:rsidRPr="00C30304">
        <w:rPr>
          <w:rFonts w:hint="eastAsia"/>
        </w:rPr>
        <w:t>：</w:t>
      </w:r>
      <w:r w:rsidRPr="00C30304">
        <w:rPr>
          <w:rFonts w:hint="eastAsia"/>
        </w:rPr>
        <w:t>08858</w:t>
      </w:r>
    </w:p>
    <w:p w:rsidR="0046211F" w:rsidRPr="00C30304" w:rsidRDefault="0046211F" w:rsidP="0046211F">
      <w:r w:rsidRPr="00C30304">
        <w:t>I have been covering</w:t>
      </w:r>
    </w:p>
    <w:p w:rsidR="0046211F" w:rsidRPr="00C30304" w:rsidRDefault="0046211F" w:rsidP="0046211F">
      <w:r w:rsidRPr="00C30304">
        <w:t>the Israeli intelligence</w:t>
      </w:r>
    </w:p>
    <w:p w:rsidR="0046211F" w:rsidRPr="00C30304" w:rsidRDefault="0046211F" w:rsidP="0046211F"/>
    <w:p w:rsidR="0046211F" w:rsidRPr="00C30304" w:rsidRDefault="0046211F" w:rsidP="0046211F">
      <w:r w:rsidRPr="00C30304">
        <w:t>871</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08860 - &gt; 00</w:t>
      </w:r>
      <w:r w:rsidRPr="00C30304">
        <w:rPr>
          <w:rFonts w:hint="eastAsia"/>
        </w:rPr>
        <w:t>：</w:t>
      </w:r>
      <w:r w:rsidRPr="00C30304">
        <w:rPr>
          <w:rFonts w:hint="eastAsia"/>
        </w:rPr>
        <w:t>47</w:t>
      </w:r>
      <w:r w:rsidRPr="00C30304">
        <w:rPr>
          <w:rFonts w:hint="eastAsia"/>
        </w:rPr>
        <w:t>：</w:t>
      </w:r>
      <w:r w:rsidRPr="00C30304">
        <w:rPr>
          <w:rFonts w:hint="eastAsia"/>
        </w:rPr>
        <w:t>11,160</w:t>
      </w:r>
    </w:p>
    <w:p w:rsidR="0046211F" w:rsidRPr="00C30304" w:rsidRDefault="0046211F" w:rsidP="0046211F">
      <w:r w:rsidRPr="00C30304">
        <w:t>in general, in the Mossad</w:t>
      </w:r>
    </w:p>
    <w:p w:rsidR="0046211F" w:rsidRPr="00C30304" w:rsidRDefault="0046211F" w:rsidP="0046211F">
      <w:r w:rsidRPr="00C30304">
        <w:t>in particular</w:t>
      </w:r>
    </w:p>
    <w:p w:rsidR="0046211F" w:rsidRPr="00C30304" w:rsidRDefault="0046211F" w:rsidP="0046211F"/>
    <w:p w:rsidR="0046211F" w:rsidRPr="00C30304" w:rsidRDefault="0046211F" w:rsidP="0046211F">
      <w:r w:rsidRPr="00C30304">
        <w:t>872</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11,162 - &gt; 00</w:t>
      </w:r>
      <w:r w:rsidRPr="00C30304">
        <w:rPr>
          <w:rFonts w:hint="eastAsia"/>
        </w:rPr>
        <w:t>：</w:t>
      </w:r>
      <w:r w:rsidRPr="00C30304">
        <w:rPr>
          <w:rFonts w:hint="eastAsia"/>
        </w:rPr>
        <w:t>47</w:t>
      </w:r>
      <w:r w:rsidRPr="00C30304">
        <w:rPr>
          <w:rFonts w:hint="eastAsia"/>
        </w:rPr>
        <w:t>：</w:t>
      </w:r>
      <w:r w:rsidRPr="00C30304">
        <w:rPr>
          <w:rFonts w:hint="eastAsia"/>
        </w:rPr>
        <w:t>14564</w:t>
      </w:r>
    </w:p>
    <w:p w:rsidR="0046211F" w:rsidRPr="00C30304" w:rsidRDefault="0046211F" w:rsidP="0046211F">
      <w:r w:rsidRPr="00C30304">
        <w:lastRenderedPageBreak/>
        <w:t>&lt;i&gt; for nearly 30 years.&lt;/i&gt;</w:t>
      </w:r>
    </w:p>
    <w:p w:rsidR="0046211F" w:rsidRPr="00C30304" w:rsidRDefault="0046211F" w:rsidP="0046211F">
      <w:r w:rsidRPr="00C30304">
        <w:rPr>
          <w:rFonts w:hint="eastAsia"/>
        </w:rPr>
        <w:t>在一般情况下，在摩萨德，</w:t>
      </w:r>
    </w:p>
    <w:p w:rsidR="0046211F" w:rsidRPr="00C30304" w:rsidRDefault="0046211F" w:rsidP="0046211F">
      <w:r w:rsidRPr="00C30304">
        <w:rPr>
          <w:rFonts w:hint="eastAsia"/>
        </w:rPr>
        <w:t>尤其是近</w:t>
      </w:r>
      <w:r w:rsidRPr="00C30304">
        <w:rPr>
          <w:rFonts w:hint="eastAsia"/>
        </w:rPr>
        <w:t>30</w:t>
      </w:r>
      <w:r w:rsidRPr="00C30304">
        <w:rPr>
          <w:rFonts w:hint="eastAsia"/>
        </w:rPr>
        <w:t>年，我一直雪藏着以色列的情报。</w:t>
      </w:r>
    </w:p>
    <w:p w:rsidR="0046211F" w:rsidRPr="00C30304" w:rsidRDefault="0046211F" w:rsidP="0046211F"/>
    <w:p w:rsidR="0046211F" w:rsidRPr="00C30304" w:rsidRDefault="0046211F" w:rsidP="0046211F">
      <w:r w:rsidRPr="00C30304">
        <w:t>873</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14965 - &gt; 00</w:t>
      </w:r>
      <w:r w:rsidRPr="00C30304">
        <w:rPr>
          <w:rFonts w:hint="eastAsia"/>
        </w:rPr>
        <w:t>：</w:t>
      </w:r>
      <w:r w:rsidRPr="00C30304">
        <w:rPr>
          <w:rFonts w:hint="eastAsia"/>
        </w:rPr>
        <w:t>47</w:t>
      </w:r>
      <w:r w:rsidRPr="00C30304">
        <w:rPr>
          <w:rFonts w:hint="eastAsia"/>
        </w:rPr>
        <w:t>：</w:t>
      </w:r>
      <w:r w:rsidRPr="00C30304">
        <w:rPr>
          <w:rFonts w:hint="eastAsia"/>
        </w:rPr>
        <w:t>18034</w:t>
      </w:r>
    </w:p>
    <w:p w:rsidR="0046211F" w:rsidRPr="00C30304" w:rsidRDefault="0046211F" w:rsidP="0046211F">
      <w:r w:rsidRPr="00C30304">
        <w:t>&lt;i&gt; In '82, I was a London-based&lt;/i&gt;</w:t>
      </w:r>
    </w:p>
    <w:p w:rsidR="0046211F" w:rsidRPr="00C30304" w:rsidRDefault="0046211F" w:rsidP="0046211F">
      <w:r w:rsidRPr="00C30304">
        <w:t>&lt;i&gt; correspondent&lt;/i&gt;</w:t>
      </w:r>
    </w:p>
    <w:p w:rsidR="0046211F" w:rsidRPr="00C30304" w:rsidRDefault="0046211F" w:rsidP="0046211F">
      <w:r w:rsidRPr="00C30304">
        <w:rPr>
          <w:rFonts w:hint="eastAsia"/>
        </w:rPr>
        <w:t>在</w:t>
      </w:r>
      <w:r w:rsidRPr="00C30304">
        <w:rPr>
          <w:rFonts w:hint="eastAsia"/>
        </w:rPr>
        <w:t>1982</w:t>
      </w:r>
      <w:r w:rsidRPr="00C30304">
        <w:rPr>
          <w:rFonts w:hint="eastAsia"/>
        </w:rPr>
        <w:t>年，我是一名总部设在伦敦的记者。</w:t>
      </w:r>
    </w:p>
    <w:p w:rsidR="0046211F" w:rsidRPr="00C30304" w:rsidRDefault="0046211F" w:rsidP="0046211F"/>
    <w:p w:rsidR="0046211F" w:rsidRPr="00C30304" w:rsidRDefault="0046211F" w:rsidP="0046211F">
      <w:r w:rsidRPr="00C30304">
        <w:t>874</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18036 - &gt; 00</w:t>
      </w:r>
      <w:r w:rsidRPr="00C30304">
        <w:rPr>
          <w:rFonts w:hint="eastAsia"/>
        </w:rPr>
        <w:t>：</w:t>
      </w:r>
      <w:r w:rsidRPr="00C30304">
        <w:rPr>
          <w:rFonts w:hint="eastAsia"/>
        </w:rPr>
        <w:t>47</w:t>
      </w:r>
      <w:r w:rsidRPr="00C30304">
        <w:rPr>
          <w:rFonts w:hint="eastAsia"/>
        </w:rPr>
        <w:t>：</w:t>
      </w:r>
      <w:r w:rsidRPr="00C30304">
        <w:rPr>
          <w:rFonts w:hint="eastAsia"/>
        </w:rPr>
        <w:t>21470</w:t>
      </w:r>
    </w:p>
    <w:p w:rsidR="0046211F" w:rsidRPr="00C30304" w:rsidRDefault="0046211F" w:rsidP="0046211F">
      <w:r w:rsidRPr="00C30304">
        <w:t>&lt;i&gt; and I covered a trial&lt;/i&gt;</w:t>
      </w:r>
    </w:p>
    <w:p w:rsidR="0046211F" w:rsidRPr="00C30304" w:rsidRDefault="0046211F" w:rsidP="0046211F">
      <w:r w:rsidRPr="00C30304">
        <w:t>&lt;i&gt; of terrorists,&lt;/i&gt;</w:t>
      </w:r>
    </w:p>
    <w:p w:rsidR="0046211F" w:rsidRPr="00C30304" w:rsidRDefault="0046211F" w:rsidP="0046211F">
      <w:r w:rsidRPr="00C30304">
        <w:rPr>
          <w:rFonts w:hint="eastAsia"/>
        </w:rPr>
        <w:t>我的报道涵盖了审判、恐怖分子，</w:t>
      </w:r>
    </w:p>
    <w:p w:rsidR="0046211F" w:rsidRPr="00C30304" w:rsidRDefault="0046211F" w:rsidP="0046211F"/>
    <w:p w:rsidR="0046211F" w:rsidRPr="00C30304" w:rsidRDefault="0046211F" w:rsidP="0046211F">
      <w:r w:rsidRPr="00C30304">
        <w:t>875</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21472 - &gt; 00</w:t>
      </w:r>
      <w:r w:rsidRPr="00C30304">
        <w:rPr>
          <w:rFonts w:hint="eastAsia"/>
        </w:rPr>
        <w:t>：</w:t>
      </w:r>
      <w:r w:rsidRPr="00C30304">
        <w:rPr>
          <w:rFonts w:hint="eastAsia"/>
        </w:rPr>
        <w:t>47</w:t>
      </w:r>
      <w:r w:rsidRPr="00C30304">
        <w:rPr>
          <w:rFonts w:hint="eastAsia"/>
        </w:rPr>
        <w:t>：</w:t>
      </w:r>
      <w:r w:rsidRPr="00C30304">
        <w:rPr>
          <w:rFonts w:hint="eastAsia"/>
        </w:rPr>
        <w:t>25775</w:t>
      </w:r>
    </w:p>
    <w:p w:rsidR="0046211F" w:rsidRPr="00C30304" w:rsidRDefault="0046211F" w:rsidP="0046211F">
      <w:r w:rsidRPr="00C30304">
        <w:t>&lt;i&gt; and I became more familiar&lt;/i&gt;</w:t>
      </w:r>
    </w:p>
    <w:p w:rsidR="0046211F" w:rsidRPr="00C30304" w:rsidRDefault="0046211F" w:rsidP="0046211F">
      <w:r w:rsidRPr="00C30304">
        <w:t>&lt;i&gt; with this topic of terrorism,&lt;/i&gt;</w:t>
      </w:r>
    </w:p>
    <w:p w:rsidR="0046211F" w:rsidRPr="00C30304" w:rsidRDefault="0046211F" w:rsidP="0046211F">
      <w:r w:rsidRPr="00C30304">
        <w:rPr>
          <w:rFonts w:hint="eastAsia"/>
        </w:rPr>
        <w:t>我对恐怖主义这一主题变得更加熟悉，</w:t>
      </w:r>
    </w:p>
    <w:p w:rsidR="0046211F" w:rsidRPr="00C30304" w:rsidRDefault="0046211F" w:rsidP="0046211F"/>
    <w:p w:rsidR="0046211F" w:rsidRPr="00C30304" w:rsidRDefault="0046211F" w:rsidP="0046211F">
      <w:r w:rsidRPr="00C30304">
        <w:t>876</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25777 - &gt; 00</w:t>
      </w:r>
      <w:r w:rsidRPr="00C30304">
        <w:rPr>
          <w:rFonts w:hint="eastAsia"/>
        </w:rPr>
        <w:t>：</w:t>
      </w:r>
      <w:r w:rsidRPr="00C30304">
        <w:rPr>
          <w:rFonts w:hint="eastAsia"/>
        </w:rPr>
        <w:t>47</w:t>
      </w:r>
      <w:r w:rsidRPr="00C30304">
        <w:rPr>
          <w:rFonts w:hint="eastAsia"/>
        </w:rPr>
        <w:t>：</w:t>
      </w:r>
      <w:r w:rsidRPr="00C30304">
        <w:rPr>
          <w:rFonts w:hint="eastAsia"/>
        </w:rPr>
        <w:t>29946</w:t>
      </w:r>
    </w:p>
    <w:p w:rsidR="0046211F" w:rsidRPr="00C30304" w:rsidRDefault="0046211F" w:rsidP="0046211F">
      <w:r w:rsidRPr="00C30304">
        <w:t>&lt;i&gt; and slowly but surely, I&lt;/i&gt;</w:t>
      </w:r>
    </w:p>
    <w:p w:rsidR="0046211F" w:rsidRPr="00C30304" w:rsidRDefault="0046211F" w:rsidP="0046211F">
      <w:r w:rsidRPr="00C30304">
        <w:t>&lt;i&gt; started covering it as a beat.&lt;/i&gt;</w:t>
      </w:r>
    </w:p>
    <w:p w:rsidR="0046211F" w:rsidRPr="00C30304" w:rsidRDefault="0046211F" w:rsidP="0046211F">
      <w:r w:rsidRPr="00C30304">
        <w:rPr>
          <w:rFonts w:hint="eastAsia"/>
        </w:rPr>
        <w:t>慢慢的，我的脚步变得缓慢而坚定，我开始小心翼翼的工作。</w:t>
      </w:r>
    </w:p>
    <w:p w:rsidR="0046211F" w:rsidRPr="00C30304" w:rsidRDefault="0046211F" w:rsidP="0046211F"/>
    <w:p w:rsidR="0046211F" w:rsidRPr="00C30304" w:rsidRDefault="0046211F" w:rsidP="0046211F">
      <w:r w:rsidRPr="00C30304">
        <w:t>877</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32816 - &gt; 00</w:t>
      </w:r>
      <w:r w:rsidRPr="00C30304">
        <w:rPr>
          <w:rFonts w:hint="eastAsia"/>
        </w:rPr>
        <w:t>：</w:t>
      </w:r>
      <w:r w:rsidRPr="00C30304">
        <w:rPr>
          <w:rFonts w:hint="eastAsia"/>
        </w:rPr>
        <w:t>47</w:t>
      </w:r>
      <w:r w:rsidRPr="00C30304">
        <w:rPr>
          <w:rFonts w:hint="eastAsia"/>
        </w:rPr>
        <w:t>：</w:t>
      </w:r>
      <w:r w:rsidRPr="00C30304">
        <w:rPr>
          <w:rFonts w:hint="eastAsia"/>
        </w:rPr>
        <w:t>35852</w:t>
      </w:r>
    </w:p>
    <w:p w:rsidR="0046211F" w:rsidRPr="00C30304" w:rsidRDefault="0046211F" w:rsidP="0046211F">
      <w:r w:rsidRPr="00C30304">
        <w:t>Israel, we live in</w:t>
      </w:r>
    </w:p>
    <w:p w:rsidR="0046211F" w:rsidRPr="00C30304" w:rsidRDefault="0046211F" w:rsidP="0046211F">
      <w:r w:rsidRPr="00C30304">
        <w:t>a very rough neighborhood</w:t>
      </w:r>
    </w:p>
    <w:p w:rsidR="0046211F" w:rsidRPr="00C30304" w:rsidRDefault="0046211F" w:rsidP="0046211F">
      <w:r w:rsidRPr="00C30304">
        <w:rPr>
          <w:rFonts w:hint="eastAsia"/>
        </w:rPr>
        <w:t>在以色列，我们住在一个非常简陋的邻居家里。</w:t>
      </w:r>
    </w:p>
    <w:p w:rsidR="0046211F" w:rsidRPr="00C30304" w:rsidRDefault="0046211F" w:rsidP="0046211F"/>
    <w:p w:rsidR="0046211F" w:rsidRPr="00C30304" w:rsidRDefault="0046211F" w:rsidP="0046211F">
      <w:r w:rsidRPr="00C30304">
        <w:t>878</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35854 - &gt; 00</w:t>
      </w:r>
      <w:r w:rsidRPr="00C30304">
        <w:rPr>
          <w:rFonts w:hint="eastAsia"/>
        </w:rPr>
        <w:t>：</w:t>
      </w:r>
      <w:r w:rsidRPr="00C30304">
        <w:rPr>
          <w:rFonts w:hint="eastAsia"/>
        </w:rPr>
        <w:t>47</w:t>
      </w:r>
      <w:r w:rsidRPr="00C30304">
        <w:rPr>
          <w:rFonts w:hint="eastAsia"/>
        </w:rPr>
        <w:t>：</w:t>
      </w:r>
      <w:r w:rsidRPr="00C30304">
        <w:rPr>
          <w:rFonts w:hint="eastAsia"/>
        </w:rPr>
        <w:t>38221</w:t>
      </w:r>
    </w:p>
    <w:p w:rsidR="0046211F" w:rsidRPr="00C30304" w:rsidRDefault="0046211F" w:rsidP="0046211F">
      <w:r w:rsidRPr="00C30304">
        <w:t>where the...</w:t>
      </w:r>
    </w:p>
    <w:p w:rsidR="0046211F" w:rsidRPr="00C30304" w:rsidRDefault="0046211F" w:rsidP="0046211F">
      <w:r w:rsidRPr="00C30304">
        <w:t>The Democratic values,</w:t>
      </w:r>
    </w:p>
    <w:p w:rsidR="0046211F" w:rsidRPr="00C30304" w:rsidRDefault="0046211F" w:rsidP="0046211F">
      <w:r w:rsidRPr="00C30304">
        <w:rPr>
          <w:rFonts w:hint="eastAsia"/>
        </w:rPr>
        <w:t>在那里</w:t>
      </w:r>
      <w:r w:rsidRPr="00C30304">
        <w:rPr>
          <w:rFonts w:hint="eastAsia"/>
        </w:rPr>
        <w:t>...</w:t>
      </w:r>
    </w:p>
    <w:p w:rsidR="0046211F" w:rsidRPr="00C30304" w:rsidRDefault="0046211F" w:rsidP="0046211F">
      <w:r w:rsidRPr="00C30304">
        <w:rPr>
          <w:rFonts w:hint="eastAsia"/>
        </w:rPr>
        <w:t>民主价值观、</w:t>
      </w:r>
    </w:p>
    <w:p w:rsidR="0046211F" w:rsidRPr="00C30304" w:rsidRDefault="0046211F" w:rsidP="0046211F"/>
    <w:p w:rsidR="0046211F" w:rsidRPr="00C30304" w:rsidRDefault="0046211F" w:rsidP="0046211F">
      <w:r w:rsidRPr="00C30304">
        <w:t>879</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38223 - &gt; 00</w:t>
      </w:r>
      <w:r w:rsidRPr="00C30304">
        <w:rPr>
          <w:rFonts w:hint="eastAsia"/>
        </w:rPr>
        <w:t>：</w:t>
      </w:r>
      <w:r w:rsidRPr="00C30304">
        <w:rPr>
          <w:rFonts w:hint="eastAsia"/>
        </w:rPr>
        <w:t>47</w:t>
      </w:r>
      <w:r w:rsidRPr="00C30304">
        <w:rPr>
          <w:rFonts w:hint="eastAsia"/>
        </w:rPr>
        <w:t>：</w:t>
      </w:r>
      <w:r w:rsidRPr="00C30304">
        <w:rPr>
          <w:rFonts w:hint="eastAsia"/>
        </w:rPr>
        <w:t>41524</w:t>
      </w:r>
    </w:p>
    <w:p w:rsidR="0046211F" w:rsidRPr="00C30304" w:rsidRDefault="0046211F" w:rsidP="0046211F">
      <w:r w:rsidRPr="00C30304">
        <w:t>western values, are very rare.</w:t>
      </w:r>
    </w:p>
    <w:p w:rsidR="0046211F" w:rsidRPr="00C30304" w:rsidRDefault="0046211F" w:rsidP="0046211F">
      <w:r w:rsidRPr="00C30304">
        <w:rPr>
          <w:rFonts w:hint="eastAsia"/>
        </w:rPr>
        <w:lastRenderedPageBreak/>
        <w:t>西方的价值观，都是非常罕见的。</w:t>
      </w:r>
    </w:p>
    <w:p w:rsidR="0046211F" w:rsidRPr="00C30304" w:rsidRDefault="0046211F" w:rsidP="0046211F"/>
    <w:p w:rsidR="0046211F" w:rsidRPr="00C30304" w:rsidRDefault="0046211F" w:rsidP="0046211F">
      <w:r w:rsidRPr="00C30304">
        <w:t>880</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41959 - &gt; 00</w:t>
      </w:r>
      <w:r w:rsidRPr="00C30304">
        <w:rPr>
          <w:rFonts w:hint="eastAsia"/>
        </w:rPr>
        <w:t>：</w:t>
      </w:r>
      <w:r w:rsidRPr="00C30304">
        <w:rPr>
          <w:rFonts w:hint="eastAsia"/>
        </w:rPr>
        <w:t>47</w:t>
      </w:r>
      <w:r w:rsidRPr="00C30304">
        <w:rPr>
          <w:rFonts w:hint="eastAsia"/>
        </w:rPr>
        <w:t>：</w:t>
      </w:r>
      <w:r w:rsidRPr="00C30304">
        <w:rPr>
          <w:rFonts w:hint="eastAsia"/>
        </w:rPr>
        <w:t>45862</w:t>
      </w:r>
    </w:p>
    <w:p w:rsidR="0046211F" w:rsidRPr="00C30304" w:rsidRDefault="0046211F" w:rsidP="0046211F">
      <w:r w:rsidRPr="00C30304">
        <w:t>But Israel pretends</w:t>
      </w:r>
    </w:p>
    <w:p w:rsidR="0046211F" w:rsidRPr="00C30304" w:rsidRDefault="0046211F" w:rsidP="0046211F">
      <w:r w:rsidRPr="00C30304">
        <w:t>to be a free, Democratic,</w:t>
      </w:r>
    </w:p>
    <w:p w:rsidR="0046211F" w:rsidRPr="00C30304" w:rsidRDefault="0046211F" w:rsidP="0046211F">
      <w:r w:rsidRPr="00C30304">
        <w:rPr>
          <w:rFonts w:hint="eastAsia"/>
        </w:rPr>
        <w:t>但以色列假装成一个自由、民主、</w:t>
      </w:r>
    </w:p>
    <w:p w:rsidR="0046211F" w:rsidRPr="00C30304" w:rsidRDefault="0046211F" w:rsidP="0046211F"/>
    <w:p w:rsidR="0046211F" w:rsidRPr="00C30304" w:rsidRDefault="0046211F" w:rsidP="0046211F">
      <w:r w:rsidRPr="00C30304">
        <w:t>881</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45864 - &gt; 00</w:t>
      </w:r>
      <w:r w:rsidRPr="00C30304">
        <w:rPr>
          <w:rFonts w:hint="eastAsia"/>
        </w:rPr>
        <w:t>：</w:t>
      </w:r>
      <w:r w:rsidRPr="00C30304">
        <w:rPr>
          <w:rFonts w:hint="eastAsia"/>
        </w:rPr>
        <w:t>47</w:t>
      </w:r>
      <w:r w:rsidRPr="00C30304">
        <w:rPr>
          <w:rFonts w:hint="eastAsia"/>
        </w:rPr>
        <w:t>：</w:t>
      </w:r>
      <w:r w:rsidRPr="00C30304">
        <w:rPr>
          <w:rFonts w:hint="eastAsia"/>
        </w:rPr>
        <w:t>47930</w:t>
      </w:r>
    </w:p>
    <w:p w:rsidR="0046211F" w:rsidRPr="00C30304" w:rsidRDefault="0046211F" w:rsidP="0046211F">
      <w:r w:rsidRPr="00C30304">
        <w:t>westernized society,</w:t>
      </w:r>
    </w:p>
    <w:p w:rsidR="0046211F" w:rsidRPr="00C30304" w:rsidRDefault="0046211F" w:rsidP="0046211F">
      <w:r w:rsidRPr="00C30304">
        <w:rPr>
          <w:rFonts w:hint="eastAsia"/>
        </w:rPr>
        <w:t>西化的社会，</w:t>
      </w:r>
    </w:p>
    <w:p w:rsidR="0046211F" w:rsidRPr="00C30304" w:rsidRDefault="0046211F" w:rsidP="0046211F"/>
    <w:p w:rsidR="0046211F" w:rsidRPr="00C30304" w:rsidRDefault="0046211F" w:rsidP="0046211F">
      <w:r w:rsidRPr="00C30304">
        <w:t>882</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48398 - &gt; 00</w:t>
      </w:r>
      <w:r w:rsidRPr="00C30304">
        <w:rPr>
          <w:rFonts w:hint="eastAsia"/>
        </w:rPr>
        <w:t>：</w:t>
      </w:r>
      <w:r w:rsidRPr="00C30304">
        <w:rPr>
          <w:rFonts w:hint="eastAsia"/>
        </w:rPr>
        <w:t>47</w:t>
      </w:r>
      <w:r w:rsidRPr="00C30304">
        <w:rPr>
          <w:rFonts w:hint="eastAsia"/>
        </w:rPr>
        <w:t>：</w:t>
      </w:r>
      <w:r w:rsidRPr="00C30304">
        <w:rPr>
          <w:rFonts w:hint="eastAsia"/>
        </w:rPr>
        <w:t>51,701</w:t>
      </w:r>
    </w:p>
    <w:p w:rsidR="0046211F" w:rsidRPr="00C30304" w:rsidRDefault="0046211F" w:rsidP="0046211F">
      <w:r w:rsidRPr="00C30304">
        <w:t>&lt;i&gt; posh neighborhoods,&lt;/i&gt;</w:t>
      </w:r>
    </w:p>
    <w:p w:rsidR="0046211F" w:rsidRPr="00C30304" w:rsidRDefault="0046211F" w:rsidP="0046211F">
      <w:r w:rsidRPr="00C30304">
        <w:t>&lt;i&gt; rich people,&lt;/i&gt;</w:t>
      </w:r>
    </w:p>
    <w:p w:rsidR="0046211F" w:rsidRPr="00C30304" w:rsidRDefault="0046211F" w:rsidP="0046211F">
      <w:r w:rsidRPr="00C30304">
        <w:rPr>
          <w:rFonts w:hint="eastAsia"/>
        </w:rPr>
        <w:t>豪华社区、有钱人、</w:t>
      </w:r>
    </w:p>
    <w:p w:rsidR="0046211F" w:rsidRPr="00C30304" w:rsidRDefault="0046211F" w:rsidP="0046211F"/>
    <w:p w:rsidR="0046211F" w:rsidRPr="00C30304" w:rsidRDefault="0046211F" w:rsidP="0046211F">
      <w:r w:rsidRPr="00C30304">
        <w:t>883</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51869 - &gt; 00</w:t>
      </w:r>
      <w:r w:rsidRPr="00C30304">
        <w:rPr>
          <w:rFonts w:hint="eastAsia"/>
        </w:rPr>
        <w:t>：</w:t>
      </w:r>
      <w:r w:rsidRPr="00C30304">
        <w:rPr>
          <w:rFonts w:hint="eastAsia"/>
        </w:rPr>
        <w:t>47</w:t>
      </w:r>
      <w:r w:rsidRPr="00C30304">
        <w:rPr>
          <w:rFonts w:hint="eastAsia"/>
        </w:rPr>
        <w:t>：</w:t>
      </w:r>
      <w:r w:rsidRPr="00C30304">
        <w:rPr>
          <w:rFonts w:hint="eastAsia"/>
        </w:rPr>
        <w:t>54871</w:t>
      </w:r>
    </w:p>
    <w:p w:rsidR="0046211F" w:rsidRPr="00C30304" w:rsidRDefault="0046211F" w:rsidP="0046211F">
      <w:r w:rsidRPr="00C30304">
        <w:t>&lt;i&gt; youngsters who are having&lt;/i&gt;</w:t>
      </w:r>
    </w:p>
    <w:p w:rsidR="0046211F" w:rsidRPr="00C30304" w:rsidRDefault="0046211F" w:rsidP="0046211F"/>
    <w:p w:rsidR="0046211F" w:rsidRPr="00C30304" w:rsidRDefault="0046211F" w:rsidP="0046211F">
      <w:r w:rsidRPr="00C30304">
        <w:t>884</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54873 - &gt; 00</w:t>
      </w:r>
      <w:r w:rsidRPr="00C30304">
        <w:rPr>
          <w:rFonts w:hint="eastAsia"/>
        </w:rPr>
        <w:t>：</w:t>
      </w:r>
      <w:r w:rsidRPr="00C30304">
        <w:rPr>
          <w:rFonts w:hint="eastAsia"/>
        </w:rPr>
        <w:t>47</w:t>
      </w:r>
      <w:r w:rsidRPr="00C30304">
        <w:rPr>
          <w:rFonts w:hint="eastAsia"/>
        </w:rPr>
        <w:t>：</w:t>
      </w:r>
      <w:r w:rsidRPr="00C30304">
        <w:rPr>
          <w:rFonts w:hint="eastAsia"/>
        </w:rPr>
        <w:t>57907</w:t>
      </w:r>
    </w:p>
    <w:p w:rsidR="0046211F" w:rsidRPr="00C30304" w:rsidRDefault="0046211F" w:rsidP="0046211F">
      <w:r w:rsidRPr="00C30304">
        <w:t>&lt;i&gt; almost similar mind-set&lt;/i&gt;</w:t>
      </w:r>
    </w:p>
    <w:p w:rsidR="0046211F" w:rsidRPr="00C30304" w:rsidRDefault="0046211F" w:rsidP="0046211F">
      <w:r w:rsidRPr="00C30304">
        <w:t>&lt;i&gt; to their American&lt;/i&gt;</w:t>
      </w:r>
    </w:p>
    <w:p w:rsidR="0046211F" w:rsidRPr="00C30304" w:rsidRDefault="0046211F" w:rsidP="0046211F"/>
    <w:p w:rsidR="0046211F" w:rsidRPr="00C30304" w:rsidRDefault="0046211F" w:rsidP="0046211F">
      <w:r w:rsidRPr="00C30304">
        <w:t>885</w:t>
      </w:r>
    </w:p>
    <w:p w:rsidR="0046211F" w:rsidRPr="00C30304" w:rsidRDefault="0046211F" w:rsidP="0046211F">
      <w:r w:rsidRPr="00C30304">
        <w:rPr>
          <w:rFonts w:hint="eastAsia"/>
        </w:rPr>
        <w:t>00</w:t>
      </w:r>
      <w:r w:rsidRPr="00C30304">
        <w:rPr>
          <w:rFonts w:hint="eastAsia"/>
        </w:rPr>
        <w:t>：</w:t>
      </w:r>
      <w:r w:rsidRPr="00C30304">
        <w:rPr>
          <w:rFonts w:hint="eastAsia"/>
        </w:rPr>
        <w:t>47</w:t>
      </w:r>
      <w:r w:rsidRPr="00C30304">
        <w:rPr>
          <w:rFonts w:hint="eastAsia"/>
        </w:rPr>
        <w:t>：</w:t>
      </w:r>
      <w:r w:rsidRPr="00C30304">
        <w:rPr>
          <w:rFonts w:hint="eastAsia"/>
        </w:rPr>
        <w:t>57909 - &gt; 00</w:t>
      </w:r>
      <w:r w:rsidRPr="00C30304">
        <w:rPr>
          <w:rFonts w:hint="eastAsia"/>
        </w:rPr>
        <w:t>：</w:t>
      </w:r>
      <w:r w:rsidRPr="00C30304">
        <w:rPr>
          <w:rFonts w:hint="eastAsia"/>
        </w:rPr>
        <w:t>48</w:t>
      </w:r>
      <w:r w:rsidRPr="00C30304">
        <w:rPr>
          <w:rFonts w:hint="eastAsia"/>
        </w:rPr>
        <w:t>：</w:t>
      </w:r>
      <w:r w:rsidRPr="00C30304">
        <w:rPr>
          <w:rFonts w:hint="eastAsia"/>
        </w:rPr>
        <w:t>00142</w:t>
      </w:r>
    </w:p>
    <w:p w:rsidR="0046211F" w:rsidRPr="00C30304" w:rsidRDefault="0046211F" w:rsidP="0046211F">
      <w:r w:rsidRPr="00C30304">
        <w:t>&lt;i&gt; or western European&lt;/i&gt;</w:t>
      </w:r>
    </w:p>
    <w:p w:rsidR="0046211F" w:rsidRPr="00C30304" w:rsidRDefault="0046211F" w:rsidP="0046211F">
      <w:r w:rsidRPr="00C30304">
        <w:t>&lt;i&gt; counterparts.&lt;/i&gt;</w:t>
      </w:r>
    </w:p>
    <w:p w:rsidR="0046211F" w:rsidRPr="00C30304" w:rsidRDefault="0046211F" w:rsidP="0046211F">
      <w:r w:rsidRPr="00C30304">
        <w:rPr>
          <w:rFonts w:hint="eastAsia"/>
        </w:rPr>
        <w:t>年轻人都有着与美国、西欧青少年几乎相同的思维模式。</w:t>
      </w:r>
    </w:p>
    <w:p w:rsidR="0046211F" w:rsidRPr="00C30304" w:rsidRDefault="0046211F" w:rsidP="0046211F"/>
    <w:p w:rsidR="0046211F" w:rsidRPr="00C30304" w:rsidRDefault="0046211F" w:rsidP="0046211F">
      <w:r w:rsidRPr="00C30304">
        <w:t>886</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00144 - &gt; 00</w:t>
      </w:r>
      <w:r w:rsidRPr="00C30304">
        <w:rPr>
          <w:rFonts w:hint="eastAsia"/>
        </w:rPr>
        <w:t>：</w:t>
      </w:r>
      <w:r w:rsidRPr="00C30304">
        <w:rPr>
          <w:rFonts w:hint="eastAsia"/>
        </w:rPr>
        <w:t>48</w:t>
      </w:r>
      <w:r w:rsidRPr="00C30304">
        <w:rPr>
          <w:rFonts w:hint="eastAsia"/>
        </w:rPr>
        <w:t>：</w:t>
      </w:r>
      <w:r w:rsidRPr="00C30304">
        <w:rPr>
          <w:rFonts w:hint="eastAsia"/>
        </w:rPr>
        <w:t>02879</w:t>
      </w:r>
    </w:p>
    <w:p w:rsidR="0046211F" w:rsidRPr="00C30304" w:rsidRDefault="0046211F" w:rsidP="0046211F">
      <w:r w:rsidRPr="00C30304">
        <w:t>&lt;i&gt; On the other hand,&lt;/i&gt;</w:t>
      </w:r>
    </w:p>
    <w:p w:rsidR="0046211F" w:rsidRPr="00C30304" w:rsidRDefault="0046211F" w:rsidP="0046211F">
      <w:r w:rsidRPr="00C30304">
        <w:t>&lt;i&gt; you see a lot of scenes&lt;/i&gt;</w:t>
      </w:r>
    </w:p>
    <w:p w:rsidR="0046211F" w:rsidRPr="00C30304" w:rsidRDefault="0046211F" w:rsidP="0046211F">
      <w:r w:rsidRPr="00C30304">
        <w:rPr>
          <w:rFonts w:hint="eastAsia"/>
        </w:rPr>
        <w:t>另一方面，你能看到很多场景</w:t>
      </w:r>
    </w:p>
    <w:p w:rsidR="0046211F" w:rsidRPr="00C30304" w:rsidRDefault="0046211F" w:rsidP="0046211F"/>
    <w:p w:rsidR="0046211F" w:rsidRPr="00C30304" w:rsidRDefault="0046211F" w:rsidP="0046211F">
      <w:r w:rsidRPr="00C30304">
        <w:t>887</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02881 - &gt; 00</w:t>
      </w:r>
      <w:r w:rsidRPr="00C30304">
        <w:rPr>
          <w:rFonts w:hint="eastAsia"/>
        </w:rPr>
        <w:t>：</w:t>
      </w:r>
      <w:r w:rsidRPr="00C30304">
        <w:rPr>
          <w:rFonts w:hint="eastAsia"/>
        </w:rPr>
        <w:t>48</w:t>
      </w:r>
      <w:r w:rsidRPr="00C30304">
        <w:rPr>
          <w:rFonts w:hint="eastAsia"/>
        </w:rPr>
        <w:t>：</w:t>
      </w:r>
      <w:r w:rsidRPr="00C30304">
        <w:rPr>
          <w:rFonts w:hint="eastAsia"/>
        </w:rPr>
        <w:t>07083</w:t>
      </w:r>
    </w:p>
    <w:p w:rsidR="0046211F" w:rsidRPr="00C30304" w:rsidRDefault="0046211F" w:rsidP="0046211F">
      <w:r w:rsidRPr="00C30304">
        <w:t>&lt;i&gt; and events which resemble&lt;/i&gt;</w:t>
      </w:r>
    </w:p>
    <w:p w:rsidR="0046211F" w:rsidRPr="00C30304" w:rsidRDefault="0046211F" w:rsidP="0046211F">
      <w:r w:rsidRPr="00C30304">
        <w:t>&lt;i&gt; the real middle east,&lt;/i&gt;</w:t>
      </w:r>
    </w:p>
    <w:p w:rsidR="0046211F" w:rsidRPr="00C30304" w:rsidRDefault="0046211F" w:rsidP="0046211F">
      <w:r w:rsidRPr="00C30304">
        <w:rPr>
          <w:rFonts w:hint="eastAsia"/>
        </w:rPr>
        <w:lastRenderedPageBreak/>
        <w:t>和类似的真正中东事件，</w:t>
      </w:r>
    </w:p>
    <w:p w:rsidR="0046211F" w:rsidRPr="00C30304" w:rsidRDefault="0046211F" w:rsidP="0046211F"/>
    <w:p w:rsidR="0046211F" w:rsidRPr="00C30304" w:rsidRDefault="0046211F" w:rsidP="0046211F">
      <w:r w:rsidRPr="00C30304">
        <w:t>888</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07085 - &gt; 00</w:t>
      </w:r>
      <w:r w:rsidRPr="00C30304">
        <w:rPr>
          <w:rFonts w:hint="eastAsia"/>
        </w:rPr>
        <w:t>：</w:t>
      </w:r>
      <w:r w:rsidRPr="00C30304">
        <w:rPr>
          <w:rFonts w:hint="eastAsia"/>
        </w:rPr>
        <w:t>48</w:t>
      </w:r>
      <w:r w:rsidRPr="00C30304">
        <w:rPr>
          <w:rFonts w:hint="eastAsia"/>
        </w:rPr>
        <w:t>：</w:t>
      </w:r>
      <w:r w:rsidRPr="00C30304">
        <w:rPr>
          <w:rFonts w:hint="eastAsia"/>
        </w:rPr>
        <w:t>12855</w:t>
      </w:r>
    </w:p>
    <w:p w:rsidR="0046211F" w:rsidRPr="00C30304" w:rsidRDefault="0046211F" w:rsidP="0046211F">
      <w:r w:rsidRPr="00C30304">
        <w:t>&lt;i&gt; terror attacks, s,&lt;/i&gt;</w:t>
      </w:r>
    </w:p>
    <w:p w:rsidR="0046211F" w:rsidRPr="00C30304" w:rsidRDefault="0046211F" w:rsidP="0046211F">
      <w:r w:rsidRPr="00C30304">
        <w:t>&lt;i&gt; fanatics, religious zealots.&lt;/i&gt;</w:t>
      </w:r>
    </w:p>
    <w:p w:rsidR="0046211F" w:rsidRPr="00C30304" w:rsidRDefault="0046211F" w:rsidP="0046211F">
      <w:r w:rsidRPr="00C30304">
        <w:rPr>
          <w:rFonts w:hint="eastAsia"/>
        </w:rPr>
        <w:t>恐怖袭击、激进分子、狂热分子和宗教狂热者。</w:t>
      </w:r>
    </w:p>
    <w:p w:rsidR="0046211F" w:rsidRPr="00C30304" w:rsidRDefault="0046211F" w:rsidP="0046211F"/>
    <w:p w:rsidR="0046211F" w:rsidRPr="00C30304" w:rsidRDefault="0046211F" w:rsidP="0046211F">
      <w:r w:rsidRPr="00C30304">
        <w:t>889</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17,228 - &gt; 00</w:t>
      </w:r>
      <w:r w:rsidRPr="00C30304">
        <w:rPr>
          <w:rFonts w:hint="eastAsia"/>
        </w:rPr>
        <w:t>：</w:t>
      </w:r>
      <w:r w:rsidRPr="00C30304">
        <w:rPr>
          <w:rFonts w:hint="eastAsia"/>
        </w:rPr>
        <w:t>48</w:t>
      </w:r>
      <w:r w:rsidRPr="00C30304">
        <w:rPr>
          <w:rFonts w:hint="eastAsia"/>
        </w:rPr>
        <w:t>：</w:t>
      </w:r>
      <w:r w:rsidRPr="00C30304">
        <w:rPr>
          <w:rFonts w:hint="eastAsia"/>
        </w:rPr>
        <w:t>20329</w:t>
      </w:r>
    </w:p>
    <w:p w:rsidR="0046211F" w:rsidRPr="00C30304" w:rsidRDefault="0046211F" w:rsidP="0046211F">
      <w:r w:rsidRPr="00C30304">
        <w:t>I knew that Israel</w:t>
      </w:r>
    </w:p>
    <w:p w:rsidR="0046211F" w:rsidRPr="00C30304" w:rsidRDefault="0046211F" w:rsidP="0046211F">
      <w:r w:rsidRPr="00C30304">
        <w:t>is trying to slow down</w:t>
      </w:r>
    </w:p>
    <w:p w:rsidR="0046211F" w:rsidRPr="00C30304" w:rsidRDefault="0046211F" w:rsidP="0046211F">
      <w:r w:rsidRPr="00C30304">
        <w:rPr>
          <w:rFonts w:hint="eastAsia"/>
        </w:rPr>
        <w:t>我知道以色列正在试图减缓</w:t>
      </w:r>
    </w:p>
    <w:p w:rsidR="0046211F" w:rsidRPr="00C30304" w:rsidRDefault="0046211F" w:rsidP="0046211F"/>
    <w:p w:rsidR="0046211F" w:rsidRPr="00C30304" w:rsidRDefault="0046211F" w:rsidP="0046211F">
      <w:r w:rsidRPr="00C30304">
        <w:t>890</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20331 - &gt; 00</w:t>
      </w:r>
      <w:r w:rsidRPr="00C30304">
        <w:rPr>
          <w:rFonts w:hint="eastAsia"/>
        </w:rPr>
        <w:t>：</w:t>
      </w:r>
      <w:r w:rsidRPr="00C30304">
        <w:rPr>
          <w:rFonts w:hint="eastAsia"/>
        </w:rPr>
        <w:t>48</w:t>
      </w:r>
      <w:r w:rsidRPr="00C30304">
        <w:rPr>
          <w:rFonts w:hint="eastAsia"/>
        </w:rPr>
        <w:t>：</w:t>
      </w:r>
      <w:r w:rsidRPr="00C30304">
        <w:rPr>
          <w:rFonts w:hint="eastAsia"/>
        </w:rPr>
        <w:t>21998</w:t>
      </w:r>
    </w:p>
    <w:p w:rsidR="0046211F" w:rsidRPr="00C30304" w:rsidRDefault="0046211F" w:rsidP="0046211F">
      <w:r w:rsidRPr="00C30304">
        <w:t>Iran's nuclear program,</w:t>
      </w:r>
    </w:p>
    <w:p w:rsidR="0046211F" w:rsidRPr="00C30304" w:rsidRDefault="0046211F" w:rsidP="0046211F">
      <w:r w:rsidRPr="00C30304">
        <w:rPr>
          <w:rFonts w:hint="eastAsia"/>
        </w:rPr>
        <w:t>伊朗的核计划进程，</w:t>
      </w:r>
    </w:p>
    <w:p w:rsidR="0046211F" w:rsidRPr="00C30304" w:rsidRDefault="0046211F" w:rsidP="0046211F"/>
    <w:p w:rsidR="0046211F" w:rsidRPr="00C30304" w:rsidRDefault="0046211F" w:rsidP="0046211F">
      <w:r w:rsidRPr="00C30304">
        <w:t>891</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22000 - &gt; 00</w:t>
      </w:r>
      <w:r w:rsidRPr="00C30304">
        <w:rPr>
          <w:rFonts w:hint="eastAsia"/>
        </w:rPr>
        <w:t>：</w:t>
      </w:r>
      <w:r w:rsidRPr="00C30304">
        <w:rPr>
          <w:rFonts w:hint="eastAsia"/>
        </w:rPr>
        <w:t>48</w:t>
      </w:r>
      <w:r w:rsidRPr="00C30304">
        <w:rPr>
          <w:rFonts w:hint="eastAsia"/>
        </w:rPr>
        <w:t>：</w:t>
      </w:r>
      <w:r w:rsidRPr="00C30304">
        <w:rPr>
          <w:rFonts w:hint="eastAsia"/>
        </w:rPr>
        <w:t>24,767</w:t>
      </w:r>
    </w:p>
    <w:p w:rsidR="0046211F" w:rsidRPr="00C30304" w:rsidRDefault="0046211F" w:rsidP="0046211F">
      <w:r w:rsidRPr="00C30304">
        <w:t>and therefore,</w:t>
      </w:r>
    </w:p>
    <w:p w:rsidR="0046211F" w:rsidRPr="00C30304" w:rsidRDefault="0046211F" w:rsidP="0046211F">
      <w:r w:rsidRPr="00C30304">
        <w:t>i came to the conclusion that</w:t>
      </w:r>
    </w:p>
    <w:p w:rsidR="0046211F" w:rsidRPr="00C30304" w:rsidRDefault="0046211F" w:rsidP="0046211F">
      <w:r w:rsidRPr="00C30304">
        <w:rPr>
          <w:rFonts w:hint="eastAsia"/>
        </w:rPr>
        <w:t>因此，</w:t>
      </w:r>
    </w:p>
    <w:p w:rsidR="0046211F" w:rsidRPr="00C30304" w:rsidRDefault="0046211F" w:rsidP="0046211F">
      <w:r w:rsidRPr="00C30304">
        <w:rPr>
          <w:rFonts w:hint="eastAsia"/>
        </w:rPr>
        <w:t>我得出的结论是</w:t>
      </w:r>
    </w:p>
    <w:p w:rsidR="0046211F" w:rsidRPr="00C30304" w:rsidRDefault="0046211F" w:rsidP="0046211F"/>
    <w:p w:rsidR="0046211F" w:rsidRPr="00C30304" w:rsidRDefault="0046211F" w:rsidP="0046211F">
      <w:r w:rsidRPr="00C30304">
        <w:t>892</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24769 - &gt; 00</w:t>
      </w:r>
      <w:r w:rsidRPr="00C30304">
        <w:rPr>
          <w:rFonts w:hint="eastAsia"/>
        </w:rPr>
        <w:t>：</w:t>
      </w:r>
      <w:r w:rsidRPr="00C30304">
        <w:rPr>
          <w:rFonts w:hint="eastAsia"/>
        </w:rPr>
        <w:t>48</w:t>
      </w:r>
      <w:r w:rsidRPr="00C30304">
        <w:rPr>
          <w:rFonts w:hint="eastAsia"/>
        </w:rPr>
        <w:t>：</w:t>
      </w:r>
      <w:r w:rsidRPr="00C30304">
        <w:rPr>
          <w:rFonts w:hint="eastAsia"/>
        </w:rPr>
        <w:t>27937</w:t>
      </w:r>
    </w:p>
    <w:p w:rsidR="0046211F" w:rsidRPr="00C30304" w:rsidRDefault="0046211F" w:rsidP="0046211F">
      <w:r w:rsidRPr="00C30304">
        <w:t>if there was a virus</w:t>
      </w:r>
    </w:p>
    <w:p w:rsidR="0046211F" w:rsidRPr="00C30304" w:rsidRDefault="0046211F" w:rsidP="0046211F">
      <w:r w:rsidRPr="00C30304">
        <w:t>infecting Iran's computers,</w:t>
      </w:r>
    </w:p>
    <w:p w:rsidR="0046211F" w:rsidRPr="00C30304" w:rsidRDefault="0046211F" w:rsidP="0046211F">
      <w:r w:rsidRPr="00C30304">
        <w:rPr>
          <w:rFonts w:hint="eastAsia"/>
        </w:rPr>
        <w:t>如果有一个病毒感染了伊朗的电脑，</w:t>
      </w:r>
    </w:p>
    <w:p w:rsidR="0046211F" w:rsidRPr="00C30304" w:rsidRDefault="0046211F" w:rsidP="0046211F"/>
    <w:p w:rsidR="0046211F" w:rsidRPr="00C30304" w:rsidRDefault="0046211F" w:rsidP="0046211F">
      <w:r w:rsidRPr="00C30304">
        <w:t>893</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27939 - &gt; 00</w:t>
      </w:r>
      <w:r w:rsidRPr="00C30304">
        <w:rPr>
          <w:rFonts w:hint="eastAsia"/>
        </w:rPr>
        <w:t>：</w:t>
      </w:r>
      <w:r w:rsidRPr="00C30304">
        <w:rPr>
          <w:rFonts w:hint="eastAsia"/>
        </w:rPr>
        <w:t>48</w:t>
      </w:r>
      <w:r w:rsidRPr="00C30304">
        <w:rPr>
          <w:rFonts w:hint="eastAsia"/>
        </w:rPr>
        <w:t>：</w:t>
      </w:r>
      <w:r w:rsidRPr="00C30304">
        <w:rPr>
          <w:rFonts w:hint="eastAsia"/>
        </w:rPr>
        <w:t>33743</w:t>
      </w:r>
    </w:p>
    <w:p w:rsidR="0046211F" w:rsidRPr="00C30304" w:rsidRDefault="0046211F" w:rsidP="0046211F">
      <w:r w:rsidRPr="00C30304">
        <w:t>it's... it's one more element</w:t>
      </w:r>
    </w:p>
    <w:p w:rsidR="0046211F" w:rsidRPr="00C30304" w:rsidRDefault="0046211F" w:rsidP="0046211F">
      <w:r w:rsidRPr="00C30304">
        <w:t>in... in this larger picture</w:t>
      </w:r>
    </w:p>
    <w:p w:rsidR="0046211F" w:rsidRPr="00C30304" w:rsidRDefault="0046211F" w:rsidP="0046211F">
      <w:r w:rsidRPr="00C30304">
        <w:rPr>
          <w:rFonts w:hint="eastAsia"/>
        </w:rPr>
        <w:t>在这张大图中，这是……这是一个更加多元化的</w:t>
      </w:r>
    </w:p>
    <w:p w:rsidR="0046211F" w:rsidRPr="00C30304" w:rsidRDefault="0046211F" w:rsidP="0046211F"/>
    <w:p w:rsidR="0046211F" w:rsidRPr="00C30304" w:rsidRDefault="0046211F" w:rsidP="0046211F">
      <w:r w:rsidRPr="00C30304">
        <w:t>894</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34444 - &gt; 00</w:t>
      </w:r>
      <w:r w:rsidRPr="00C30304">
        <w:rPr>
          <w:rFonts w:hint="eastAsia"/>
        </w:rPr>
        <w:t>：</w:t>
      </w:r>
      <w:r w:rsidRPr="00C30304">
        <w:rPr>
          <w:rFonts w:hint="eastAsia"/>
        </w:rPr>
        <w:t>48</w:t>
      </w:r>
      <w:r w:rsidRPr="00C30304">
        <w:rPr>
          <w:rFonts w:hint="eastAsia"/>
        </w:rPr>
        <w:t>：</w:t>
      </w:r>
      <w:r w:rsidRPr="00C30304">
        <w:rPr>
          <w:rFonts w:hint="eastAsia"/>
        </w:rPr>
        <w:t>36879</w:t>
      </w:r>
    </w:p>
    <w:p w:rsidR="0046211F" w:rsidRPr="00C30304" w:rsidRDefault="0046211F" w:rsidP="0046211F">
      <w:r w:rsidRPr="00C30304">
        <w:t>&lt;i&gt; based on past precedents.&lt;/i&gt;</w:t>
      </w:r>
    </w:p>
    <w:p w:rsidR="0046211F" w:rsidRPr="00C30304" w:rsidRDefault="0046211F" w:rsidP="0046211F">
      <w:r w:rsidRPr="00C30304">
        <w:rPr>
          <w:rFonts w:hint="eastAsia"/>
        </w:rPr>
        <w:t>根据以往的先例，在这张大图中，这是……这是一个更加多元化的场景。</w:t>
      </w:r>
    </w:p>
    <w:p w:rsidR="0046211F" w:rsidRPr="00C30304" w:rsidRDefault="0046211F" w:rsidP="0046211F"/>
    <w:p w:rsidR="0046211F" w:rsidRPr="00C30304" w:rsidRDefault="0046211F" w:rsidP="0046211F">
      <w:r w:rsidRPr="00C30304">
        <w:t>895</w:t>
      </w:r>
    </w:p>
    <w:p w:rsidR="0046211F" w:rsidRPr="00C30304" w:rsidRDefault="0046211F" w:rsidP="0046211F">
      <w:r w:rsidRPr="00C30304">
        <w:rPr>
          <w:rFonts w:hint="eastAsia"/>
        </w:rPr>
        <w:lastRenderedPageBreak/>
        <w:t>00</w:t>
      </w:r>
      <w:r w:rsidRPr="00C30304">
        <w:rPr>
          <w:rFonts w:hint="eastAsia"/>
        </w:rPr>
        <w:t>：</w:t>
      </w:r>
      <w:r w:rsidRPr="00C30304">
        <w:rPr>
          <w:rFonts w:hint="eastAsia"/>
        </w:rPr>
        <w:t>48</w:t>
      </w:r>
      <w:r w:rsidRPr="00C30304">
        <w:rPr>
          <w:rFonts w:hint="eastAsia"/>
        </w:rPr>
        <w:t>：</w:t>
      </w:r>
      <w:r w:rsidRPr="00C30304">
        <w:rPr>
          <w:rFonts w:hint="eastAsia"/>
        </w:rPr>
        <w:t>41452 - &gt; 00</w:t>
      </w:r>
      <w:r w:rsidRPr="00C30304">
        <w:rPr>
          <w:rFonts w:hint="eastAsia"/>
        </w:rPr>
        <w:t>：</w:t>
      </w:r>
      <w:r w:rsidRPr="00C30304">
        <w:rPr>
          <w:rFonts w:hint="eastAsia"/>
        </w:rPr>
        <w:t>48</w:t>
      </w:r>
      <w:r w:rsidRPr="00C30304">
        <w:rPr>
          <w:rFonts w:hint="eastAsia"/>
        </w:rPr>
        <w:t>：</w:t>
      </w:r>
      <w:r w:rsidRPr="00C30304">
        <w:rPr>
          <w:rFonts w:hint="eastAsia"/>
        </w:rPr>
        <w:t>4512??1</w:t>
      </w:r>
    </w:p>
    <w:p w:rsidR="0046211F" w:rsidRPr="00C30304" w:rsidRDefault="0046211F" w:rsidP="0046211F">
      <w:r w:rsidRPr="00C30304">
        <w:t>Yadlin:</w:t>
      </w:r>
    </w:p>
    <w:p w:rsidR="0046211F" w:rsidRPr="00C30304" w:rsidRDefault="0046211F" w:rsidP="0046211F">
      <w:r w:rsidRPr="00C30304">
        <w:t>&lt;i&gt; 1981 I was an f-16 pilot,&lt;/i&gt;</w:t>
      </w:r>
    </w:p>
    <w:p w:rsidR="0046211F" w:rsidRPr="00C30304" w:rsidRDefault="0046211F" w:rsidP="0046211F">
      <w:r w:rsidRPr="00C30304">
        <w:rPr>
          <w:rFonts w:hint="eastAsia"/>
        </w:rPr>
        <w:t>Yadlin</w:t>
      </w:r>
      <w:r w:rsidRPr="00C30304">
        <w:rPr>
          <w:rFonts w:hint="eastAsia"/>
        </w:rPr>
        <w:t>：</w:t>
      </w:r>
    </w:p>
    <w:p w:rsidR="0046211F" w:rsidRPr="00C30304" w:rsidRDefault="0046211F" w:rsidP="0046211F">
      <w:r w:rsidRPr="00C30304">
        <w:rPr>
          <w:rFonts w:hint="eastAsia"/>
        </w:rPr>
        <w:t xml:space="preserve">   1981</w:t>
      </w:r>
      <w:r w:rsidRPr="00C30304">
        <w:rPr>
          <w:rFonts w:hint="eastAsia"/>
        </w:rPr>
        <w:t>年的时候，我是一架</w:t>
      </w:r>
      <w:r w:rsidRPr="00C30304">
        <w:rPr>
          <w:rFonts w:hint="eastAsia"/>
        </w:rPr>
        <w:t>F-16</w:t>
      </w:r>
      <w:r w:rsidRPr="00C30304">
        <w:rPr>
          <w:rFonts w:hint="eastAsia"/>
        </w:rPr>
        <w:t>战斗机飞行员，</w:t>
      </w:r>
    </w:p>
    <w:p w:rsidR="0046211F" w:rsidRPr="00C30304" w:rsidRDefault="0046211F" w:rsidP="0046211F"/>
    <w:p w:rsidR="0046211F" w:rsidRPr="00C30304" w:rsidRDefault="0046211F" w:rsidP="0046211F">
      <w:r w:rsidRPr="00C30304">
        <w:t>896</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45555 - &gt; 00</w:t>
      </w:r>
      <w:r w:rsidRPr="00C30304">
        <w:rPr>
          <w:rFonts w:hint="eastAsia"/>
        </w:rPr>
        <w:t>：</w:t>
      </w:r>
      <w:r w:rsidRPr="00C30304">
        <w:rPr>
          <w:rFonts w:hint="eastAsia"/>
        </w:rPr>
        <w:t>48</w:t>
      </w:r>
      <w:r w:rsidRPr="00C30304">
        <w:rPr>
          <w:rFonts w:hint="eastAsia"/>
        </w:rPr>
        <w:t>：</w:t>
      </w:r>
      <w:r w:rsidRPr="00C30304">
        <w:rPr>
          <w:rFonts w:hint="eastAsia"/>
        </w:rPr>
        <w:t>49058</w:t>
      </w:r>
    </w:p>
    <w:p w:rsidR="0046211F" w:rsidRPr="00C30304" w:rsidRDefault="0046211F" w:rsidP="0046211F">
      <w:r w:rsidRPr="00C30304">
        <w:t>&lt;i&gt; and we were told that,&lt;/i&gt;</w:t>
      </w:r>
    </w:p>
    <w:p w:rsidR="0046211F" w:rsidRPr="00C30304" w:rsidRDefault="0046211F" w:rsidP="0046211F">
      <w:r w:rsidRPr="00C30304">
        <w:t>&lt;i&gt; unlike our dream&lt;/i&gt;</w:t>
      </w:r>
    </w:p>
    <w:p w:rsidR="0046211F" w:rsidRPr="00C30304" w:rsidRDefault="0046211F" w:rsidP="0046211F">
      <w:r w:rsidRPr="00C30304">
        <w:rPr>
          <w:rFonts w:hint="eastAsia"/>
        </w:rPr>
        <w:t>我们被告知，</w:t>
      </w:r>
    </w:p>
    <w:p w:rsidR="0046211F" w:rsidRPr="00C30304" w:rsidRDefault="0046211F" w:rsidP="0046211F">
      <w:r w:rsidRPr="00C30304">
        <w:rPr>
          <w:rFonts w:hint="eastAsia"/>
        </w:rPr>
        <w:t>不像我们的梦想那样</w:t>
      </w:r>
    </w:p>
    <w:p w:rsidR="0046211F" w:rsidRPr="00C30304" w:rsidRDefault="0046211F" w:rsidP="0046211F"/>
    <w:p w:rsidR="0046211F" w:rsidRPr="00C30304" w:rsidRDefault="0046211F" w:rsidP="0046211F">
      <w:r w:rsidRPr="00C30304">
        <w:t>897</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49060 - &gt; 00</w:t>
      </w:r>
      <w:r w:rsidRPr="00C30304">
        <w:rPr>
          <w:rFonts w:hint="eastAsia"/>
        </w:rPr>
        <w:t>：</w:t>
      </w:r>
      <w:r w:rsidRPr="00C30304">
        <w:rPr>
          <w:rFonts w:hint="eastAsia"/>
        </w:rPr>
        <w:t>48</w:t>
      </w:r>
      <w:r w:rsidRPr="00C30304">
        <w:rPr>
          <w:rFonts w:hint="eastAsia"/>
        </w:rPr>
        <w:t>：</w:t>
      </w:r>
      <w:r w:rsidRPr="00C30304">
        <w:rPr>
          <w:rFonts w:hint="eastAsia"/>
        </w:rPr>
        <w:t>52495</w:t>
      </w:r>
    </w:p>
    <w:p w:rsidR="0046211F" w:rsidRPr="00C30304" w:rsidRDefault="0046211F" w:rsidP="0046211F">
      <w:r w:rsidRPr="00C30304">
        <w:t>&lt;i&gt; to do dogfights&lt;/i&gt;</w:t>
      </w:r>
    </w:p>
    <w:p w:rsidR="0046211F" w:rsidRPr="00C30304" w:rsidRDefault="0046211F" w:rsidP="0046211F">
      <w:r w:rsidRPr="00C30304">
        <w:t>&lt;i&gt; and to kill migs,&lt;/i&gt;</w:t>
      </w:r>
    </w:p>
    <w:p w:rsidR="0046211F" w:rsidRPr="00C30304" w:rsidRDefault="0046211F" w:rsidP="0046211F">
      <w:r w:rsidRPr="00C30304">
        <w:rPr>
          <w:rFonts w:hint="eastAsia"/>
        </w:rPr>
        <w:t>会做缠斗、会和米格机厮杀，</w:t>
      </w:r>
    </w:p>
    <w:p w:rsidR="0046211F" w:rsidRPr="00C30304" w:rsidRDefault="0046211F" w:rsidP="0046211F"/>
    <w:p w:rsidR="0046211F" w:rsidRPr="00C30304" w:rsidRDefault="0046211F" w:rsidP="0046211F">
      <w:r w:rsidRPr="00C30304">
        <w:t>898</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53063 - &gt; 00</w:t>
      </w:r>
      <w:r w:rsidRPr="00C30304">
        <w:rPr>
          <w:rFonts w:hint="eastAsia"/>
        </w:rPr>
        <w:t>：</w:t>
      </w:r>
      <w:r w:rsidRPr="00C30304">
        <w:rPr>
          <w:rFonts w:hint="eastAsia"/>
        </w:rPr>
        <w:t>48</w:t>
      </w:r>
      <w:r w:rsidRPr="00C30304">
        <w:rPr>
          <w:rFonts w:hint="eastAsia"/>
        </w:rPr>
        <w:t>：</w:t>
      </w:r>
      <w:r w:rsidRPr="00C30304">
        <w:rPr>
          <w:rFonts w:hint="eastAsia"/>
        </w:rPr>
        <w:t>56699</w:t>
      </w:r>
    </w:p>
    <w:p w:rsidR="0046211F" w:rsidRPr="00C30304" w:rsidRDefault="0046211F" w:rsidP="0046211F">
      <w:r w:rsidRPr="00C30304">
        <w:t>&lt;i&gt; we have to be prepared&lt;/i&gt;</w:t>
      </w:r>
    </w:p>
    <w:p w:rsidR="0046211F" w:rsidRPr="00C30304" w:rsidRDefault="0046211F" w:rsidP="0046211F">
      <w:r w:rsidRPr="00C30304">
        <w:t>&lt;i&gt; for a long-range mission&lt;/i&gt;</w:t>
      </w:r>
    </w:p>
    <w:p w:rsidR="0046211F" w:rsidRPr="00C30304" w:rsidRDefault="0046211F" w:rsidP="0046211F">
      <w:r w:rsidRPr="00C30304">
        <w:rPr>
          <w:rFonts w:hint="eastAsia"/>
        </w:rPr>
        <w:t>我们必须为远程任务做好准备</w:t>
      </w:r>
    </w:p>
    <w:p w:rsidR="0046211F" w:rsidRPr="00C30304" w:rsidRDefault="0046211F" w:rsidP="0046211F"/>
    <w:p w:rsidR="0046211F" w:rsidRPr="00C30304" w:rsidRDefault="0046211F" w:rsidP="0046211F">
      <w:r w:rsidRPr="00C30304">
        <w:t>899</w:t>
      </w:r>
    </w:p>
    <w:p w:rsidR="0046211F" w:rsidRPr="00C30304" w:rsidRDefault="0046211F" w:rsidP="0046211F">
      <w:r w:rsidRPr="00C30304">
        <w:rPr>
          <w:rFonts w:hint="eastAsia"/>
        </w:rPr>
        <w:t>00</w:t>
      </w:r>
      <w:r w:rsidRPr="00C30304">
        <w:rPr>
          <w:rFonts w:hint="eastAsia"/>
        </w:rPr>
        <w:t>：</w:t>
      </w:r>
      <w:r w:rsidRPr="00C30304">
        <w:rPr>
          <w:rFonts w:hint="eastAsia"/>
        </w:rPr>
        <w:t>48</w:t>
      </w:r>
      <w:r w:rsidRPr="00C30304">
        <w:rPr>
          <w:rFonts w:hint="eastAsia"/>
        </w:rPr>
        <w:t>：</w:t>
      </w:r>
      <w:r w:rsidRPr="00C30304">
        <w:rPr>
          <w:rFonts w:hint="eastAsia"/>
        </w:rPr>
        <w:t>57367 - &gt; 00</w:t>
      </w:r>
      <w:r w:rsidRPr="00C30304">
        <w:rPr>
          <w:rFonts w:hint="eastAsia"/>
        </w:rPr>
        <w:t>：</w:t>
      </w:r>
      <w:r w:rsidRPr="00C30304">
        <w:rPr>
          <w:rFonts w:hint="eastAsia"/>
        </w:rPr>
        <w:t>49</w:t>
      </w:r>
      <w:r w:rsidRPr="00C30304">
        <w:rPr>
          <w:rFonts w:hint="eastAsia"/>
        </w:rPr>
        <w:t>：</w:t>
      </w:r>
      <w:r w:rsidRPr="00C30304">
        <w:rPr>
          <w:rFonts w:hint="eastAsia"/>
        </w:rPr>
        <w:t>00002</w:t>
      </w:r>
    </w:p>
    <w:p w:rsidR="0046211F" w:rsidRPr="00C30304" w:rsidRDefault="0046211F" w:rsidP="0046211F">
      <w:r w:rsidRPr="00C30304">
        <w:t>&lt;i&gt;to destroy a valuable target.&lt;/i&gt;</w:t>
      </w:r>
    </w:p>
    <w:p w:rsidR="0046211F" w:rsidRPr="00C30304" w:rsidRDefault="0046211F" w:rsidP="0046211F">
      <w:r w:rsidRPr="00C30304">
        <w:rPr>
          <w:rFonts w:hint="eastAsia"/>
        </w:rPr>
        <w:t>去摧毁一个有价值的目标。</w:t>
      </w:r>
    </w:p>
    <w:p w:rsidR="0046211F" w:rsidRPr="00C30304" w:rsidRDefault="0046211F" w:rsidP="0046211F"/>
    <w:p w:rsidR="0046211F" w:rsidRPr="00C30304" w:rsidRDefault="0046211F" w:rsidP="0046211F">
      <w:r w:rsidRPr="00C30304">
        <w:t>900</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00771 - &gt; 00</w:t>
      </w:r>
      <w:r w:rsidRPr="00C30304">
        <w:rPr>
          <w:rFonts w:hint="eastAsia"/>
        </w:rPr>
        <w:t>：</w:t>
      </w:r>
      <w:r w:rsidRPr="00C30304">
        <w:rPr>
          <w:rFonts w:hint="eastAsia"/>
        </w:rPr>
        <w:t>49</w:t>
      </w:r>
      <w:r w:rsidRPr="00C30304">
        <w:rPr>
          <w:rFonts w:hint="eastAsia"/>
        </w:rPr>
        <w:t>：</w:t>
      </w:r>
      <w:r w:rsidRPr="00C30304">
        <w:rPr>
          <w:rFonts w:hint="eastAsia"/>
        </w:rPr>
        <w:t>02471</w:t>
      </w:r>
    </w:p>
    <w:p w:rsidR="0046211F" w:rsidRPr="00C30304" w:rsidRDefault="0046211F" w:rsidP="0046211F">
      <w:r w:rsidRPr="00C30304">
        <w:t>&lt;i&gt; Nobody told us what is&lt;/i&gt;</w:t>
      </w:r>
    </w:p>
    <w:p w:rsidR="0046211F" w:rsidRPr="00C30304" w:rsidRDefault="0046211F" w:rsidP="0046211F">
      <w:r w:rsidRPr="00C30304">
        <w:rPr>
          <w:rFonts w:hint="eastAsia"/>
        </w:rPr>
        <w:t>没有人告诉我们什么是</w:t>
      </w:r>
    </w:p>
    <w:p w:rsidR="0046211F" w:rsidRPr="00C30304" w:rsidRDefault="0046211F" w:rsidP="0046211F"/>
    <w:p w:rsidR="0046211F" w:rsidRPr="00C30304" w:rsidRDefault="0046211F" w:rsidP="0046211F">
      <w:r w:rsidRPr="00C30304">
        <w:t>901</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02473 - &gt; 00</w:t>
      </w:r>
      <w:r w:rsidRPr="00C30304">
        <w:rPr>
          <w:rFonts w:hint="eastAsia"/>
        </w:rPr>
        <w:t>：</w:t>
      </w:r>
      <w:r w:rsidRPr="00C30304">
        <w:rPr>
          <w:rFonts w:hint="eastAsia"/>
        </w:rPr>
        <w:t>49</w:t>
      </w:r>
      <w:r w:rsidRPr="00C30304">
        <w:rPr>
          <w:rFonts w:hint="eastAsia"/>
        </w:rPr>
        <w:t>：</w:t>
      </w:r>
      <w:r w:rsidRPr="00C30304">
        <w:rPr>
          <w:rFonts w:hint="eastAsia"/>
        </w:rPr>
        <w:t>04874</w:t>
      </w:r>
    </w:p>
    <w:p w:rsidR="0046211F" w:rsidRPr="00C30304" w:rsidRDefault="0046211F" w:rsidP="0046211F">
      <w:r w:rsidRPr="00C30304">
        <w:t>&lt;i&gt; this very valuable&lt;/i&gt;</w:t>
      </w:r>
    </w:p>
    <w:p w:rsidR="0046211F" w:rsidRPr="00C30304" w:rsidRDefault="0046211F" w:rsidP="0046211F">
      <w:r w:rsidRPr="00C30304">
        <w:t>&lt;i&gt; strategic target.&lt;/i&gt;</w:t>
      </w:r>
    </w:p>
    <w:p w:rsidR="0046211F" w:rsidRPr="00C30304" w:rsidRDefault="0046211F" w:rsidP="0046211F">
      <w:r w:rsidRPr="00C30304">
        <w:rPr>
          <w:rFonts w:hint="eastAsia"/>
        </w:rPr>
        <w:t>是非常有价值的战略目标。</w:t>
      </w:r>
    </w:p>
    <w:p w:rsidR="0046211F" w:rsidRPr="00C30304" w:rsidRDefault="0046211F" w:rsidP="0046211F"/>
    <w:p w:rsidR="0046211F" w:rsidRPr="00C30304" w:rsidRDefault="0046211F" w:rsidP="0046211F">
      <w:r w:rsidRPr="00C30304">
        <w:t>902</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05876 - &gt; 00</w:t>
      </w:r>
      <w:r w:rsidRPr="00C30304">
        <w:rPr>
          <w:rFonts w:hint="eastAsia"/>
        </w:rPr>
        <w:t>：</w:t>
      </w:r>
      <w:r w:rsidRPr="00C30304">
        <w:rPr>
          <w:rFonts w:hint="eastAsia"/>
        </w:rPr>
        <w:t>49</w:t>
      </w:r>
      <w:r w:rsidRPr="00C30304">
        <w:rPr>
          <w:rFonts w:hint="eastAsia"/>
        </w:rPr>
        <w:t>：</w:t>
      </w:r>
      <w:r w:rsidRPr="00C30304">
        <w:rPr>
          <w:rFonts w:hint="eastAsia"/>
        </w:rPr>
        <w:t>09045</w:t>
      </w:r>
    </w:p>
    <w:p w:rsidR="0046211F" w:rsidRPr="00C30304" w:rsidRDefault="0046211F" w:rsidP="0046211F">
      <w:r w:rsidRPr="00C30304">
        <w:t>&lt;i&gt; It was 600 miles from Israel.&lt;/i&gt;</w:t>
      </w:r>
    </w:p>
    <w:p w:rsidR="0046211F" w:rsidRPr="00C30304" w:rsidRDefault="0046211F" w:rsidP="0046211F">
      <w:r w:rsidRPr="00C30304">
        <w:rPr>
          <w:rFonts w:hint="eastAsia"/>
        </w:rPr>
        <w:lastRenderedPageBreak/>
        <w:t>这距离以色列</w:t>
      </w:r>
      <w:r w:rsidRPr="00C30304">
        <w:rPr>
          <w:rFonts w:hint="eastAsia"/>
        </w:rPr>
        <w:t>600</w:t>
      </w:r>
      <w:r w:rsidRPr="00C30304">
        <w:rPr>
          <w:rFonts w:hint="eastAsia"/>
        </w:rPr>
        <w:t>英里。</w:t>
      </w:r>
    </w:p>
    <w:p w:rsidR="0046211F" w:rsidRPr="00C30304" w:rsidRDefault="0046211F" w:rsidP="0046211F"/>
    <w:p w:rsidR="0046211F" w:rsidRPr="00C30304" w:rsidRDefault="0046211F" w:rsidP="0046211F">
      <w:r w:rsidRPr="00C30304">
        <w:t>903</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10414 - &gt; 00</w:t>
      </w:r>
      <w:r w:rsidRPr="00C30304">
        <w:rPr>
          <w:rFonts w:hint="eastAsia"/>
        </w:rPr>
        <w:t>：</w:t>
      </w:r>
      <w:r w:rsidRPr="00C30304">
        <w:rPr>
          <w:rFonts w:hint="eastAsia"/>
        </w:rPr>
        <w:t>49</w:t>
      </w:r>
      <w:r w:rsidRPr="00C30304">
        <w:rPr>
          <w:rFonts w:hint="eastAsia"/>
        </w:rPr>
        <w:t>：</w:t>
      </w:r>
      <w:r w:rsidRPr="00C30304">
        <w:rPr>
          <w:rFonts w:hint="eastAsia"/>
        </w:rPr>
        <w:t>13883</w:t>
      </w:r>
    </w:p>
    <w:p w:rsidR="0046211F" w:rsidRPr="00C30304" w:rsidRDefault="0046211F" w:rsidP="0046211F">
      <w:r w:rsidRPr="00C30304">
        <w:t>So we train our self</w:t>
      </w:r>
    </w:p>
    <w:p w:rsidR="0046211F" w:rsidRPr="00C30304" w:rsidRDefault="0046211F" w:rsidP="0046211F">
      <w:r w:rsidRPr="00C30304">
        <w:t>to do the job,</w:t>
      </w:r>
    </w:p>
    <w:p w:rsidR="0046211F" w:rsidRPr="00C30304" w:rsidRDefault="0046211F" w:rsidP="0046211F">
      <w:r w:rsidRPr="00C30304">
        <w:rPr>
          <w:rFonts w:hint="eastAsia"/>
        </w:rPr>
        <w:t>因此，我们训练我们自己所做的工作，</w:t>
      </w:r>
    </w:p>
    <w:p w:rsidR="0046211F" w:rsidRPr="00C30304" w:rsidRDefault="0046211F" w:rsidP="0046211F"/>
    <w:p w:rsidR="0046211F" w:rsidRPr="00C30304" w:rsidRDefault="0046211F" w:rsidP="0046211F">
      <w:r w:rsidRPr="00C30304">
        <w:t>904</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13885 - &gt; 00</w:t>
      </w:r>
      <w:r w:rsidRPr="00C30304">
        <w:rPr>
          <w:rFonts w:hint="eastAsia"/>
        </w:rPr>
        <w:t>：</w:t>
      </w:r>
      <w:r w:rsidRPr="00C30304">
        <w:rPr>
          <w:rFonts w:hint="eastAsia"/>
        </w:rPr>
        <w:t>49</w:t>
      </w:r>
      <w:r w:rsidRPr="00C30304">
        <w:rPr>
          <w:rFonts w:hint="eastAsia"/>
        </w:rPr>
        <w:t>：</w:t>
      </w:r>
      <w:r w:rsidRPr="00C30304">
        <w:rPr>
          <w:rFonts w:hint="eastAsia"/>
        </w:rPr>
        <w:t>17720</w:t>
      </w:r>
    </w:p>
    <w:p w:rsidR="0046211F" w:rsidRPr="00C30304" w:rsidRDefault="0046211F" w:rsidP="0046211F">
      <w:r w:rsidRPr="00C30304">
        <w:t>which was very difficult.</w:t>
      </w:r>
    </w:p>
    <w:p w:rsidR="0046211F" w:rsidRPr="00C30304" w:rsidRDefault="0046211F" w:rsidP="0046211F">
      <w:r w:rsidRPr="00C30304">
        <w:t>No air refueling at that time.</w:t>
      </w:r>
    </w:p>
    <w:p w:rsidR="0046211F" w:rsidRPr="00C30304" w:rsidRDefault="0046211F" w:rsidP="0046211F">
      <w:r w:rsidRPr="00C30304">
        <w:rPr>
          <w:rFonts w:hint="eastAsia"/>
        </w:rPr>
        <w:t>这是非常困难的。</w:t>
      </w:r>
    </w:p>
    <w:p w:rsidR="0046211F" w:rsidRPr="00C30304" w:rsidRDefault="0046211F" w:rsidP="0046211F">
      <w:r w:rsidRPr="00C30304">
        <w:rPr>
          <w:rFonts w:hint="eastAsia"/>
        </w:rPr>
        <w:t>在那个时候，没有空中加油。</w:t>
      </w:r>
    </w:p>
    <w:p w:rsidR="0046211F" w:rsidRPr="00C30304" w:rsidRDefault="0046211F" w:rsidP="0046211F"/>
    <w:p w:rsidR="0046211F" w:rsidRPr="00C30304" w:rsidRDefault="0046211F" w:rsidP="0046211F">
      <w:r w:rsidRPr="00C30304">
        <w:t>905</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18121 - &gt; 00</w:t>
      </w:r>
      <w:r w:rsidRPr="00C30304">
        <w:rPr>
          <w:rFonts w:hint="eastAsia"/>
        </w:rPr>
        <w:t>：</w:t>
      </w:r>
      <w:r w:rsidRPr="00C30304">
        <w:rPr>
          <w:rFonts w:hint="eastAsia"/>
        </w:rPr>
        <w:t>49</w:t>
      </w:r>
      <w:r w:rsidRPr="00C30304">
        <w:rPr>
          <w:rFonts w:hint="eastAsia"/>
        </w:rPr>
        <w:t>：</w:t>
      </w:r>
      <w:r w:rsidRPr="00C30304">
        <w:rPr>
          <w:rFonts w:hint="eastAsia"/>
        </w:rPr>
        <w:t>20189</w:t>
      </w:r>
    </w:p>
    <w:p w:rsidR="0046211F" w:rsidRPr="00C30304" w:rsidRDefault="0046211F" w:rsidP="0046211F">
      <w:r w:rsidRPr="00C30304">
        <w:t>No satellites</w:t>
      </w:r>
    </w:p>
    <w:p w:rsidR="0046211F" w:rsidRPr="00C30304" w:rsidRDefault="0046211F" w:rsidP="0046211F">
      <w:r w:rsidRPr="00C30304">
        <w:t>for reconnaissance.</w:t>
      </w:r>
    </w:p>
    <w:p w:rsidR="0046211F" w:rsidRPr="00C30304" w:rsidRDefault="0046211F" w:rsidP="0046211F">
      <w:r w:rsidRPr="00C30304">
        <w:rPr>
          <w:rFonts w:hint="eastAsia"/>
        </w:rPr>
        <w:t>没有卫星进行侦察。</w:t>
      </w:r>
    </w:p>
    <w:p w:rsidR="0046211F" w:rsidRPr="00C30304" w:rsidRDefault="0046211F" w:rsidP="0046211F"/>
    <w:p w:rsidR="0046211F" w:rsidRPr="00C30304" w:rsidRDefault="0046211F" w:rsidP="0046211F">
      <w:r w:rsidRPr="00C30304">
        <w:t>906</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22,125 - &gt; 00</w:t>
      </w:r>
      <w:r w:rsidRPr="00C30304">
        <w:rPr>
          <w:rFonts w:hint="eastAsia"/>
        </w:rPr>
        <w:t>：</w:t>
      </w:r>
      <w:r w:rsidRPr="00C30304">
        <w:rPr>
          <w:rFonts w:hint="eastAsia"/>
        </w:rPr>
        <w:t>49</w:t>
      </w:r>
      <w:r w:rsidRPr="00C30304">
        <w:rPr>
          <w:rFonts w:hint="eastAsia"/>
        </w:rPr>
        <w:t>：</w:t>
      </w:r>
      <w:r w:rsidRPr="00C30304">
        <w:rPr>
          <w:rFonts w:hint="eastAsia"/>
        </w:rPr>
        <w:t>24527</w:t>
      </w:r>
    </w:p>
    <w:p w:rsidR="0046211F" w:rsidRPr="00C30304" w:rsidRDefault="0046211F" w:rsidP="0046211F">
      <w:r w:rsidRPr="00C30304">
        <w:t>Fuel was on the limit.</w:t>
      </w:r>
    </w:p>
    <w:p w:rsidR="0046211F" w:rsidRPr="00C30304" w:rsidRDefault="0046211F" w:rsidP="0046211F">
      <w:r w:rsidRPr="00C30304">
        <w:rPr>
          <w:rFonts w:hint="eastAsia"/>
        </w:rPr>
        <w:t>燃油是有限的。</w:t>
      </w:r>
    </w:p>
    <w:p w:rsidR="0046211F" w:rsidRPr="00C30304" w:rsidRDefault="0046211F" w:rsidP="0046211F"/>
    <w:p w:rsidR="0046211F" w:rsidRPr="00C30304" w:rsidRDefault="0046211F" w:rsidP="0046211F">
      <w:r w:rsidRPr="00C30304">
        <w:t>907</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25095 - &gt; 00</w:t>
      </w:r>
      <w:r w:rsidRPr="00C30304">
        <w:rPr>
          <w:rFonts w:hint="eastAsia"/>
        </w:rPr>
        <w:t>：</w:t>
      </w:r>
      <w:r w:rsidRPr="00C30304">
        <w:rPr>
          <w:rFonts w:hint="eastAsia"/>
        </w:rPr>
        <w:t>49</w:t>
      </w:r>
      <w:r w:rsidRPr="00C30304">
        <w:rPr>
          <w:rFonts w:hint="eastAsia"/>
        </w:rPr>
        <w:t>：</w:t>
      </w:r>
      <w:r w:rsidRPr="00C30304">
        <w:rPr>
          <w:rFonts w:hint="eastAsia"/>
        </w:rPr>
        <w:t>27396</w:t>
      </w:r>
    </w:p>
    <w:p w:rsidR="0046211F" w:rsidRPr="00C30304" w:rsidRDefault="0046211F" w:rsidP="0046211F">
      <w:r w:rsidRPr="00C30304">
        <w:t>Pilot:&lt;i&gt; What?&lt;/i&gt;</w:t>
      </w:r>
    </w:p>
    <w:p w:rsidR="0046211F" w:rsidRPr="00C30304" w:rsidRDefault="0046211F" w:rsidP="0046211F">
      <w:r w:rsidRPr="00C30304">
        <w:t>&lt;i&gt; Whoa! Whoa!&lt;/i&gt;</w:t>
      </w:r>
    </w:p>
    <w:p w:rsidR="0046211F" w:rsidRPr="00C30304" w:rsidRDefault="0046211F" w:rsidP="0046211F">
      <w:r w:rsidRPr="00C30304">
        <w:rPr>
          <w:rFonts w:hint="eastAsia"/>
        </w:rPr>
        <w:t>飞行员：什么？</w:t>
      </w:r>
    </w:p>
    <w:p w:rsidR="0046211F" w:rsidRPr="00C30304" w:rsidRDefault="0046211F" w:rsidP="0046211F">
      <w:r w:rsidRPr="00C30304">
        <w:rPr>
          <w:rFonts w:hint="eastAsia"/>
        </w:rPr>
        <w:t>哇！哇！</w:t>
      </w:r>
    </w:p>
    <w:p w:rsidR="0046211F" w:rsidRPr="00C30304" w:rsidRDefault="0046211F" w:rsidP="0046211F"/>
    <w:p w:rsidR="0046211F" w:rsidRPr="00C30304" w:rsidRDefault="0046211F" w:rsidP="0046211F">
      <w:r w:rsidRPr="00C30304">
        <w:t>908</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30334 - &gt; 00</w:t>
      </w:r>
      <w:r w:rsidRPr="00C30304">
        <w:rPr>
          <w:rFonts w:hint="eastAsia"/>
        </w:rPr>
        <w:t>：</w:t>
      </w:r>
      <w:r w:rsidRPr="00C30304">
        <w:rPr>
          <w:rFonts w:hint="eastAsia"/>
        </w:rPr>
        <w:t>49</w:t>
      </w:r>
      <w:r w:rsidRPr="00C30304">
        <w:rPr>
          <w:rFonts w:hint="eastAsia"/>
        </w:rPr>
        <w:t>：</w:t>
      </w:r>
      <w:r w:rsidRPr="00C30304">
        <w:rPr>
          <w:rFonts w:hint="eastAsia"/>
        </w:rPr>
        <w:t>31,734</w:t>
      </w:r>
    </w:p>
    <w:p w:rsidR="0046211F" w:rsidRPr="00C30304" w:rsidRDefault="0046211F" w:rsidP="0046211F">
      <w:r w:rsidRPr="00C30304">
        <w:t>Yadlin:&lt;i&gt; At the end of the day,&lt;/i&gt;</w:t>
      </w:r>
    </w:p>
    <w:p w:rsidR="0046211F" w:rsidRPr="00C30304" w:rsidRDefault="0046211F" w:rsidP="0046211F">
      <w:r w:rsidRPr="00C30304">
        <w:rPr>
          <w:rFonts w:hint="eastAsia"/>
        </w:rPr>
        <w:t>亚德林：在一天结束时，</w:t>
      </w:r>
    </w:p>
    <w:p w:rsidR="0046211F" w:rsidRPr="00C30304" w:rsidRDefault="0046211F" w:rsidP="0046211F"/>
    <w:p w:rsidR="0046211F" w:rsidRPr="00C30304" w:rsidRDefault="0046211F" w:rsidP="0046211F">
      <w:r w:rsidRPr="00C30304">
        <w:t>909</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32469 - &gt; 00</w:t>
      </w:r>
      <w:r w:rsidRPr="00C30304">
        <w:rPr>
          <w:rFonts w:hint="eastAsia"/>
        </w:rPr>
        <w:t>：</w:t>
      </w:r>
      <w:r w:rsidRPr="00C30304">
        <w:rPr>
          <w:rFonts w:hint="eastAsia"/>
        </w:rPr>
        <w:t>49</w:t>
      </w:r>
      <w:r w:rsidRPr="00C30304">
        <w:rPr>
          <w:rFonts w:hint="eastAsia"/>
        </w:rPr>
        <w:t>：</w:t>
      </w:r>
      <w:r w:rsidRPr="00C30304">
        <w:rPr>
          <w:rFonts w:hint="eastAsia"/>
        </w:rPr>
        <w:t>34203</w:t>
      </w:r>
    </w:p>
    <w:p w:rsidR="0046211F" w:rsidRPr="00C30304" w:rsidRDefault="0046211F" w:rsidP="0046211F">
      <w:r w:rsidRPr="00C30304">
        <w:t>&lt;i&gt; we accomplished&lt;/i&gt;</w:t>
      </w:r>
    </w:p>
    <w:p w:rsidR="0046211F" w:rsidRPr="00C30304" w:rsidRDefault="0046211F" w:rsidP="0046211F">
      <w:r w:rsidRPr="00C30304">
        <w:t>&lt;i&gt; the mission.&lt;/i&gt;</w:t>
      </w:r>
    </w:p>
    <w:p w:rsidR="0046211F" w:rsidRPr="00C30304" w:rsidRDefault="0046211F" w:rsidP="0046211F">
      <w:r w:rsidRPr="00C30304">
        <w:rPr>
          <w:rFonts w:hint="eastAsia"/>
        </w:rPr>
        <w:t>我们完成了使命。</w:t>
      </w:r>
    </w:p>
    <w:p w:rsidR="0046211F" w:rsidRPr="00C30304" w:rsidRDefault="0046211F" w:rsidP="0046211F"/>
    <w:p w:rsidR="0046211F" w:rsidRPr="00C30304" w:rsidRDefault="0046211F" w:rsidP="0046211F">
      <w:r w:rsidRPr="00C30304">
        <w:lastRenderedPageBreak/>
        <w:t>910</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34,671 - &gt; 00</w:t>
      </w:r>
      <w:r w:rsidRPr="00C30304">
        <w:rPr>
          <w:rFonts w:hint="eastAsia"/>
        </w:rPr>
        <w:t>：</w:t>
      </w:r>
      <w:r w:rsidRPr="00C30304">
        <w:rPr>
          <w:rFonts w:hint="eastAsia"/>
        </w:rPr>
        <w:t>49</w:t>
      </w:r>
      <w:r w:rsidRPr="00C30304">
        <w:rPr>
          <w:rFonts w:hint="eastAsia"/>
        </w:rPr>
        <w:t>：</w:t>
      </w:r>
      <w:r w:rsidRPr="00C30304">
        <w:rPr>
          <w:rFonts w:hint="eastAsia"/>
        </w:rPr>
        <w:t>35,972</w:t>
      </w:r>
    </w:p>
    <w:p w:rsidR="0046211F" w:rsidRPr="00C30304" w:rsidRDefault="0046211F" w:rsidP="0046211F">
      <w:r w:rsidRPr="00C30304">
        <w:t>Gibney:&lt;i&gt; Which was?&lt;/i&gt;</w:t>
      </w:r>
    </w:p>
    <w:p w:rsidR="0046211F" w:rsidRPr="00C30304" w:rsidRDefault="0046211F" w:rsidP="0046211F">
      <w:r w:rsidRPr="00C30304">
        <w:rPr>
          <w:rFonts w:hint="eastAsia"/>
        </w:rPr>
        <w:t>吉布尼：什么使命？</w:t>
      </w:r>
    </w:p>
    <w:p w:rsidR="0046211F" w:rsidRPr="00C30304" w:rsidRDefault="0046211F" w:rsidP="0046211F"/>
    <w:p w:rsidR="0046211F" w:rsidRPr="00C30304" w:rsidRDefault="0046211F" w:rsidP="0046211F">
      <w:r w:rsidRPr="00C30304">
        <w:t>911</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36440 - &gt; 00</w:t>
      </w:r>
      <w:r w:rsidRPr="00C30304">
        <w:rPr>
          <w:rFonts w:hint="eastAsia"/>
        </w:rPr>
        <w:t>：</w:t>
      </w:r>
      <w:r w:rsidRPr="00C30304">
        <w:rPr>
          <w:rFonts w:hint="eastAsia"/>
        </w:rPr>
        <w:t>49</w:t>
      </w:r>
      <w:r w:rsidRPr="00C30304">
        <w:rPr>
          <w:rFonts w:hint="eastAsia"/>
        </w:rPr>
        <w:t>：</w:t>
      </w:r>
      <w:r w:rsidRPr="00C30304">
        <w:rPr>
          <w:rFonts w:hint="eastAsia"/>
        </w:rPr>
        <w:t>39342</w:t>
      </w:r>
    </w:p>
    <w:p w:rsidR="0046211F" w:rsidRPr="00C30304" w:rsidRDefault="0046211F" w:rsidP="0046211F">
      <w:r w:rsidRPr="00C30304">
        <w:t>Yadlin:&lt;i&gt; To destroy&lt;/i&gt;</w:t>
      </w:r>
    </w:p>
    <w:p w:rsidR="0046211F" w:rsidRPr="00C30304" w:rsidRDefault="0046211F" w:rsidP="0046211F">
      <w:r w:rsidRPr="00C30304">
        <w:t>&lt;i&gt; the Iraqi nuclear reactor&lt;/i&gt;</w:t>
      </w:r>
    </w:p>
    <w:p w:rsidR="0046211F" w:rsidRPr="00C30304" w:rsidRDefault="0046211F" w:rsidP="0046211F">
      <w:r w:rsidRPr="00C30304">
        <w:rPr>
          <w:rFonts w:hint="eastAsia"/>
        </w:rPr>
        <w:t>Yadlin</w:t>
      </w:r>
      <w:r w:rsidRPr="00C30304">
        <w:rPr>
          <w:rFonts w:hint="eastAsia"/>
        </w:rPr>
        <w:t>：摧毁伊拉克核反应堆。</w:t>
      </w:r>
    </w:p>
    <w:p w:rsidR="0046211F" w:rsidRPr="00C30304" w:rsidRDefault="0046211F" w:rsidP="0046211F"/>
    <w:p w:rsidR="0046211F" w:rsidRPr="00C30304" w:rsidRDefault="0046211F" w:rsidP="0046211F">
      <w:r w:rsidRPr="00C30304">
        <w:t>912</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39344 - &gt; 00</w:t>
      </w:r>
      <w:r w:rsidRPr="00C30304">
        <w:rPr>
          <w:rFonts w:hint="eastAsia"/>
        </w:rPr>
        <w:t>：</w:t>
      </w:r>
      <w:r w:rsidRPr="00C30304">
        <w:rPr>
          <w:rFonts w:hint="eastAsia"/>
        </w:rPr>
        <w:t>49</w:t>
      </w:r>
      <w:r w:rsidRPr="00C30304">
        <w:rPr>
          <w:rFonts w:hint="eastAsia"/>
        </w:rPr>
        <w:t>：</w:t>
      </w:r>
      <w:r w:rsidRPr="00C30304">
        <w:rPr>
          <w:rFonts w:hint="eastAsia"/>
        </w:rPr>
        <w:t>43179</w:t>
      </w:r>
    </w:p>
    <w:p w:rsidR="0046211F" w:rsidRPr="00C30304" w:rsidRDefault="0046211F" w:rsidP="0046211F">
      <w:r w:rsidRPr="00C30304">
        <w:t>&lt;i&gt; near Baghdad,&lt;/i&gt;</w:t>
      </w:r>
    </w:p>
    <w:p w:rsidR="0046211F" w:rsidRPr="00C30304" w:rsidRDefault="0046211F" w:rsidP="0046211F">
      <w:r w:rsidRPr="00C30304">
        <w:t>&lt;i&gt; which was called osirak.&lt;/i&gt;</w:t>
      </w:r>
    </w:p>
    <w:p w:rsidR="0046211F" w:rsidRPr="00C30304" w:rsidRDefault="0046211F" w:rsidP="0046211F">
      <w:r w:rsidRPr="00C30304">
        <w:rPr>
          <w:rFonts w:hint="eastAsia"/>
        </w:rPr>
        <w:t>在巴格达附近，</w:t>
      </w:r>
    </w:p>
    <w:p w:rsidR="0046211F" w:rsidRPr="00C30304" w:rsidRDefault="0046211F" w:rsidP="0046211F">
      <w:r w:rsidRPr="00C30304">
        <w:rPr>
          <w:rFonts w:hint="eastAsia"/>
        </w:rPr>
        <w:t>有个叫奥斯拉克的地方。</w:t>
      </w:r>
    </w:p>
    <w:p w:rsidR="0046211F" w:rsidRPr="00C30304" w:rsidRDefault="0046211F" w:rsidP="0046211F"/>
    <w:p w:rsidR="0046211F" w:rsidRPr="00C30304" w:rsidRDefault="0046211F" w:rsidP="0046211F">
      <w:r w:rsidRPr="00C30304">
        <w:t>913</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43413 - &gt; 00</w:t>
      </w:r>
      <w:r w:rsidRPr="00C30304">
        <w:rPr>
          <w:rFonts w:hint="eastAsia"/>
        </w:rPr>
        <w:t>：</w:t>
      </w:r>
      <w:r w:rsidRPr="00C30304">
        <w:rPr>
          <w:rFonts w:hint="eastAsia"/>
        </w:rPr>
        <w:t>49</w:t>
      </w:r>
      <w:r w:rsidRPr="00C30304">
        <w:rPr>
          <w:rFonts w:hint="eastAsia"/>
        </w:rPr>
        <w:t>：</w:t>
      </w:r>
      <w:r w:rsidRPr="00C30304">
        <w:rPr>
          <w:rFonts w:hint="eastAsia"/>
        </w:rPr>
        <w:t>49452</w:t>
      </w:r>
    </w:p>
    <w:p w:rsidR="0046211F" w:rsidRPr="00C30304" w:rsidRDefault="0046211F" w:rsidP="0046211F">
      <w:r w:rsidRPr="00C30304">
        <w:t>And Iraq never was able</w:t>
      </w:r>
    </w:p>
    <w:p w:rsidR="0046211F" w:rsidRPr="00C30304" w:rsidRDefault="0046211F" w:rsidP="0046211F">
      <w:r w:rsidRPr="00C30304">
        <w:t>to accomplish</w:t>
      </w:r>
    </w:p>
    <w:p w:rsidR="0046211F" w:rsidRPr="00C30304" w:rsidRDefault="0046211F" w:rsidP="0046211F">
      <w:r w:rsidRPr="00C30304">
        <w:rPr>
          <w:rFonts w:hint="eastAsia"/>
        </w:rPr>
        <w:t>伊拉克从来就没能完成</w:t>
      </w:r>
    </w:p>
    <w:p w:rsidR="0046211F" w:rsidRPr="00C30304" w:rsidRDefault="0046211F" w:rsidP="0046211F"/>
    <w:p w:rsidR="0046211F" w:rsidRPr="00C30304" w:rsidRDefault="0046211F" w:rsidP="0046211F">
      <w:r w:rsidRPr="00C30304">
        <w:t>914</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49454 - &gt; 00</w:t>
      </w:r>
      <w:r w:rsidRPr="00C30304">
        <w:rPr>
          <w:rFonts w:hint="eastAsia"/>
        </w:rPr>
        <w:t>：</w:t>
      </w:r>
      <w:r w:rsidRPr="00C30304">
        <w:rPr>
          <w:rFonts w:hint="eastAsia"/>
        </w:rPr>
        <w:t>49</w:t>
      </w:r>
      <w:r w:rsidRPr="00C30304">
        <w:rPr>
          <w:rFonts w:hint="eastAsia"/>
        </w:rPr>
        <w:t>：</w:t>
      </w:r>
      <w:r w:rsidRPr="00C30304">
        <w:rPr>
          <w:rFonts w:hint="eastAsia"/>
        </w:rPr>
        <w:t>52021</w:t>
      </w:r>
    </w:p>
    <w:p w:rsidR="0046211F" w:rsidRPr="00C30304" w:rsidRDefault="0046211F" w:rsidP="0046211F">
      <w:r w:rsidRPr="00C30304">
        <w:t>its ambition to have</w:t>
      </w:r>
    </w:p>
    <w:p w:rsidR="0046211F" w:rsidRPr="00C30304" w:rsidRDefault="0046211F" w:rsidP="0046211F">
      <w:r w:rsidRPr="00C30304">
        <w:t>a nuclear bomb.</w:t>
      </w:r>
    </w:p>
    <w:p w:rsidR="0046211F" w:rsidRPr="00C30304" w:rsidRDefault="0046211F" w:rsidP="0046211F">
      <w:r w:rsidRPr="00C30304">
        <w:rPr>
          <w:rFonts w:hint="eastAsia"/>
        </w:rPr>
        <w:t>它制造核弹的野心。</w:t>
      </w:r>
    </w:p>
    <w:p w:rsidR="0046211F" w:rsidRPr="00C30304" w:rsidRDefault="0046211F" w:rsidP="0046211F"/>
    <w:p w:rsidR="0046211F" w:rsidRPr="00C30304" w:rsidRDefault="0046211F" w:rsidP="0046211F">
      <w:r w:rsidRPr="00C30304">
        <w:t>915</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54024 - &gt; 00</w:t>
      </w:r>
      <w:r w:rsidRPr="00C30304">
        <w:rPr>
          <w:rFonts w:hint="eastAsia"/>
        </w:rPr>
        <w:t>：</w:t>
      </w:r>
      <w:r w:rsidRPr="00C30304">
        <w:rPr>
          <w:rFonts w:hint="eastAsia"/>
        </w:rPr>
        <w:t>49</w:t>
      </w:r>
      <w:r w:rsidRPr="00C30304">
        <w:rPr>
          <w:rFonts w:hint="eastAsia"/>
        </w:rPr>
        <w:t>：</w:t>
      </w:r>
      <w:r w:rsidRPr="00C30304">
        <w:rPr>
          <w:rFonts w:hint="eastAsia"/>
        </w:rPr>
        <w:t>56625</w:t>
      </w:r>
    </w:p>
    <w:p w:rsidR="0046211F" w:rsidRPr="00C30304" w:rsidRDefault="0046211F" w:rsidP="0046211F">
      <w:r w:rsidRPr="00C30304">
        <w:t>Melman:&lt;i&gt; Amos yadlin,&lt;/i&gt;</w:t>
      </w:r>
    </w:p>
    <w:p w:rsidR="0046211F" w:rsidRPr="00C30304" w:rsidRDefault="0046211F" w:rsidP="0046211F">
      <w:r w:rsidRPr="00C30304">
        <w:t>&lt;i&gt; general yadlin,&lt;/i&gt;</w:t>
      </w:r>
    </w:p>
    <w:p w:rsidR="0046211F" w:rsidRPr="00C30304" w:rsidRDefault="0046211F" w:rsidP="0046211F">
      <w:r w:rsidRPr="00C30304">
        <w:rPr>
          <w:rFonts w:hint="eastAsia"/>
        </w:rPr>
        <w:t>梅尔曼：阿莫斯亚德林，一般称为亚德林，</w:t>
      </w:r>
    </w:p>
    <w:p w:rsidR="0046211F" w:rsidRPr="00C30304" w:rsidRDefault="0046211F" w:rsidP="0046211F"/>
    <w:p w:rsidR="0046211F" w:rsidRPr="00C30304" w:rsidRDefault="0046211F" w:rsidP="0046211F">
      <w:r w:rsidRPr="00C30304">
        <w:t>916</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56627 - &gt; 00</w:t>
      </w:r>
      <w:r w:rsidRPr="00C30304">
        <w:rPr>
          <w:rFonts w:hint="eastAsia"/>
        </w:rPr>
        <w:t>：</w:t>
      </w:r>
      <w:r w:rsidRPr="00C30304">
        <w:rPr>
          <w:rFonts w:hint="eastAsia"/>
        </w:rPr>
        <w:t>49</w:t>
      </w:r>
      <w:r w:rsidRPr="00C30304">
        <w:rPr>
          <w:rFonts w:hint="eastAsia"/>
        </w:rPr>
        <w:t>：</w:t>
      </w:r>
      <w:r w:rsidRPr="00C30304">
        <w:rPr>
          <w:rFonts w:hint="eastAsia"/>
        </w:rPr>
        <w:t>59428</w:t>
      </w:r>
    </w:p>
    <w:p w:rsidR="0046211F" w:rsidRPr="00C30304" w:rsidRDefault="0046211F" w:rsidP="0046211F">
      <w:r w:rsidRPr="00C30304">
        <w:t>&lt;i&gt; he was the head&lt;/i&gt;</w:t>
      </w:r>
    </w:p>
    <w:p w:rsidR="0046211F" w:rsidRPr="00C30304" w:rsidRDefault="0046211F" w:rsidP="0046211F">
      <w:r w:rsidRPr="00C30304">
        <w:t>&lt;i&gt; of the military intelligence.&lt;/i&gt;</w:t>
      </w:r>
    </w:p>
    <w:p w:rsidR="0046211F" w:rsidRPr="00C30304" w:rsidRDefault="0046211F" w:rsidP="0046211F">
      <w:r w:rsidRPr="00C30304">
        <w:rPr>
          <w:rFonts w:hint="eastAsia"/>
        </w:rPr>
        <w:t>他是军事情报机构的头。</w:t>
      </w:r>
    </w:p>
    <w:p w:rsidR="0046211F" w:rsidRPr="00C30304" w:rsidRDefault="0046211F" w:rsidP="0046211F"/>
    <w:p w:rsidR="0046211F" w:rsidRPr="00C30304" w:rsidRDefault="0046211F" w:rsidP="0046211F">
      <w:r w:rsidRPr="00C30304">
        <w:t>917</w:t>
      </w:r>
    </w:p>
    <w:p w:rsidR="0046211F" w:rsidRPr="00C30304" w:rsidRDefault="0046211F" w:rsidP="0046211F">
      <w:r w:rsidRPr="00C30304">
        <w:rPr>
          <w:rFonts w:hint="eastAsia"/>
        </w:rPr>
        <w:t>00</w:t>
      </w:r>
      <w:r w:rsidRPr="00C30304">
        <w:rPr>
          <w:rFonts w:hint="eastAsia"/>
        </w:rPr>
        <w:t>：</w:t>
      </w:r>
      <w:r w:rsidRPr="00C30304">
        <w:rPr>
          <w:rFonts w:hint="eastAsia"/>
        </w:rPr>
        <w:t>49</w:t>
      </w:r>
      <w:r w:rsidRPr="00C30304">
        <w:rPr>
          <w:rFonts w:hint="eastAsia"/>
        </w:rPr>
        <w:t>：</w:t>
      </w:r>
      <w:r w:rsidRPr="00C30304">
        <w:rPr>
          <w:rFonts w:hint="eastAsia"/>
        </w:rPr>
        <w:t>59830 - &gt; 00</w:t>
      </w:r>
      <w:r w:rsidRPr="00C30304">
        <w:rPr>
          <w:rFonts w:hint="eastAsia"/>
        </w:rPr>
        <w:t>：</w:t>
      </w:r>
      <w:r w:rsidRPr="00C30304">
        <w:rPr>
          <w:rFonts w:hint="eastAsia"/>
        </w:rPr>
        <w:t>50</w:t>
      </w:r>
      <w:r w:rsidRPr="00C30304">
        <w:rPr>
          <w:rFonts w:hint="eastAsia"/>
        </w:rPr>
        <w:t>：</w:t>
      </w:r>
      <w:r w:rsidRPr="00C30304">
        <w:rPr>
          <w:rFonts w:hint="eastAsia"/>
        </w:rPr>
        <w:t>03299</w:t>
      </w:r>
    </w:p>
    <w:p w:rsidR="0046211F" w:rsidRPr="00C30304" w:rsidRDefault="0046211F" w:rsidP="0046211F">
      <w:r w:rsidRPr="00C30304">
        <w:lastRenderedPageBreak/>
        <w:t>&lt;i&gt; The biggest unit&lt;/i&gt;</w:t>
      </w:r>
    </w:p>
    <w:p w:rsidR="0046211F" w:rsidRPr="00C30304" w:rsidRDefault="0046211F" w:rsidP="0046211F">
      <w:r w:rsidRPr="00C30304">
        <w:t>&lt;i&gt; within that organization&lt;/i&gt;</w:t>
      </w:r>
    </w:p>
    <w:p w:rsidR="0046211F" w:rsidRPr="00C30304" w:rsidRDefault="0046211F" w:rsidP="0046211F">
      <w:r w:rsidRPr="00C30304">
        <w:rPr>
          <w:rFonts w:hint="eastAsia"/>
        </w:rPr>
        <w:t>在该组织内，最大的单位</w:t>
      </w:r>
    </w:p>
    <w:p w:rsidR="0046211F" w:rsidRPr="00C30304" w:rsidRDefault="0046211F" w:rsidP="0046211F"/>
    <w:p w:rsidR="0046211F" w:rsidRPr="00C30304" w:rsidRDefault="0046211F" w:rsidP="0046211F">
      <w:r w:rsidRPr="00C30304">
        <w:t>918</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03301 - &gt; 00</w:t>
      </w:r>
      <w:r w:rsidRPr="00C30304">
        <w:rPr>
          <w:rFonts w:hint="eastAsia"/>
        </w:rPr>
        <w:t>：</w:t>
      </w:r>
      <w:r w:rsidRPr="00C30304">
        <w:rPr>
          <w:rFonts w:hint="eastAsia"/>
        </w:rPr>
        <w:t>50</w:t>
      </w:r>
      <w:r w:rsidRPr="00C30304">
        <w:rPr>
          <w:rFonts w:hint="eastAsia"/>
        </w:rPr>
        <w:t>：</w:t>
      </w:r>
      <w:r w:rsidRPr="00C30304">
        <w:rPr>
          <w:rFonts w:hint="eastAsia"/>
        </w:rPr>
        <w:t>05101</w:t>
      </w:r>
    </w:p>
    <w:p w:rsidR="0046211F" w:rsidRPr="00C30304" w:rsidRDefault="0046211F" w:rsidP="0046211F">
      <w:r w:rsidRPr="00C30304">
        <w:t>&lt;i&gt; was unit 8200.&lt;/i&gt;</w:t>
      </w:r>
    </w:p>
    <w:p w:rsidR="0046211F" w:rsidRPr="00C30304" w:rsidRDefault="0046211F" w:rsidP="0046211F">
      <w:r w:rsidRPr="00C30304">
        <w:rPr>
          <w:rFonts w:hint="eastAsia"/>
        </w:rPr>
        <w:t>是单位</w:t>
      </w:r>
      <w:r w:rsidRPr="00C30304">
        <w:rPr>
          <w:rFonts w:hint="eastAsia"/>
        </w:rPr>
        <w:t>8200</w:t>
      </w:r>
      <w:r w:rsidRPr="00C30304">
        <w:rPr>
          <w:rFonts w:hint="eastAsia"/>
        </w:rPr>
        <w:t>。</w:t>
      </w:r>
    </w:p>
    <w:p w:rsidR="0046211F" w:rsidRPr="00C30304" w:rsidRDefault="0046211F" w:rsidP="0046211F"/>
    <w:p w:rsidR="0046211F" w:rsidRPr="00C30304" w:rsidRDefault="0046211F" w:rsidP="0046211F">
      <w:r w:rsidRPr="00C30304">
        <w:t>919</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05802 - &gt; 00</w:t>
      </w:r>
      <w:r w:rsidRPr="00C30304">
        <w:rPr>
          <w:rFonts w:hint="eastAsia"/>
        </w:rPr>
        <w:t>：</w:t>
      </w:r>
      <w:r w:rsidRPr="00C30304">
        <w:rPr>
          <w:rFonts w:hint="eastAsia"/>
        </w:rPr>
        <w:t>50</w:t>
      </w:r>
      <w:r w:rsidRPr="00C30304">
        <w:rPr>
          <w:rFonts w:hint="eastAsia"/>
        </w:rPr>
        <w:t>：</w:t>
      </w:r>
      <w:r w:rsidRPr="00C30304">
        <w:rPr>
          <w:rFonts w:hint="eastAsia"/>
        </w:rPr>
        <w:t>08204</w:t>
      </w:r>
    </w:p>
    <w:p w:rsidR="0046211F" w:rsidRPr="00C30304" w:rsidRDefault="0046211F" w:rsidP="0046211F">
      <w:r w:rsidRPr="00C30304">
        <w:t>&lt;i&gt; They'd block telephones,&lt;/i&gt;</w:t>
      </w:r>
    </w:p>
    <w:p w:rsidR="0046211F" w:rsidRPr="00C30304" w:rsidRDefault="0046211F" w:rsidP="0046211F">
      <w:r w:rsidRPr="00C30304">
        <w:t>&lt;i&gt; they'd block faxes,&lt;/i&gt;</w:t>
      </w:r>
    </w:p>
    <w:p w:rsidR="0046211F" w:rsidRPr="00C30304" w:rsidRDefault="0046211F" w:rsidP="0046211F">
      <w:r w:rsidRPr="00C30304">
        <w:rPr>
          <w:rFonts w:hint="eastAsia"/>
        </w:rPr>
        <w:t>他们会阻止通话，</w:t>
      </w:r>
    </w:p>
    <w:p w:rsidR="0046211F" w:rsidRPr="00C30304" w:rsidRDefault="0046211F" w:rsidP="0046211F">
      <w:r w:rsidRPr="00C30304">
        <w:rPr>
          <w:rFonts w:hint="eastAsia"/>
        </w:rPr>
        <w:t>他们会阻止收发传真，</w:t>
      </w:r>
    </w:p>
    <w:p w:rsidR="0046211F" w:rsidRPr="00C30304" w:rsidRDefault="0046211F" w:rsidP="0046211F"/>
    <w:p w:rsidR="0046211F" w:rsidRPr="00C30304" w:rsidRDefault="0046211F" w:rsidP="0046211F">
      <w:r w:rsidRPr="00C30304">
        <w:t>920</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08206 - &gt; 00</w:t>
      </w:r>
      <w:r w:rsidRPr="00C30304">
        <w:rPr>
          <w:rFonts w:hint="eastAsia"/>
        </w:rPr>
        <w:t>：</w:t>
      </w:r>
      <w:r w:rsidRPr="00C30304">
        <w:rPr>
          <w:rFonts w:hint="eastAsia"/>
        </w:rPr>
        <w:t>50</w:t>
      </w:r>
      <w:r w:rsidRPr="00C30304">
        <w:rPr>
          <w:rFonts w:hint="eastAsia"/>
        </w:rPr>
        <w:t>：</w:t>
      </w:r>
      <w:r w:rsidRPr="00C30304">
        <w:rPr>
          <w:rFonts w:hint="eastAsia"/>
        </w:rPr>
        <w:t>10373</w:t>
      </w:r>
    </w:p>
    <w:p w:rsidR="0046211F" w:rsidRPr="00C30304" w:rsidRDefault="0046211F" w:rsidP="0046211F">
      <w:r w:rsidRPr="00C30304">
        <w:t>&lt;i&gt; they're breaking&lt;/i&gt;</w:t>
      </w:r>
    </w:p>
    <w:p w:rsidR="0046211F" w:rsidRPr="00C30304" w:rsidRDefault="0046211F" w:rsidP="0046211F">
      <w:r w:rsidRPr="00C30304">
        <w:t>&lt;i&gt; into computers.&lt;/i&gt;</w:t>
      </w:r>
    </w:p>
    <w:p w:rsidR="0046211F" w:rsidRPr="00C30304" w:rsidRDefault="0046211F" w:rsidP="0046211F">
      <w:r w:rsidRPr="00C30304">
        <w:rPr>
          <w:rFonts w:hint="eastAsia"/>
        </w:rPr>
        <w:t>他们入侵到电脑中。</w:t>
      </w:r>
    </w:p>
    <w:p w:rsidR="0046211F" w:rsidRPr="00C30304" w:rsidRDefault="0046211F" w:rsidP="0046211F"/>
    <w:p w:rsidR="0046211F" w:rsidRPr="00C30304" w:rsidRDefault="0046211F" w:rsidP="0046211F">
      <w:r w:rsidRPr="00C30304">
        <w:t>921</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12,709 - &gt; 00</w:t>
      </w:r>
      <w:r w:rsidRPr="00C30304">
        <w:rPr>
          <w:rFonts w:hint="eastAsia"/>
        </w:rPr>
        <w:t>：</w:t>
      </w:r>
      <w:r w:rsidRPr="00C30304">
        <w:rPr>
          <w:rFonts w:hint="eastAsia"/>
        </w:rPr>
        <w:t>50</w:t>
      </w:r>
      <w:r w:rsidRPr="00C30304">
        <w:rPr>
          <w:rFonts w:hint="eastAsia"/>
        </w:rPr>
        <w:t>：</w:t>
      </w:r>
      <w:r w:rsidRPr="00C30304">
        <w:rPr>
          <w:rFonts w:hint="eastAsia"/>
        </w:rPr>
        <w:t>15,011</w:t>
      </w:r>
    </w:p>
    <w:p w:rsidR="0046211F" w:rsidRPr="00C30304" w:rsidRDefault="0046211F" w:rsidP="0046211F">
      <w:r w:rsidRPr="00C30304">
        <w:t>&lt;i&gt; A decade ago,&lt;/i&gt;</w:t>
      </w:r>
    </w:p>
    <w:p w:rsidR="0046211F" w:rsidRPr="00C30304" w:rsidRDefault="0046211F" w:rsidP="0046211F">
      <w:r w:rsidRPr="00C30304">
        <w:t>&lt;i&gt; when yadlin became&lt;/i&gt;</w:t>
      </w:r>
    </w:p>
    <w:p w:rsidR="0046211F" w:rsidRPr="00C30304" w:rsidRDefault="0046211F" w:rsidP="0046211F">
      <w:r w:rsidRPr="00C30304">
        <w:rPr>
          <w:rFonts w:hint="eastAsia"/>
        </w:rPr>
        <w:t>十年前，</w:t>
      </w:r>
    </w:p>
    <w:p w:rsidR="0046211F" w:rsidRPr="00C30304" w:rsidRDefault="0046211F" w:rsidP="0046211F">
      <w:r w:rsidRPr="00C30304">
        <w:rPr>
          <w:rFonts w:hint="eastAsia"/>
        </w:rPr>
        <w:t>当亚德林成为了</w:t>
      </w:r>
    </w:p>
    <w:p w:rsidR="0046211F" w:rsidRPr="00C30304" w:rsidRDefault="0046211F" w:rsidP="0046211F"/>
    <w:p w:rsidR="0046211F" w:rsidRPr="00C30304" w:rsidRDefault="0046211F" w:rsidP="0046211F">
      <w:r w:rsidRPr="00C30304">
        <w:t>922</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15013 - &gt; 00</w:t>
      </w:r>
      <w:r w:rsidRPr="00C30304">
        <w:rPr>
          <w:rFonts w:hint="eastAsia"/>
        </w:rPr>
        <w:t>：</w:t>
      </w:r>
      <w:r w:rsidRPr="00C30304">
        <w:rPr>
          <w:rFonts w:hint="eastAsia"/>
        </w:rPr>
        <w:t>50</w:t>
      </w:r>
      <w:r w:rsidRPr="00C30304">
        <w:rPr>
          <w:rFonts w:hint="eastAsia"/>
        </w:rPr>
        <w:t>：</w:t>
      </w:r>
      <w:r w:rsidRPr="00C30304">
        <w:rPr>
          <w:rFonts w:hint="eastAsia"/>
        </w:rPr>
        <w:t>16946</w:t>
      </w:r>
    </w:p>
    <w:p w:rsidR="0046211F" w:rsidRPr="00C30304" w:rsidRDefault="0046211F" w:rsidP="0046211F">
      <w:r w:rsidRPr="00C30304">
        <w:t>&lt;i&gt; the chief of&lt;/i&gt;</w:t>
      </w:r>
    </w:p>
    <w:p w:rsidR="0046211F" w:rsidRPr="00C30304" w:rsidRDefault="0046211F" w:rsidP="0046211F">
      <w:r w:rsidRPr="00C30304">
        <w:t>&lt;i&gt; military intelligence,&lt;/i&gt;</w:t>
      </w:r>
    </w:p>
    <w:p w:rsidR="0046211F" w:rsidRPr="00C30304" w:rsidRDefault="0046211F" w:rsidP="0046211F">
      <w:r w:rsidRPr="00C30304">
        <w:rPr>
          <w:rFonts w:hint="eastAsia"/>
        </w:rPr>
        <w:t>首席军事情报长官时，</w:t>
      </w:r>
    </w:p>
    <w:p w:rsidR="0046211F" w:rsidRPr="00C30304" w:rsidRDefault="0046211F" w:rsidP="0046211F"/>
    <w:p w:rsidR="0046211F" w:rsidRPr="00C30304" w:rsidRDefault="0046211F" w:rsidP="0046211F">
      <w:r w:rsidRPr="00C30304">
        <w:t>923</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17447 - &gt; 00</w:t>
      </w:r>
      <w:r w:rsidRPr="00C30304">
        <w:rPr>
          <w:rFonts w:hint="eastAsia"/>
        </w:rPr>
        <w:t>：</w:t>
      </w:r>
      <w:r w:rsidRPr="00C30304">
        <w:rPr>
          <w:rFonts w:hint="eastAsia"/>
        </w:rPr>
        <w:t>50</w:t>
      </w:r>
      <w:r w:rsidRPr="00C30304">
        <w:rPr>
          <w:rFonts w:hint="eastAsia"/>
        </w:rPr>
        <w:t>：</w:t>
      </w:r>
      <w:r w:rsidRPr="00C30304">
        <w:rPr>
          <w:rFonts w:hint="eastAsia"/>
        </w:rPr>
        <w:t>21951</w:t>
      </w:r>
    </w:p>
    <w:p w:rsidR="0046211F" w:rsidRPr="00C30304" w:rsidRDefault="0046211F" w:rsidP="0046211F">
      <w:r w:rsidRPr="00C30304">
        <w:t>&lt;i&gt; there was no&lt;/i&gt;</w:t>
      </w:r>
    </w:p>
    <w:p w:rsidR="0046211F" w:rsidRPr="00C30304" w:rsidRDefault="0046211F" w:rsidP="0046211F">
      <w:r w:rsidRPr="00C30304">
        <w:t>&lt;i&gt; cyber warfare unit in 8200.&lt;/i&gt;</w:t>
      </w:r>
    </w:p>
    <w:p w:rsidR="0046211F" w:rsidRPr="00C30304" w:rsidRDefault="0046211F" w:rsidP="0046211F">
      <w:r w:rsidRPr="00C30304">
        <w:rPr>
          <w:rFonts w:hint="eastAsia"/>
        </w:rPr>
        <w:t>在</w:t>
      </w:r>
      <w:r w:rsidRPr="00C30304">
        <w:rPr>
          <w:rFonts w:hint="eastAsia"/>
        </w:rPr>
        <w:t>8200</w:t>
      </w:r>
      <w:r w:rsidRPr="00C30304">
        <w:rPr>
          <w:rFonts w:hint="eastAsia"/>
        </w:rPr>
        <w:t>，当时并没有网络战单位。</w:t>
      </w:r>
    </w:p>
    <w:p w:rsidR="0046211F" w:rsidRPr="00C30304" w:rsidRDefault="0046211F" w:rsidP="0046211F"/>
    <w:p w:rsidR="0046211F" w:rsidRPr="00C30304" w:rsidRDefault="0046211F" w:rsidP="0046211F">
      <w:r w:rsidRPr="00C30304">
        <w:t>924</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24888 - &gt; 00</w:t>
      </w:r>
      <w:r w:rsidRPr="00C30304">
        <w:rPr>
          <w:rFonts w:hint="eastAsia"/>
        </w:rPr>
        <w:t>：</w:t>
      </w:r>
      <w:r w:rsidRPr="00C30304">
        <w:rPr>
          <w:rFonts w:hint="eastAsia"/>
        </w:rPr>
        <w:t>50</w:t>
      </w:r>
      <w:r w:rsidRPr="00C30304">
        <w:rPr>
          <w:rFonts w:hint="eastAsia"/>
        </w:rPr>
        <w:t>：</w:t>
      </w:r>
      <w:r w:rsidRPr="00C30304">
        <w:rPr>
          <w:rFonts w:hint="eastAsia"/>
        </w:rPr>
        <w:t>28657</w:t>
      </w:r>
    </w:p>
    <w:p w:rsidR="0046211F" w:rsidRPr="00C30304" w:rsidRDefault="0046211F" w:rsidP="0046211F">
      <w:r w:rsidRPr="00C30304">
        <w:t>&lt;i&gt; So they started recruiting&lt;/i&gt;</w:t>
      </w:r>
    </w:p>
    <w:p w:rsidR="0046211F" w:rsidRPr="00C30304" w:rsidRDefault="0046211F" w:rsidP="0046211F">
      <w:r w:rsidRPr="00C30304">
        <w:lastRenderedPageBreak/>
        <w:t>&lt;i&gt; very talented people,&lt;/i&gt;</w:t>
      </w:r>
    </w:p>
    <w:p w:rsidR="0046211F" w:rsidRPr="00C30304" w:rsidRDefault="0046211F" w:rsidP="0046211F">
      <w:r w:rsidRPr="00C30304">
        <w:rPr>
          <w:rFonts w:hint="eastAsia"/>
        </w:rPr>
        <w:t>于是，他们开始招募很有才华的人，</w:t>
      </w:r>
    </w:p>
    <w:p w:rsidR="0046211F" w:rsidRPr="00C30304" w:rsidRDefault="0046211F" w:rsidP="0046211F"/>
    <w:p w:rsidR="0046211F" w:rsidRPr="00C30304" w:rsidRDefault="0046211F" w:rsidP="0046211F">
      <w:r w:rsidRPr="00C30304">
        <w:t>925</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28659 - &gt; 00</w:t>
      </w:r>
      <w:r w:rsidRPr="00C30304">
        <w:rPr>
          <w:rFonts w:hint="eastAsia"/>
        </w:rPr>
        <w:t>：</w:t>
      </w:r>
      <w:r w:rsidRPr="00C30304">
        <w:rPr>
          <w:rFonts w:hint="eastAsia"/>
        </w:rPr>
        <w:t>50</w:t>
      </w:r>
      <w:r w:rsidRPr="00C30304">
        <w:rPr>
          <w:rFonts w:hint="eastAsia"/>
        </w:rPr>
        <w:t>：</w:t>
      </w:r>
      <w:r w:rsidRPr="00C30304">
        <w:rPr>
          <w:rFonts w:hint="eastAsia"/>
        </w:rPr>
        <w:t>31227</w:t>
      </w:r>
    </w:p>
    <w:p w:rsidR="0046211F" w:rsidRPr="00C30304" w:rsidRDefault="0046211F" w:rsidP="0046211F">
      <w:r w:rsidRPr="00C30304">
        <w:t>&lt;i&gt; hackers either&lt;/i&gt;</w:t>
      </w:r>
    </w:p>
    <w:p w:rsidR="0046211F" w:rsidRPr="00C30304" w:rsidRDefault="0046211F" w:rsidP="0046211F">
      <w:r w:rsidRPr="00C30304">
        <w:t>&lt;i&gt; from the military&lt;/i&gt;</w:t>
      </w:r>
    </w:p>
    <w:p w:rsidR="0046211F" w:rsidRPr="00C30304" w:rsidRDefault="0046211F" w:rsidP="0046211F">
      <w:r w:rsidRPr="00C30304">
        <w:rPr>
          <w:rFonts w:hint="eastAsia"/>
        </w:rPr>
        <w:t>甚至是来自于军方的黑客</w:t>
      </w:r>
    </w:p>
    <w:p w:rsidR="0046211F" w:rsidRPr="00C30304" w:rsidRDefault="0046211F" w:rsidP="0046211F">
      <w:r w:rsidRPr="00C30304">
        <w:t>926</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31229 - &gt; 00</w:t>
      </w:r>
      <w:r w:rsidRPr="00C30304">
        <w:rPr>
          <w:rFonts w:hint="eastAsia"/>
        </w:rPr>
        <w:t>：</w:t>
      </w:r>
      <w:r w:rsidRPr="00C30304">
        <w:rPr>
          <w:rFonts w:hint="eastAsia"/>
        </w:rPr>
        <w:t>50</w:t>
      </w:r>
      <w:r w:rsidRPr="00C30304">
        <w:rPr>
          <w:rFonts w:hint="eastAsia"/>
        </w:rPr>
        <w:t>：</w:t>
      </w:r>
      <w:r w:rsidRPr="00C30304">
        <w:rPr>
          <w:rFonts w:hint="eastAsia"/>
        </w:rPr>
        <w:t>33796</w:t>
      </w:r>
    </w:p>
    <w:p w:rsidR="0046211F" w:rsidRPr="00C30304" w:rsidRDefault="0046211F" w:rsidP="0046211F">
      <w:r w:rsidRPr="00C30304">
        <w:t>or outside the military</w:t>
      </w:r>
    </w:p>
    <w:p w:rsidR="0046211F" w:rsidRPr="00C30304" w:rsidRDefault="0046211F" w:rsidP="0046211F">
      <w:r w:rsidRPr="00C30304">
        <w:t>that can contribute</w:t>
      </w:r>
    </w:p>
    <w:p w:rsidR="0046211F" w:rsidRPr="00C30304" w:rsidRDefault="0046211F" w:rsidP="0046211F"/>
    <w:p w:rsidR="0046211F" w:rsidRPr="00C30304" w:rsidRDefault="0046211F" w:rsidP="0046211F">
      <w:r w:rsidRPr="00C30304">
        <w:t>927</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33798 - &gt; 00</w:t>
      </w:r>
      <w:r w:rsidRPr="00C30304">
        <w:rPr>
          <w:rFonts w:hint="eastAsia"/>
        </w:rPr>
        <w:t>：</w:t>
      </w:r>
      <w:r w:rsidRPr="00C30304">
        <w:rPr>
          <w:rFonts w:hint="eastAsia"/>
        </w:rPr>
        <w:t>50</w:t>
      </w:r>
      <w:r w:rsidRPr="00C30304">
        <w:rPr>
          <w:rFonts w:hint="eastAsia"/>
        </w:rPr>
        <w:t>：</w:t>
      </w:r>
      <w:r w:rsidRPr="00C30304">
        <w:rPr>
          <w:rFonts w:hint="eastAsia"/>
        </w:rPr>
        <w:t>36966</w:t>
      </w:r>
    </w:p>
    <w:p w:rsidR="0046211F" w:rsidRPr="00C30304" w:rsidRDefault="0046211F" w:rsidP="0046211F">
      <w:r w:rsidRPr="00C30304">
        <w:t>to the project of building</w:t>
      </w:r>
    </w:p>
    <w:p w:rsidR="0046211F" w:rsidRPr="00C30304" w:rsidRDefault="0046211F" w:rsidP="0046211F">
      <w:r w:rsidRPr="00C30304">
        <w:t>a cyber warfare unit.</w:t>
      </w:r>
    </w:p>
    <w:p w:rsidR="0046211F" w:rsidRPr="00C30304" w:rsidRDefault="0046211F" w:rsidP="0046211F">
      <w:r w:rsidRPr="00C30304">
        <w:rPr>
          <w:rFonts w:hint="eastAsia"/>
        </w:rPr>
        <w:t>或者是有助于建设网络战单位的非军方人员。</w:t>
      </w:r>
    </w:p>
    <w:p w:rsidR="0046211F" w:rsidRPr="00C30304" w:rsidRDefault="0046211F" w:rsidP="0046211F"/>
    <w:p w:rsidR="0046211F" w:rsidRPr="00C30304" w:rsidRDefault="0046211F" w:rsidP="0046211F">
      <w:r w:rsidRPr="00C30304">
        <w:t>928</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39703 - &gt; 00</w:t>
      </w:r>
      <w:r w:rsidRPr="00C30304">
        <w:rPr>
          <w:rFonts w:hint="eastAsia"/>
        </w:rPr>
        <w:t>：</w:t>
      </w:r>
      <w:r w:rsidRPr="00C30304">
        <w:rPr>
          <w:rFonts w:hint="eastAsia"/>
        </w:rPr>
        <w:t>50</w:t>
      </w:r>
      <w:r w:rsidRPr="00C30304">
        <w:rPr>
          <w:rFonts w:hint="eastAsia"/>
        </w:rPr>
        <w:t>：</w:t>
      </w:r>
      <w:r w:rsidRPr="00C30304">
        <w:rPr>
          <w:rFonts w:hint="eastAsia"/>
        </w:rPr>
        <w:t>44206</w:t>
      </w:r>
    </w:p>
    <w:p w:rsidR="0046211F" w:rsidRPr="00C30304" w:rsidRDefault="0046211F" w:rsidP="0046211F">
      <w:r w:rsidRPr="00C30304">
        <w:t>Yadlin:&lt;i&gt; In the 19th century,&lt;/i&gt;</w:t>
      </w:r>
    </w:p>
    <w:p w:rsidR="0046211F" w:rsidRPr="00C30304" w:rsidRDefault="0046211F" w:rsidP="0046211F">
      <w:r w:rsidRPr="00C30304">
        <w:t>&lt;i&gt; there were only army and Navy.&lt;/i</w:t>
      </w:r>
    </w:p>
    <w:p w:rsidR="0046211F" w:rsidRPr="00C30304" w:rsidRDefault="0046211F" w:rsidP="0046211F">
      <w:r w:rsidRPr="00C30304">
        <w:rPr>
          <w:rFonts w:hint="eastAsia"/>
        </w:rPr>
        <w:t>亚德林：在</w:t>
      </w:r>
      <w:r w:rsidRPr="00C30304">
        <w:rPr>
          <w:rFonts w:hint="eastAsia"/>
        </w:rPr>
        <w:t>19</w:t>
      </w:r>
      <w:r w:rsidRPr="00C30304">
        <w:rPr>
          <w:rFonts w:hint="eastAsia"/>
        </w:rPr>
        <w:t>世纪，我们只有陆军和海军。</w:t>
      </w:r>
    </w:p>
    <w:p w:rsidR="0046211F" w:rsidRPr="00C30304" w:rsidRDefault="0046211F" w:rsidP="0046211F"/>
    <w:p w:rsidR="0046211F" w:rsidRPr="00C30304" w:rsidRDefault="0046211F" w:rsidP="0046211F">
      <w:r w:rsidRPr="00C30304">
        <w:t>929</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44208 - &gt; 00</w:t>
      </w:r>
      <w:r w:rsidRPr="00C30304">
        <w:rPr>
          <w:rFonts w:hint="eastAsia"/>
        </w:rPr>
        <w:t>：</w:t>
      </w:r>
      <w:r w:rsidRPr="00C30304">
        <w:rPr>
          <w:rFonts w:hint="eastAsia"/>
        </w:rPr>
        <w:t>50</w:t>
      </w:r>
      <w:r w:rsidRPr="00C30304">
        <w:rPr>
          <w:rFonts w:hint="eastAsia"/>
        </w:rPr>
        <w:t>：</w:t>
      </w:r>
      <w:r w:rsidRPr="00C30304">
        <w:rPr>
          <w:rFonts w:hint="eastAsia"/>
        </w:rPr>
        <w:t>48010</w:t>
      </w:r>
    </w:p>
    <w:p w:rsidR="0046211F" w:rsidRPr="00C30304" w:rsidRDefault="0046211F" w:rsidP="0046211F">
      <w:r w:rsidRPr="00C30304">
        <w:t>&lt;i&gt; In the 20th century,&lt;/i&gt;</w:t>
      </w:r>
    </w:p>
    <w:p w:rsidR="0046211F" w:rsidRPr="00C30304" w:rsidRDefault="0046211F" w:rsidP="0046211F">
      <w:r w:rsidRPr="00C30304">
        <w:t>&lt;i&gt; we got air power&lt;/i&gt;</w:t>
      </w:r>
    </w:p>
    <w:p w:rsidR="0046211F" w:rsidRPr="00C30304" w:rsidRDefault="0046211F" w:rsidP="0046211F"/>
    <w:p w:rsidR="0046211F" w:rsidRPr="00C30304" w:rsidRDefault="0046211F" w:rsidP="0046211F">
      <w:r w:rsidRPr="00C30304">
        <w:t>930</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48012 - &gt; 00</w:t>
      </w:r>
      <w:r w:rsidRPr="00C30304">
        <w:rPr>
          <w:rFonts w:hint="eastAsia"/>
        </w:rPr>
        <w:t>：</w:t>
      </w:r>
      <w:r w:rsidRPr="00C30304">
        <w:rPr>
          <w:rFonts w:hint="eastAsia"/>
        </w:rPr>
        <w:t>50</w:t>
      </w:r>
      <w:r w:rsidRPr="00C30304">
        <w:rPr>
          <w:rFonts w:hint="eastAsia"/>
        </w:rPr>
        <w:t>：</w:t>
      </w:r>
      <w:r w:rsidRPr="00C30304">
        <w:rPr>
          <w:rFonts w:hint="eastAsia"/>
        </w:rPr>
        <w:t>49745</w:t>
      </w:r>
    </w:p>
    <w:p w:rsidR="0046211F" w:rsidRPr="00C30304" w:rsidRDefault="0046211F" w:rsidP="0046211F">
      <w:r w:rsidRPr="00C30304">
        <w:t>&lt;i&gt; as a third dimension of war.&lt;/i&gt;</w:t>
      </w:r>
    </w:p>
    <w:p w:rsidR="0046211F" w:rsidRPr="00C30304" w:rsidRDefault="0046211F" w:rsidP="0046211F">
      <w:r w:rsidRPr="00C30304">
        <w:rPr>
          <w:rFonts w:hint="eastAsia"/>
        </w:rPr>
        <w:t>到了</w:t>
      </w:r>
      <w:r w:rsidRPr="00C30304">
        <w:rPr>
          <w:rFonts w:hint="eastAsia"/>
        </w:rPr>
        <w:t>20</w:t>
      </w:r>
      <w:r w:rsidRPr="00C30304">
        <w:rPr>
          <w:rFonts w:hint="eastAsia"/>
        </w:rPr>
        <w:t>世纪，我们拥有了作为战争第三个维度的空中力量。</w:t>
      </w:r>
    </w:p>
    <w:p w:rsidR="0046211F" w:rsidRPr="00C30304" w:rsidRDefault="0046211F" w:rsidP="0046211F"/>
    <w:p w:rsidR="0046211F" w:rsidRPr="00C30304" w:rsidRDefault="0046211F" w:rsidP="0046211F">
      <w:r w:rsidRPr="00C30304">
        <w:t>931</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50380 - &gt; 00</w:t>
      </w:r>
      <w:r w:rsidRPr="00C30304">
        <w:rPr>
          <w:rFonts w:hint="eastAsia"/>
        </w:rPr>
        <w:t>：</w:t>
      </w:r>
      <w:r w:rsidRPr="00C30304">
        <w:rPr>
          <w:rFonts w:hint="eastAsia"/>
        </w:rPr>
        <w:t>50</w:t>
      </w:r>
      <w:r w:rsidRPr="00C30304">
        <w:rPr>
          <w:rFonts w:hint="eastAsia"/>
        </w:rPr>
        <w:t>：</w:t>
      </w:r>
      <w:r w:rsidRPr="00C30304">
        <w:rPr>
          <w:rFonts w:hint="eastAsia"/>
        </w:rPr>
        <w:t>52348</w:t>
      </w:r>
    </w:p>
    <w:p w:rsidR="0046211F" w:rsidRPr="00C30304" w:rsidRDefault="0046211F" w:rsidP="0046211F">
      <w:r w:rsidRPr="00C30304">
        <w:t>&lt;i&gt; In the 21st century,&lt;/i&gt;</w:t>
      </w:r>
    </w:p>
    <w:p w:rsidR="0046211F" w:rsidRPr="00C30304" w:rsidRDefault="0046211F" w:rsidP="0046211F">
      <w:r w:rsidRPr="00C30304">
        <w:rPr>
          <w:rFonts w:hint="eastAsia"/>
        </w:rPr>
        <w:t>在</w:t>
      </w:r>
      <w:r w:rsidRPr="00C30304">
        <w:rPr>
          <w:rFonts w:hint="eastAsia"/>
        </w:rPr>
        <w:t>21</w:t>
      </w:r>
      <w:r w:rsidRPr="00C30304">
        <w:rPr>
          <w:rFonts w:hint="eastAsia"/>
        </w:rPr>
        <w:t>世纪，</w:t>
      </w:r>
    </w:p>
    <w:p w:rsidR="0046211F" w:rsidRPr="00C30304" w:rsidRDefault="0046211F" w:rsidP="0046211F"/>
    <w:p w:rsidR="0046211F" w:rsidRPr="00C30304" w:rsidRDefault="0046211F" w:rsidP="0046211F">
      <w:r w:rsidRPr="00C30304">
        <w:t>932</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52350 - &gt; 00</w:t>
      </w:r>
      <w:r w:rsidRPr="00C30304">
        <w:rPr>
          <w:rFonts w:hint="eastAsia"/>
        </w:rPr>
        <w:t>：</w:t>
      </w:r>
      <w:r w:rsidRPr="00C30304">
        <w:rPr>
          <w:rFonts w:hint="eastAsia"/>
        </w:rPr>
        <w:t>50</w:t>
      </w:r>
      <w:r w:rsidRPr="00C30304">
        <w:rPr>
          <w:rFonts w:hint="eastAsia"/>
        </w:rPr>
        <w:t>：</w:t>
      </w:r>
      <w:r w:rsidRPr="00C30304">
        <w:rPr>
          <w:rFonts w:hint="eastAsia"/>
        </w:rPr>
        <w:t>55885</w:t>
      </w:r>
    </w:p>
    <w:p w:rsidR="0046211F" w:rsidRPr="00C30304" w:rsidRDefault="0046211F" w:rsidP="0046211F">
      <w:r w:rsidRPr="00C30304">
        <w:t>&lt;i&gt; cyber will be&lt;/i&gt;</w:t>
      </w:r>
    </w:p>
    <w:p w:rsidR="0046211F" w:rsidRPr="00C30304" w:rsidRDefault="0046211F" w:rsidP="0046211F">
      <w:r w:rsidRPr="00C30304">
        <w:t>&lt;i&gt; the fourth dimension of war.&lt;/i&gt;</w:t>
      </w:r>
    </w:p>
    <w:p w:rsidR="0046211F" w:rsidRPr="00C30304" w:rsidRDefault="0046211F" w:rsidP="0046211F">
      <w:r w:rsidRPr="00C30304">
        <w:rPr>
          <w:rFonts w:hint="eastAsia"/>
        </w:rPr>
        <w:lastRenderedPageBreak/>
        <w:t>网络将成为战争的第四维度。</w:t>
      </w:r>
    </w:p>
    <w:p w:rsidR="0046211F" w:rsidRPr="00C30304" w:rsidRDefault="0046211F" w:rsidP="0046211F"/>
    <w:p w:rsidR="0046211F" w:rsidRPr="00C30304" w:rsidRDefault="0046211F" w:rsidP="0046211F">
      <w:r w:rsidRPr="00C30304">
        <w:t>933</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56853 - &gt; 00</w:t>
      </w:r>
      <w:r w:rsidRPr="00C30304">
        <w:rPr>
          <w:rFonts w:hint="eastAsia"/>
        </w:rPr>
        <w:t>：</w:t>
      </w:r>
      <w:r w:rsidRPr="00C30304">
        <w:rPr>
          <w:rFonts w:hint="eastAsia"/>
        </w:rPr>
        <w:t>50</w:t>
      </w:r>
      <w:r w:rsidRPr="00C30304">
        <w:rPr>
          <w:rFonts w:hint="eastAsia"/>
        </w:rPr>
        <w:t>：</w:t>
      </w:r>
      <w:r w:rsidRPr="00C30304">
        <w:rPr>
          <w:rFonts w:hint="eastAsia"/>
        </w:rPr>
        <w:t>58387</w:t>
      </w:r>
    </w:p>
    <w:p w:rsidR="0046211F" w:rsidRPr="00C30304" w:rsidRDefault="0046211F" w:rsidP="0046211F">
      <w:r w:rsidRPr="00C30304">
        <w:t>&lt;i&gt; It's another kind of weapon&lt;/i&gt;</w:t>
      </w:r>
    </w:p>
    <w:p w:rsidR="0046211F" w:rsidRPr="00C30304" w:rsidRDefault="0046211F" w:rsidP="0046211F">
      <w:r w:rsidRPr="00C30304">
        <w:rPr>
          <w:rFonts w:hint="eastAsia"/>
        </w:rPr>
        <w:t>它是另一种武器</w:t>
      </w:r>
    </w:p>
    <w:p w:rsidR="0046211F" w:rsidRPr="00C30304" w:rsidRDefault="0046211F" w:rsidP="0046211F"/>
    <w:p w:rsidR="0046211F" w:rsidRPr="00C30304" w:rsidRDefault="0046211F" w:rsidP="0046211F">
      <w:r w:rsidRPr="00C30304">
        <w:t>934</w:t>
      </w:r>
    </w:p>
    <w:p w:rsidR="0046211F" w:rsidRPr="00C30304" w:rsidRDefault="0046211F" w:rsidP="0046211F">
      <w:r w:rsidRPr="00C30304">
        <w:rPr>
          <w:rFonts w:hint="eastAsia"/>
        </w:rPr>
        <w:t>00</w:t>
      </w:r>
      <w:r w:rsidRPr="00C30304">
        <w:rPr>
          <w:rFonts w:hint="eastAsia"/>
        </w:rPr>
        <w:t>：</w:t>
      </w:r>
      <w:r w:rsidRPr="00C30304">
        <w:rPr>
          <w:rFonts w:hint="eastAsia"/>
        </w:rPr>
        <w:t>50</w:t>
      </w:r>
      <w:r w:rsidRPr="00C30304">
        <w:rPr>
          <w:rFonts w:hint="eastAsia"/>
        </w:rPr>
        <w:t>：</w:t>
      </w:r>
      <w:r w:rsidRPr="00C30304">
        <w:rPr>
          <w:rFonts w:hint="eastAsia"/>
        </w:rPr>
        <w:t>58389 - &gt; 00</w:t>
      </w:r>
      <w:r w:rsidRPr="00C30304">
        <w:rPr>
          <w:rFonts w:hint="eastAsia"/>
        </w:rPr>
        <w:t>：</w:t>
      </w:r>
      <w:r w:rsidRPr="00C30304">
        <w:rPr>
          <w:rFonts w:hint="eastAsia"/>
        </w:rPr>
        <w:t>51</w:t>
      </w:r>
      <w:r w:rsidRPr="00C30304">
        <w:rPr>
          <w:rFonts w:hint="eastAsia"/>
        </w:rPr>
        <w:t>：</w:t>
      </w:r>
      <w:r w:rsidRPr="00C30304">
        <w:rPr>
          <w:rFonts w:hint="eastAsia"/>
        </w:rPr>
        <w:t>02992</w:t>
      </w:r>
    </w:p>
    <w:p w:rsidR="0046211F" w:rsidRPr="00C30304" w:rsidRDefault="0046211F" w:rsidP="0046211F">
      <w:r w:rsidRPr="00C30304">
        <w:t>and it is for unlimited range</w:t>
      </w:r>
    </w:p>
    <w:p w:rsidR="0046211F" w:rsidRPr="00C30304" w:rsidRDefault="0046211F" w:rsidP="0046211F">
      <w:r w:rsidRPr="00C30304">
        <w:t>in a very high speed</w:t>
      </w:r>
    </w:p>
    <w:p w:rsidR="0046211F" w:rsidRPr="00C30304" w:rsidRDefault="0046211F" w:rsidP="0046211F"/>
    <w:p w:rsidR="0046211F" w:rsidRPr="00C30304" w:rsidRDefault="0046211F" w:rsidP="0046211F">
      <w:r w:rsidRPr="00C30304">
        <w:t>935</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03393 - &gt; 00</w:t>
      </w:r>
      <w:r w:rsidRPr="00C30304">
        <w:rPr>
          <w:rFonts w:hint="eastAsia"/>
        </w:rPr>
        <w:t>：</w:t>
      </w:r>
      <w:r w:rsidRPr="00C30304">
        <w:rPr>
          <w:rFonts w:hint="eastAsia"/>
        </w:rPr>
        <w:t>51</w:t>
      </w:r>
      <w:r w:rsidRPr="00C30304">
        <w:rPr>
          <w:rFonts w:hint="eastAsia"/>
        </w:rPr>
        <w:t>：</w:t>
      </w:r>
      <w:r w:rsidRPr="00C30304">
        <w:rPr>
          <w:rFonts w:hint="eastAsia"/>
        </w:rPr>
        <w:t>05528</w:t>
      </w:r>
    </w:p>
    <w:p w:rsidR="0046211F" w:rsidRPr="00C30304" w:rsidRDefault="0046211F" w:rsidP="0046211F">
      <w:r w:rsidRPr="00C30304">
        <w:t>and in</w:t>
      </w:r>
    </w:p>
    <w:p w:rsidR="0046211F" w:rsidRPr="00C30304" w:rsidRDefault="0046211F" w:rsidP="0046211F">
      <w:r w:rsidRPr="00C30304">
        <w:t>a very low signature.</w:t>
      </w:r>
    </w:p>
    <w:p w:rsidR="0046211F" w:rsidRPr="00C30304" w:rsidRDefault="0046211F" w:rsidP="0046211F">
      <w:r w:rsidRPr="00C30304">
        <w:rPr>
          <w:rFonts w:hint="eastAsia"/>
        </w:rPr>
        <w:t>并且它以非常快的速度和非常低的识别标志在无线范围内活动。</w:t>
      </w:r>
    </w:p>
    <w:p w:rsidR="0046211F" w:rsidRPr="00C30304" w:rsidRDefault="0046211F" w:rsidP="0046211F"/>
    <w:p w:rsidR="0046211F" w:rsidRPr="00C30304" w:rsidRDefault="0046211F" w:rsidP="0046211F">
      <w:r w:rsidRPr="00C30304">
        <w:t>936</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05530 - &gt; 00</w:t>
      </w:r>
      <w:r w:rsidRPr="00C30304">
        <w:rPr>
          <w:rFonts w:hint="eastAsia"/>
        </w:rPr>
        <w:t>：</w:t>
      </w:r>
      <w:r w:rsidRPr="00C30304">
        <w:rPr>
          <w:rFonts w:hint="eastAsia"/>
        </w:rPr>
        <w:t>51</w:t>
      </w:r>
      <w:r w:rsidRPr="00C30304">
        <w:rPr>
          <w:rFonts w:hint="eastAsia"/>
        </w:rPr>
        <w:t>：</w:t>
      </w:r>
      <w:r w:rsidRPr="00C30304">
        <w:rPr>
          <w:rFonts w:hint="eastAsia"/>
        </w:rPr>
        <w:t>08064</w:t>
      </w:r>
    </w:p>
    <w:p w:rsidR="0046211F" w:rsidRPr="00C30304" w:rsidRDefault="0046211F" w:rsidP="0046211F">
      <w:r w:rsidRPr="00C30304">
        <w:t>So this give you</w:t>
      </w:r>
    </w:p>
    <w:p w:rsidR="0046211F" w:rsidRPr="00C30304" w:rsidRDefault="0046211F" w:rsidP="0046211F">
      <w:r w:rsidRPr="00C30304">
        <w:t>a huge opportunity...</w:t>
      </w:r>
    </w:p>
    <w:p w:rsidR="0046211F" w:rsidRPr="00C30304" w:rsidRDefault="0046211F" w:rsidP="0046211F">
      <w:r w:rsidRPr="00C30304">
        <w:rPr>
          <w:rFonts w:hint="eastAsia"/>
        </w:rPr>
        <w:t>所以这给了你一个巨大的机会</w:t>
      </w:r>
      <w:r w:rsidRPr="00C30304">
        <w:rPr>
          <w:rFonts w:hint="eastAsia"/>
        </w:rPr>
        <w:t>...</w:t>
      </w:r>
    </w:p>
    <w:p w:rsidR="0046211F" w:rsidRPr="00C30304" w:rsidRDefault="0046211F" w:rsidP="0046211F"/>
    <w:p w:rsidR="0046211F" w:rsidRPr="00C30304" w:rsidRDefault="0046211F" w:rsidP="0046211F">
      <w:r w:rsidRPr="00C30304">
        <w:t>937</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09166 - &gt; 00</w:t>
      </w:r>
      <w:r w:rsidRPr="00C30304">
        <w:rPr>
          <w:rFonts w:hint="eastAsia"/>
        </w:rPr>
        <w:t>：</w:t>
      </w:r>
      <w:r w:rsidRPr="00C30304">
        <w:rPr>
          <w:rFonts w:hint="eastAsia"/>
        </w:rPr>
        <w:t>51</w:t>
      </w:r>
      <w:r w:rsidRPr="00C30304">
        <w:rPr>
          <w:rFonts w:hint="eastAsia"/>
        </w:rPr>
        <w:t>：</w:t>
      </w:r>
      <w:r w:rsidRPr="00C30304">
        <w:rPr>
          <w:rFonts w:hint="eastAsia"/>
        </w:rPr>
        <w:t>12435</w:t>
      </w:r>
    </w:p>
    <w:p w:rsidR="0046211F" w:rsidRPr="00C30304" w:rsidRDefault="0046211F" w:rsidP="0046211F">
      <w:r w:rsidRPr="00C30304">
        <w:t>&lt;i&gt; And the superpowers&lt;/i&gt;</w:t>
      </w:r>
    </w:p>
    <w:p w:rsidR="0046211F" w:rsidRPr="00C30304" w:rsidRDefault="0046211F" w:rsidP="0046211F">
      <w:r w:rsidRPr="00C30304">
        <w:t>&lt;i&gt; have to change&lt;/i&gt;</w:t>
      </w:r>
    </w:p>
    <w:p w:rsidR="0046211F" w:rsidRPr="00C30304" w:rsidRDefault="0046211F" w:rsidP="0046211F"/>
    <w:p w:rsidR="0046211F" w:rsidRPr="00C30304" w:rsidRDefault="0046211F" w:rsidP="0046211F">
      <w:r w:rsidRPr="00C30304">
        <w:t>938</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12437 - &gt; 00</w:t>
      </w:r>
      <w:r w:rsidRPr="00C30304">
        <w:rPr>
          <w:rFonts w:hint="eastAsia"/>
        </w:rPr>
        <w:t>：</w:t>
      </w:r>
      <w:r w:rsidRPr="00C30304">
        <w:rPr>
          <w:rFonts w:hint="eastAsia"/>
        </w:rPr>
        <w:t>51</w:t>
      </w:r>
      <w:r w:rsidRPr="00C30304">
        <w:rPr>
          <w:rFonts w:hint="eastAsia"/>
        </w:rPr>
        <w:t>：</w:t>
      </w:r>
      <w:r w:rsidRPr="00C30304">
        <w:rPr>
          <w:rFonts w:hint="eastAsia"/>
        </w:rPr>
        <w:t>14503</w:t>
      </w:r>
    </w:p>
    <w:p w:rsidR="0046211F" w:rsidRPr="00C30304" w:rsidRDefault="0046211F" w:rsidP="0046211F">
      <w:r w:rsidRPr="00C30304">
        <w:t>&lt;i&gt; the way we think&lt;/i&gt;</w:t>
      </w:r>
    </w:p>
    <w:p w:rsidR="0046211F" w:rsidRPr="00C30304" w:rsidRDefault="0046211F" w:rsidP="0046211F">
      <w:r w:rsidRPr="00C30304">
        <w:t>&lt;i&gt; about warfare.&lt;/i&gt;</w:t>
      </w:r>
    </w:p>
    <w:p w:rsidR="0046211F" w:rsidRPr="00C30304" w:rsidRDefault="0046211F" w:rsidP="0046211F">
      <w:r w:rsidRPr="00C30304">
        <w:rPr>
          <w:rFonts w:hint="eastAsia"/>
        </w:rPr>
        <w:t>超级大国必须改变对战争的思维方式。</w:t>
      </w:r>
    </w:p>
    <w:p w:rsidR="0046211F" w:rsidRPr="00C30304" w:rsidRDefault="0046211F" w:rsidP="0046211F"/>
    <w:p w:rsidR="0046211F" w:rsidRPr="00C30304" w:rsidRDefault="0046211F" w:rsidP="0046211F">
      <w:r w:rsidRPr="00C30304">
        <w:t>939</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16741 - &gt; 00</w:t>
      </w:r>
      <w:r w:rsidRPr="00C30304">
        <w:rPr>
          <w:rFonts w:hint="eastAsia"/>
        </w:rPr>
        <w:t>：</w:t>
      </w:r>
      <w:r w:rsidRPr="00C30304">
        <w:rPr>
          <w:rFonts w:hint="eastAsia"/>
        </w:rPr>
        <w:t>51</w:t>
      </w:r>
      <w:r w:rsidRPr="00C30304">
        <w:rPr>
          <w:rFonts w:hint="eastAsia"/>
        </w:rPr>
        <w:t>：</w:t>
      </w:r>
      <w:r w:rsidRPr="00C30304">
        <w:rPr>
          <w:rFonts w:hint="eastAsia"/>
        </w:rPr>
        <w:t>18774</w:t>
      </w:r>
    </w:p>
    <w:p w:rsidR="0046211F" w:rsidRPr="00C30304" w:rsidRDefault="0046211F" w:rsidP="0046211F">
      <w:r w:rsidRPr="00C30304">
        <w:t>Finally we are transforming</w:t>
      </w:r>
    </w:p>
    <w:p w:rsidR="0046211F" w:rsidRPr="00C30304" w:rsidRDefault="0046211F" w:rsidP="0046211F">
      <w:r w:rsidRPr="00C30304">
        <w:t>our military</w:t>
      </w:r>
    </w:p>
    <w:p w:rsidR="0046211F" w:rsidRPr="00C30304" w:rsidRDefault="0046211F" w:rsidP="0046211F"/>
    <w:p w:rsidR="0046211F" w:rsidRPr="00C30304" w:rsidRDefault="0046211F" w:rsidP="0046211F">
      <w:r w:rsidRPr="00C30304">
        <w:t>940</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18776 - &gt; 00</w:t>
      </w:r>
      <w:r w:rsidRPr="00C30304">
        <w:rPr>
          <w:rFonts w:hint="eastAsia"/>
        </w:rPr>
        <w:t>：</w:t>
      </w:r>
      <w:r w:rsidRPr="00C30304">
        <w:rPr>
          <w:rFonts w:hint="eastAsia"/>
        </w:rPr>
        <w:t>51</w:t>
      </w:r>
      <w:r w:rsidRPr="00C30304">
        <w:rPr>
          <w:rFonts w:hint="eastAsia"/>
        </w:rPr>
        <w:t>：</w:t>
      </w:r>
      <w:r w:rsidRPr="00C30304">
        <w:rPr>
          <w:rFonts w:hint="eastAsia"/>
        </w:rPr>
        <w:t>21,444</w:t>
      </w:r>
    </w:p>
    <w:p w:rsidR="0046211F" w:rsidRPr="00C30304" w:rsidRDefault="0046211F" w:rsidP="0046211F">
      <w:r w:rsidRPr="00C30304">
        <w:t>for a new kind of war</w:t>
      </w:r>
    </w:p>
    <w:p w:rsidR="0046211F" w:rsidRPr="00C30304" w:rsidRDefault="0046211F" w:rsidP="0046211F">
      <w:r w:rsidRPr="00C30304">
        <w:t>that we're fighting now...</w:t>
      </w:r>
    </w:p>
    <w:p w:rsidR="0046211F" w:rsidRPr="00C30304" w:rsidRDefault="0046211F" w:rsidP="0046211F">
      <w:r w:rsidRPr="00C30304">
        <w:rPr>
          <w:rFonts w:hint="eastAsia"/>
        </w:rPr>
        <w:lastRenderedPageBreak/>
        <w:t>最后，我们正在为目前正在进行中的一种新类型的战争改变着我们的军队……</w:t>
      </w:r>
    </w:p>
    <w:p w:rsidR="0046211F" w:rsidRPr="00C30304" w:rsidRDefault="0046211F" w:rsidP="0046211F"/>
    <w:p w:rsidR="0046211F" w:rsidRPr="00C30304" w:rsidRDefault="0046211F" w:rsidP="0046211F">
      <w:r w:rsidRPr="00C30304">
        <w:t>941</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22913 - &gt; 00</w:t>
      </w:r>
      <w:r w:rsidRPr="00C30304">
        <w:rPr>
          <w:rFonts w:hint="eastAsia"/>
        </w:rPr>
        <w:t>：</w:t>
      </w:r>
      <w:r w:rsidRPr="00C30304">
        <w:rPr>
          <w:rFonts w:hint="eastAsia"/>
        </w:rPr>
        <w:t>51</w:t>
      </w:r>
      <w:r w:rsidRPr="00C30304">
        <w:rPr>
          <w:rFonts w:hint="eastAsia"/>
        </w:rPr>
        <w:t>：</w:t>
      </w:r>
      <w:r w:rsidRPr="00C30304">
        <w:rPr>
          <w:rFonts w:hint="eastAsia"/>
        </w:rPr>
        <w:t>24346</w:t>
      </w:r>
    </w:p>
    <w:p w:rsidR="0046211F" w:rsidRPr="00C30304" w:rsidRDefault="0046211F" w:rsidP="0046211F">
      <w:r w:rsidRPr="00C30304">
        <w:t>And for wars of tomorrow.</w:t>
      </w:r>
    </w:p>
    <w:p w:rsidR="0046211F" w:rsidRPr="00C30304" w:rsidRDefault="0046211F" w:rsidP="0046211F">
      <w:r w:rsidRPr="00C30304">
        <w:rPr>
          <w:rFonts w:hint="eastAsia"/>
        </w:rPr>
        <w:t>同时也为了明天的战争而改变。</w:t>
      </w:r>
    </w:p>
    <w:p w:rsidR="0046211F" w:rsidRPr="00C30304" w:rsidRDefault="0046211F" w:rsidP="0046211F"/>
    <w:p w:rsidR="0046211F" w:rsidRPr="00C30304" w:rsidRDefault="0046211F" w:rsidP="0046211F">
      <w:r w:rsidRPr="00C30304">
        <w:t>942</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25682 - &gt; 00</w:t>
      </w:r>
      <w:r w:rsidRPr="00C30304">
        <w:rPr>
          <w:rFonts w:hint="eastAsia"/>
        </w:rPr>
        <w:t>：</w:t>
      </w:r>
      <w:r w:rsidRPr="00C30304">
        <w:rPr>
          <w:rFonts w:hint="eastAsia"/>
        </w:rPr>
        <w:t>51</w:t>
      </w:r>
      <w:r w:rsidRPr="00C30304">
        <w:rPr>
          <w:rFonts w:hint="eastAsia"/>
        </w:rPr>
        <w:t>：</w:t>
      </w:r>
      <w:r w:rsidRPr="00C30304">
        <w:rPr>
          <w:rFonts w:hint="eastAsia"/>
        </w:rPr>
        <w:t>27783</w:t>
      </w:r>
    </w:p>
    <w:p w:rsidR="0046211F" w:rsidRPr="00C30304" w:rsidRDefault="0046211F" w:rsidP="0046211F">
      <w:r w:rsidRPr="00C30304">
        <w:t>&lt;i&gt; We have made our military&lt;/i&gt;</w:t>
      </w:r>
    </w:p>
    <w:p w:rsidR="0046211F" w:rsidRPr="00C30304" w:rsidRDefault="0046211F" w:rsidP="0046211F">
      <w:r w:rsidRPr="00C30304">
        <w:t>&lt;i&gt; better trained,&lt;/i&gt;</w:t>
      </w:r>
    </w:p>
    <w:p w:rsidR="0046211F" w:rsidRPr="00C30304" w:rsidRDefault="0046211F" w:rsidP="0046211F">
      <w:r w:rsidRPr="00C30304">
        <w:rPr>
          <w:rFonts w:hint="eastAsia"/>
        </w:rPr>
        <w:t>我们已经使我们的军队得到了更好的培训，</w:t>
      </w:r>
    </w:p>
    <w:p w:rsidR="0046211F" w:rsidRPr="00C30304" w:rsidRDefault="0046211F" w:rsidP="0046211F"/>
    <w:p w:rsidR="0046211F" w:rsidRPr="00C30304" w:rsidRDefault="0046211F" w:rsidP="0046211F">
      <w:r w:rsidRPr="00C30304">
        <w:t>943</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27785 - &gt; 00</w:t>
      </w:r>
      <w:r w:rsidRPr="00C30304">
        <w:rPr>
          <w:rFonts w:hint="eastAsia"/>
        </w:rPr>
        <w:t>：</w:t>
      </w:r>
      <w:r w:rsidRPr="00C30304">
        <w:rPr>
          <w:rFonts w:hint="eastAsia"/>
        </w:rPr>
        <w:t>51</w:t>
      </w:r>
      <w:r w:rsidRPr="00C30304">
        <w:rPr>
          <w:rFonts w:hint="eastAsia"/>
        </w:rPr>
        <w:t>：</w:t>
      </w:r>
      <w:r w:rsidRPr="00C30304">
        <w:rPr>
          <w:rFonts w:hint="eastAsia"/>
        </w:rPr>
        <w:t>30686</w:t>
      </w:r>
    </w:p>
    <w:p w:rsidR="0046211F" w:rsidRPr="00C30304" w:rsidRDefault="0046211F" w:rsidP="0046211F">
      <w:r w:rsidRPr="00C30304">
        <w:t>&lt;i&gt; better equipped,&lt;/i&gt;</w:t>
      </w:r>
    </w:p>
    <w:p w:rsidR="0046211F" w:rsidRPr="00C30304" w:rsidRDefault="0046211F" w:rsidP="0046211F">
      <w:r w:rsidRPr="00C30304">
        <w:t>&lt;i&gt; and better prepared&lt;/i&gt;</w:t>
      </w:r>
    </w:p>
    <w:p w:rsidR="0046211F" w:rsidRPr="00C30304" w:rsidRDefault="0046211F" w:rsidP="0046211F">
      <w:r w:rsidRPr="00C30304">
        <w:rPr>
          <w:rFonts w:hint="eastAsia"/>
        </w:rPr>
        <w:t>配备了更好的装备，</w:t>
      </w:r>
    </w:p>
    <w:p w:rsidR="0046211F" w:rsidRPr="00C30304" w:rsidRDefault="0046211F" w:rsidP="0046211F">
      <w:r w:rsidRPr="00C30304">
        <w:rPr>
          <w:rFonts w:hint="eastAsia"/>
        </w:rPr>
        <w:t>得到了更好的保障。</w:t>
      </w:r>
    </w:p>
    <w:p w:rsidR="0046211F" w:rsidRPr="00C30304" w:rsidRDefault="0046211F" w:rsidP="0046211F"/>
    <w:p w:rsidR="0046211F" w:rsidRPr="00C30304" w:rsidRDefault="0046211F" w:rsidP="0046211F">
      <w:r w:rsidRPr="00C30304">
        <w:t>944</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30688 - &gt; 00</w:t>
      </w:r>
      <w:r w:rsidRPr="00C30304">
        <w:rPr>
          <w:rFonts w:hint="eastAsia"/>
        </w:rPr>
        <w:t>：</w:t>
      </w:r>
      <w:r w:rsidRPr="00C30304">
        <w:rPr>
          <w:rFonts w:hint="eastAsia"/>
        </w:rPr>
        <w:t>51</w:t>
      </w:r>
      <w:r w:rsidRPr="00C30304">
        <w:rPr>
          <w:rFonts w:hint="eastAsia"/>
        </w:rPr>
        <w:t>：</w:t>
      </w:r>
      <w:r w:rsidRPr="00C30304">
        <w:rPr>
          <w:rFonts w:hint="eastAsia"/>
        </w:rPr>
        <w:t>33456</w:t>
      </w:r>
    </w:p>
    <w:p w:rsidR="0046211F" w:rsidRPr="00C30304" w:rsidRDefault="0046211F" w:rsidP="0046211F">
      <w:r w:rsidRPr="00C30304">
        <w:t>&lt;i&gt; to meet the threats&lt;/i&gt;</w:t>
      </w:r>
    </w:p>
    <w:p w:rsidR="0046211F" w:rsidRPr="00C30304" w:rsidRDefault="0046211F" w:rsidP="0046211F">
      <w:r w:rsidRPr="00C30304">
        <w:t>&lt;i&gt; facing America today&lt;/i&gt;</w:t>
      </w:r>
    </w:p>
    <w:p w:rsidR="0046211F" w:rsidRPr="00C30304" w:rsidRDefault="0046211F" w:rsidP="0046211F"/>
    <w:p w:rsidR="0046211F" w:rsidRPr="00C30304" w:rsidRDefault="0046211F" w:rsidP="0046211F">
      <w:r w:rsidRPr="00C30304">
        <w:t>945</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33458 - &gt; 00</w:t>
      </w:r>
      <w:r w:rsidRPr="00C30304">
        <w:rPr>
          <w:rFonts w:hint="eastAsia"/>
        </w:rPr>
        <w:t>：</w:t>
      </w:r>
      <w:r w:rsidRPr="00C30304">
        <w:rPr>
          <w:rFonts w:hint="eastAsia"/>
        </w:rPr>
        <w:t>51</w:t>
      </w:r>
      <w:r w:rsidRPr="00C30304">
        <w:rPr>
          <w:rFonts w:hint="eastAsia"/>
        </w:rPr>
        <w:t>：</w:t>
      </w:r>
      <w:r w:rsidRPr="00C30304">
        <w:rPr>
          <w:rFonts w:hint="eastAsia"/>
        </w:rPr>
        <w:t>35691</w:t>
      </w:r>
    </w:p>
    <w:p w:rsidR="0046211F" w:rsidRPr="00C30304" w:rsidRDefault="0046211F" w:rsidP="0046211F">
      <w:r w:rsidRPr="00C30304">
        <w:t>&lt;i&gt; and tomorrow&lt;/i&gt;</w:t>
      </w:r>
    </w:p>
    <w:p w:rsidR="0046211F" w:rsidRPr="00C30304" w:rsidRDefault="0046211F" w:rsidP="0046211F">
      <w:r w:rsidRPr="00C30304">
        <w:t>&lt;i&gt; and long in the future.&lt;/i&gt;</w:t>
      </w:r>
    </w:p>
    <w:p w:rsidR="0046211F" w:rsidRPr="00C30304" w:rsidRDefault="0046211F" w:rsidP="0046211F">
      <w:r w:rsidRPr="00C30304">
        <w:rPr>
          <w:rFonts w:hint="eastAsia"/>
        </w:rPr>
        <w:t>来应对美国在今天、明天或更远的将来所面临的威胁。</w:t>
      </w:r>
    </w:p>
    <w:p w:rsidR="0046211F" w:rsidRPr="00C30304" w:rsidRDefault="0046211F" w:rsidP="0046211F"/>
    <w:p w:rsidR="0046211F" w:rsidRPr="00C30304" w:rsidRDefault="0046211F" w:rsidP="0046211F">
      <w:r w:rsidRPr="00C30304">
        <w:t>946</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39463 - &gt; 00</w:t>
      </w:r>
      <w:r w:rsidRPr="00C30304">
        <w:rPr>
          <w:rFonts w:hint="eastAsia"/>
        </w:rPr>
        <w:t>：</w:t>
      </w:r>
      <w:r w:rsidRPr="00C30304">
        <w:rPr>
          <w:rFonts w:hint="eastAsia"/>
        </w:rPr>
        <w:t>51</w:t>
      </w:r>
      <w:r w:rsidRPr="00C30304">
        <w:rPr>
          <w:rFonts w:hint="eastAsia"/>
        </w:rPr>
        <w:t>：</w:t>
      </w:r>
      <w:r w:rsidRPr="00C30304">
        <w:rPr>
          <w:rFonts w:hint="eastAsia"/>
        </w:rPr>
        <w:t>42098</w:t>
      </w:r>
    </w:p>
    <w:p w:rsidR="0046211F" w:rsidRPr="00C30304" w:rsidRDefault="0046211F" w:rsidP="0046211F">
      <w:r w:rsidRPr="00C30304">
        <w:t>Sanger:&lt;i&gt; Back in the end&lt;/i&gt;</w:t>
      </w:r>
    </w:p>
    <w:p w:rsidR="0046211F" w:rsidRPr="00C30304" w:rsidRDefault="0046211F" w:rsidP="0046211F">
      <w:r w:rsidRPr="00C30304">
        <w:t>&lt;i&gt; of the bush administration,&lt;/i&gt;</w:t>
      </w:r>
    </w:p>
    <w:p w:rsidR="0046211F" w:rsidRPr="00C30304" w:rsidRDefault="0046211F" w:rsidP="0046211F">
      <w:r w:rsidRPr="00C30304">
        <w:rPr>
          <w:rFonts w:hint="eastAsia"/>
        </w:rPr>
        <w:t>桑格：回到布什政府执政的末期，</w:t>
      </w:r>
    </w:p>
    <w:p w:rsidR="0046211F" w:rsidRPr="00C30304" w:rsidRDefault="0046211F" w:rsidP="0046211F"/>
    <w:p w:rsidR="0046211F" w:rsidRPr="00C30304" w:rsidRDefault="0046211F" w:rsidP="0046211F">
      <w:r w:rsidRPr="00C30304">
        <w:t>947</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42,100 - &gt; 00</w:t>
      </w:r>
      <w:r w:rsidRPr="00C30304">
        <w:rPr>
          <w:rFonts w:hint="eastAsia"/>
        </w:rPr>
        <w:t>：</w:t>
      </w:r>
      <w:r w:rsidRPr="00C30304">
        <w:rPr>
          <w:rFonts w:hint="eastAsia"/>
        </w:rPr>
        <w:t>51</w:t>
      </w:r>
      <w:r w:rsidRPr="00C30304">
        <w:rPr>
          <w:rFonts w:hint="eastAsia"/>
        </w:rPr>
        <w:t>：</w:t>
      </w:r>
      <w:r w:rsidRPr="00C30304">
        <w:rPr>
          <w:rFonts w:hint="eastAsia"/>
        </w:rPr>
        <w:t>44033</w:t>
      </w:r>
    </w:p>
    <w:p w:rsidR="0046211F" w:rsidRPr="00C30304" w:rsidRDefault="0046211F" w:rsidP="0046211F">
      <w:r w:rsidRPr="00C30304">
        <w:t>&lt;i&gt; people within&lt;/i&gt;</w:t>
      </w:r>
    </w:p>
    <w:p w:rsidR="0046211F" w:rsidRPr="00C30304" w:rsidRDefault="0046211F" w:rsidP="0046211F">
      <w:r w:rsidRPr="00C30304">
        <w:t>&lt;i&gt; the U.S. government&lt;/i&gt;</w:t>
      </w:r>
    </w:p>
    <w:p w:rsidR="0046211F" w:rsidRPr="00C30304" w:rsidRDefault="0046211F" w:rsidP="0046211F">
      <w:r w:rsidRPr="00C30304">
        <w:rPr>
          <w:rFonts w:hint="eastAsia"/>
        </w:rPr>
        <w:t>美国政府内部的人</w:t>
      </w:r>
    </w:p>
    <w:p w:rsidR="0046211F" w:rsidRPr="00C30304" w:rsidRDefault="0046211F" w:rsidP="0046211F"/>
    <w:p w:rsidR="0046211F" w:rsidRPr="00C30304" w:rsidRDefault="0046211F" w:rsidP="0046211F">
      <w:r w:rsidRPr="00C30304">
        <w:t>948</w:t>
      </w:r>
    </w:p>
    <w:p w:rsidR="0046211F" w:rsidRPr="00C30304" w:rsidRDefault="0046211F" w:rsidP="0046211F">
      <w:r w:rsidRPr="00C30304">
        <w:rPr>
          <w:rFonts w:hint="eastAsia"/>
        </w:rPr>
        <w:lastRenderedPageBreak/>
        <w:t>00</w:t>
      </w:r>
      <w:r w:rsidRPr="00C30304">
        <w:rPr>
          <w:rFonts w:hint="eastAsia"/>
        </w:rPr>
        <w:t>：</w:t>
      </w:r>
      <w:r w:rsidRPr="00C30304">
        <w:rPr>
          <w:rFonts w:hint="eastAsia"/>
        </w:rPr>
        <w:t>51</w:t>
      </w:r>
      <w:r w:rsidRPr="00C30304">
        <w:rPr>
          <w:rFonts w:hint="eastAsia"/>
        </w:rPr>
        <w:t>：</w:t>
      </w:r>
      <w:r w:rsidRPr="00C30304">
        <w:rPr>
          <w:rFonts w:hint="eastAsia"/>
        </w:rPr>
        <w:t>44035 - &gt; 00</w:t>
      </w:r>
      <w:r w:rsidRPr="00C30304">
        <w:rPr>
          <w:rFonts w:hint="eastAsia"/>
        </w:rPr>
        <w:t>：</w:t>
      </w:r>
      <w:r w:rsidRPr="00C30304">
        <w:rPr>
          <w:rFonts w:hint="eastAsia"/>
        </w:rPr>
        <w:t>51</w:t>
      </w:r>
      <w:r w:rsidRPr="00C30304">
        <w:rPr>
          <w:rFonts w:hint="eastAsia"/>
        </w:rPr>
        <w:t>：</w:t>
      </w:r>
      <w:r w:rsidRPr="00C30304">
        <w:rPr>
          <w:rFonts w:hint="eastAsia"/>
        </w:rPr>
        <w:t>47236</w:t>
      </w:r>
    </w:p>
    <w:p w:rsidR="0046211F" w:rsidRPr="00C30304" w:rsidRDefault="0046211F" w:rsidP="0046211F">
      <w:r w:rsidRPr="00C30304">
        <w:t>&lt;i&gt; were just beginning&lt;/i&gt;</w:t>
      </w:r>
    </w:p>
    <w:p w:rsidR="0046211F" w:rsidRPr="00C30304" w:rsidRDefault="0046211F" w:rsidP="0046211F">
      <w:r w:rsidRPr="00C30304">
        <w:t>&lt;i&gt; to convince president bush&lt;/i&gt;</w:t>
      </w:r>
    </w:p>
    <w:p w:rsidR="0046211F" w:rsidRPr="00C30304" w:rsidRDefault="0046211F" w:rsidP="0046211F">
      <w:r w:rsidRPr="00C30304">
        <w:rPr>
          <w:rFonts w:hint="eastAsia"/>
        </w:rPr>
        <w:t>正开始说服布什总统</w:t>
      </w:r>
    </w:p>
    <w:p w:rsidR="0046211F" w:rsidRPr="00C30304" w:rsidRDefault="0046211F" w:rsidP="0046211F"/>
    <w:p w:rsidR="0046211F" w:rsidRPr="00C30304" w:rsidRDefault="0046211F" w:rsidP="0046211F">
      <w:r w:rsidRPr="00C30304">
        <w:t>949</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47238 - &gt; 00</w:t>
      </w:r>
      <w:r w:rsidRPr="00C30304">
        <w:rPr>
          <w:rFonts w:hint="eastAsia"/>
        </w:rPr>
        <w:t>：</w:t>
      </w:r>
      <w:r w:rsidRPr="00C30304">
        <w:rPr>
          <w:rFonts w:hint="eastAsia"/>
        </w:rPr>
        <w:t>51</w:t>
      </w:r>
      <w:r w:rsidRPr="00C30304">
        <w:rPr>
          <w:rFonts w:hint="eastAsia"/>
        </w:rPr>
        <w:t>：</w:t>
      </w:r>
      <w:r w:rsidRPr="00C30304">
        <w:rPr>
          <w:rFonts w:hint="eastAsia"/>
        </w:rPr>
        <w:t>50139</w:t>
      </w:r>
    </w:p>
    <w:p w:rsidR="0046211F" w:rsidRPr="00C30304" w:rsidRDefault="0046211F" w:rsidP="0046211F">
      <w:r w:rsidRPr="00C30304">
        <w:t>to pour money into</w:t>
      </w:r>
    </w:p>
    <w:p w:rsidR="0046211F" w:rsidRPr="00C30304" w:rsidRDefault="0046211F" w:rsidP="0046211F">
      <w:r w:rsidRPr="00C30304">
        <w:t>offensive cyber weapons.</w:t>
      </w:r>
    </w:p>
    <w:p w:rsidR="0046211F" w:rsidRPr="00C30304" w:rsidRDefault="0046211F" w:rsidP="0046211F">
      <w:r w:rsidRPr="00C30304">
        <w:rPr>
          <w:rFonts w:hint="eastAsia"/>
        </w:rPr>
        <w:t>将资金投入到进攻性网络武器的研发中。</w:t>
      </w:r>
    </w:p>
    <w:p w:rsidR="0046211F" w:rsidRPr="00C30304" w:rsidRDefault="0046211F" w:rsidP="0046211F"/>
    <w:p w:rsidR="0046211F" w:rsidRPr="00C30304" w:rsidRDefault="0046211F" w:rsidP="0046211F">
      <w:r w:rsidRPr="00C30304">
        <w:t>950</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51108 - &gt; 00</w:t>
      </w:r>
      <w:r w:rsidRPr="00C30304">
        <w:rPr>
          <w:rFonts w:hint="eastAsia"/>
        </w:rPr>
        <w:t>：</w:t>
      </w:r>
      <w:r w:rsidRPr="00C30304">
        <w:rPr>
          <w:rFonts w:hint="eastAsia"/>
        </w:rPr>
        <w:t>51</w:t>
      </w:r>
      <w:r w:rsidRPr="00C30304">
        <w:rPr>
          <w:rFonts w:hint="eastAsia"/>
        </w:rPr>
        <w:t>：</w:t>
      </w:r>
      <w:r w:rsidRPr="00C30304">
        <w:rPr>
          <w:rFonts w:hint="eastAsia"/>
        </w:rPr>
        <w:t>54143</w:t>
      </w:r>
    </w:p>
    <w:p w:rsidR="0046211F" w:rsidRPr="00C30304" w:rsidRDefault="0046211F" w:rsidP="0046211F">
      <w:r w:rsidRPr="00C30304">
        <w:t>&lt;i&gt; Stuxnet started off&lt;/i&gt;</w:t>
      </w:r>
    </w:p>
    <w:p w:rsidR="0046211F" w:rsidRPr="00C30304" w:rsidRDefault="0046211F" w:rsidP="0046211F">
      <w:r w:rsidRPr="00C30304">
        <w:t>&lt;i&gt; in the defense department.&lt;/i&gt;</w:t>
      </w:r>
    </w:p>
    <w:p w:rsidR="0046211F" w:rsidRPr="00C30304" w:rsidRDefault="0046211F" w:rsidP="0046211F">
      <w:r w:rsidRPr="00C30304">
        <w:rPr>
          <w:rFonts w:hint="eastAsia"/>
        </w:rPr>
        <w:t>震网蠕虫（</w:t>
      </w:r>
      <w:r w:rsidRPr="00C30304">
        <w:rPr>
          <w:rFonts w:hint="eastAsia"/>
        </w:rPr>
        <w:t>Stuxnet</w:t>
      </w:r>
      <w:r w:rsidRPr="00C30304">
        <w:rPr>
          <w:rFonts w:hint="eastAsia"/>
        </w:rPr>
        <w:t>）在国防部启程。</w:t>
      </w:r>
    </w:p>
    <w:p w:rsidR="0046211F" w:rsidRPr="00C30304" w:rsidRDefault="0046211F" w:rsidP="0046211F"/>
    <w:p w:rsidR="0046211F" w:rsidRPr="00C30304" w:rsidRDefault="0046211F" w:rsidP="0046211F">
      <w:r w:rsidRPr="00C30304">
        <w:t>951</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54811 - &gt; 00</w:t>
      </w:r>
      <w:r w:rsidRPr="00C30304">
        <w:rPr>
          <w:rFonts w:hint="eastAsia"/>
        </w:rPr>
        <w:t>：</w:t>
      </w:r>
      <w:r w:rsidRPr="00C30304">
        <w:rPr>
          <w:rFonts w:hint="eastAsia"/>
        </w:rPr>
        <w:t>51</w:t>
      </w:r>
      <w:r w:rsidRPr="00C30304">
        <w:rPr>
          <w:rFonts w:hint="eastAsia"/>
        </w:rPr>
        <w:t>：</w:t>
      </w:r>
      <w:r w:rsidRPr="00C30304">
        <w:rPr>
          <w:rFonts w:hint="eastAsia"/>
        </w:rPr>
        <w:t>57113</w:t>
      </w:r>
    </w:p>
    <w:p w:rsidR="0046211F" w:rsidRPr="00C30304" w:rsidRDefault="0046211F" w:rsidP="0046211F">
      <w:r w:rsidRPr="00C30304">
        <w:t>&lt;i&gt; Then Robert gates,&lt;/i&gt;</w:t>
      </w:r>
    </w:p>
    <w:p w:rsidR="0046211F" w:rsidRPr="00C30304" w:rsidRDefault="0046211F" w:rsidP="0046211F">
      <w:r w:rsidRPr="00C30304">
        <w:t>&lt;i&gt; secretary of defense,&lt;/i&gt;</w:t>
      </w:r>
    </w:p>
    <w:p w:rsidR="0046211F" w:rsidRPr="00C30304" w:rsidRDefault="0046211F" w:rsidP="0046211F">
      <w:r w:rsidRPr="00C30304">
        <w:rPr>
          <w:rFonts w:hint="eastAsia"/>
        </w:rPr>
        <w:t>然后国防部长罗伯特·盖茨，</w:t>
      </w:r>
    </w:p>
    <w:p w:rsidR="0046211F" w:rsidRPr="00C30304" w:rsidRDefault="0046211F" w:rsidP="0046211F"/>
    <w:p w:rsidR="0046211F" w:rsidRPr="00C30304" w:rsidRDefault="0046211F" w:rsidP="0046211F">
      <w:r w:rsidRPr="00C30304">
        <w:t>952</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57581 - &gt; 00</w:t>
      </w:r>
      <w:r w:rsidRPr="00C30304">
        <w:rPr>
          <w:rFonts w:hint="eastAsia"/>
        </w:rPr>
        <w:t>：</w:t>
      </w:r>
      <w:r w:rsidRPr="00C30304">
        <w:rPr>
          <w:rFonts w:hint="eastAsia"/>
        </w:rPr>
        <w:t>51</w:t>
      </w:r>
      <w:r w:rsidRPr="00C30304">
        <w:rPr>
          <w:rFonts w:hint="eastAsia"/>
        </w:rPr>
        <w:t>：</w:t>
      </w:r>
      <w:r w:rsidRPr="00C30304">
        <w:rPr>
          <w:rFonts w:hint="eastAsia"/>
        </w:rPr>
        <w:t>59748</w:t>
      </w:r>
    </w:p>
    <w:p w:rsidR="0046211F" w:rsidRPr="00C30304" w:rsidRDefault="0046211F" w:rsidP="0046211F">
      <w:r w:rsidRPr="00C30304">
        <w:t>&lt;i&gt; reviewed this program&lt;/i&gt;</w:t>
      </w:r>
    </w:p>
    <w:p w:rsidR="0046211F" w:rsidRPr="00C30304" w:rsidRDefault="0046211F" w:rsidP="0046211F">
      <w:r w:rsidRPr="00C30304">
        <w:t>&lt;i&gt; and he said,&lt;/i&gt;</w:t>
      </w:r>
    </w:p>
    <w:p w:rsidR="0046211F" w:rsidRPr="00C30304" w:rsidRDefault="0046211F" w:rsidP="0046211F">
      <w:r w:rsidRPr="00C30304">
        <w:rPr>
          <w:rFonts w:hint="eastAsia"/>
        </w:rPr>
        <w:t>回顾了这一程序，然后说道，</w:t>
      </w:r>
    </w:p>
    <w:p w:rsidR="0046211F" w:rsidRPr="00C30304" w:rsidRDefault="0046211F" w:rsidP="0046211F"/>
    <w:p w:rsidR="0046211F" w:rsidRPr="00C30304" w:rsidRDefault="0046211F" w:rsidP="0046211F">
      <w:r w:rsidRPr="00C30304">
        <w:t>953</w:t>
      </w:r>
    </w:p>
    <w:p w:rsidR="0046211F" w:rsidRPr="00C30304" w:rsidRDefault="0046211F" w:rsidP="0046211F">
      <w:r w:rsidRPr="00C30304">
        <w:rPr>
          <w:rFonts w:hint="eastAsia"/>
        </w:rPr>
        <w:t>00</w:t>
      </w:r>
      <w:r w:rsidRPr="00C30304">
        <w:rPr>
          <w:rFonts w:hint="eastAsia"/>
        </w:rPr>
        <w:t>：</w:t>
      </w:r>
      <w:r w:rsidRPr="00C30304">
        <w:rPr>
          <w:rFonts w:hint="eastAsia"/>
        </w:rPr>
        <w:t>51</w:t>
      </w:r>
      <w:r w:rsidRPr="00C30304">
        <w:rPr>
          <w:rFonts w:hint="eastAsia"/>
        </w:rPr>
        <w:t>：</w:t>
      </w:r>
      <w:r w:rsidRPr="00C30304">
        <w:rPr>
          <w:rFonts w:hint="eastAsia"/>
        </w:rPr>
        <w:t>59,750 - &gt; 00</w:t>
      </w:r>
      <w:r w:rsidRPr="00C30304">
        <w:rPr>
          <w:rFonts w:hint="eastAsia"/>
        </w:rPr>
        <w:t>：</w:t>
      </w:r>
      <w:r w:rsidRPr="00C30304">
        <w:rPr>
          <w:rFonts w:hint="eastAsia"/>
        </w:rPr>
        <w:t>52</w:t>
      </w:r>
      <w:r w:rsidRPr="00C30304">
        <w:rPr>
          <w:rFonts w:hint="eastAsia"/>
        </w:rPr>
        <w:t>：</w:t>
      </w:r>
      <w:r w:rsidRPr="00C30304">
        <w:rPr>
          <w:rFonts w:hint="eastAsia"/>
        </w:rPr>
        <w:t>01951</w:t>
      </w:r>
    </w:p>
    <w:p w:rsidR="0046211F" w:rsidRPr="00C30304" w:rsidRDefault="0046211F" w:rsidP="0046211F">
      <w:r w:rsidRPr="00C30304">
        <w:t>&lt;i&gt; "this program shouldn't be&lt;/i&gt;</w:t>
      </w:r>
    </w:p>
    <w:p w:rsidR="0046211F" w:rsidRPr="00C30304" w:rsidRDefault="0046211F" w:rsidP="0046211F">
      <w:r w:rsidRPr="00C30304">
        <w:t>&lt;i&gt; in the defense department.&lt;/i&gt;</w:t>
      </w:r>
    </w:p>
    <w:p w:rsidR="0046211F" w:rsidRPr="00C30304" w:rsidRDefault="0046211F" w:rsidP="0046211F">
      <w:r w:rsidRPr="00C30304">
        <w:rPr>
          <w:rFonts w:hint="eastAsia"/>
        </w:rPr>
        <w:t>“这个程序不应该在国防部中被执行。”</w:t>
      </w:r>
    </w:p>
    <w:p w:rsidR="0046211F" w:rsidRPr="00C30304" w:rsidRDefault="0046211F" w:rsidP="0046211F"/>
    <w:p w:rsidR="0046211F" w:rsidRPr="00C30304" w:rsidRDefault="0046211F" w:rsidP="0046211F">
      <w:r w:rsidRPr="00C30304">
        <w:t>954</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01953 - &gt; 00</w:t>
      </w:r>
      <w:r w:rsidRPr="00C30304">
        <w:rPr>
          <w:rFonts w:hint="eastAsia"/>
        </w:rPr>
        <w:t>：</w:t>
      </w:r>
      <w:r w:rsidRPr="00C30304">
        <w:rPr>
          <w:rFonts w:hint="eastAsia"/>
        </w:rPr>
        <w:t>52</w:t>
      </w:r>
      <w:r w:rsidRPr="00C30304">
        <w:rPr>
          <w:rFonts w:hint="eastAsia"/>
        </w:rPr>
        <w:t>：</w:t>
      </w:r>
      <w:r w:rsidRPr="00C30304">
        <w:rPr>
          <w:rFonts w:hint="eastAsia"/>
        </w:rPr>
        <w:t>04453</w:t>
      </w:r>
    </w:p>
    <w:p w:rsidR="0046211F" w:rsidRPr="00C30304" w:rsidRDefault="0046211F" w:rsidP="0046211F">
      <w:r w:rsidRPr="00C30304">
        <w:t>&lt;i&gt; This should really be under&lt;/i&gt;</w:t>
      </w:r>
    </w:p>
    <w:p w:rsidR="0046211F" w:rsidRPr="00C30304" w:rsidRDefault="0046211F" w:rsidP="0046211F">
      <w:r w:rsidRPr="00C30304">
        <w:t>&lt;i&gt; the covert authorities&lt;/i&gt;</w:t>
      </w:r>
    </w:p>
    <w:p w:rsidR="0046211F" w:rsidRPr="00C30304" w:rsidRDefault="0046211F" w:rsidP="0046211F"/>
    <w:p w:rsidR="0046211F" w:rsidRPr="00C30304" w:rsidRDefault="0046211F" w:rsidP="0046211F">
      <w:r w:rsidRPr="00C30304">
        <w:t>955</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04455 - &gt; 00</w:t>
      </w:r>
      <w:r w:rsidRPr="00C30304">
        <w:rPr>
          <w:rFonts w:hint="eastAsia"/>
        </w:rPr>
        <w:t>：</w:t>
      </w:r>
      <w:r w:rsidRPr="00C30304">
        <w:rPr>
          <w:rFonts w:hint="eastAsia"/>
        </w:rPr>
        <w:t>52</w:t>
      </w:r>
      <w:r w:rsidRPr="00C30304">
        <w:rPr>
          <w:rFonts w:hint="eastAsia"/>
        </w:rPr>
        <w:t>：</w:t>
      </w:r>
      <w:r w:rsidRPr="00C30304">
        <w:rPr>
          <w:rFonts w:hint="eastAsia"/>
        </w:rPr>
        <w:t>06288</w:t>
      </w:r>
    </w:p>
    <w:p w:rsidR="0046211F" w:rsidRPr="00C30304" w:rsidRDefault="0046211F" w:rsidP="0046211F">
      <w:r w:rsidRPr="00C30304">
        <w:t>&lt;i&gt; over in&lt;/i&gt;</w:t>
      </w:r>
    </w:p>
    <w:p w:rsidR="0046211F" w:rsidRPr="00C30304" w:rsidRDefault="0046211F" w:rsidP="0046211F">
      <w:r w:rsidRPr="00C30304">
        <w:t>&lt;i&gt; the intelligence world."&lt;/i&gt;</w:t>
      </w:r>
    </w:p>
    <w:p w:rsidR="0046211F" w:rsidRPr="00C30304" w:rsidRDefault="0046211F" w:rsidP="0046211F">
      <w:r w:rsidRPr="00C30304">
        <w:rPr>
          <w:rFonts w:hint="eastAsia"/>
        </w:rPr>
        <w:lastRenderedPageBreak/>
        <w:t>这确实应该在属于情报世界的保密局控制之下。”</w:t>
      </w:r>
    </w:p>
    <w:p w:rsidR="0046211F" w:rsidRPr="00C30304" w:rsidRDefault="0046211F" w:rsidP="0046211F"/>
    <w:p w:rsidR="0046211F" w:rsidRPr="00C30304" w:rsidRDefault="0046211F" w:rsidP="0046211F">
      <w:r w:rsidRPr="00C30304">
        <w:t>956</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07257 - &gt; 00</w:t>
      </w:r>
      <w:r w:rsidRPr="00C30304">
        <w:rPr>
          <w:rFonts w:hint="eastAsia"/>
        </w:rPr>
        <w:t>：</w:t>
      </w:r>
      <w:r w:rsidRPr="00C30304">
        <w:rPr>
          <w:rFonts w:hint="eastAsia"/>
        </w:rPr>
        <w:t>52</w:t>
      </w:r>
      <w:r w:rsidRPr="00C30304">
        <w:rPr>
          <w:rFonts w:hint="eastAsia"/>
        </w:rPr>
        <w:t>：</w:t>
      </w:r>
      <w:r w:rsidRPr="00C30304">
        <w:rPr>
          <w:rFonts w:hint="eastAsia"/>
        </w:rPr>
        <w:t>10,392</w:t>
      </w:r>
    </w:p>
    <w:p w:rsidR="0046211F" w:rsidRPr="00C30304" w:rsidRDefault="0046211F" w:rsidP="0046211F">
      <w:r w:rsidRPr="00C30304">
        <w:t>&lt;i&gt; So the CIA was&lt;/i&gt;</w:t>
      </w:r>
    </w:p>
    <w:p w:rsidR="0046211F" w:rsidRPr="00C30304" w:rsidRDefault="0046211F" w:rsidP="0046211F">
      <w:r w:rsidRPr="00C30304">
        <w:t>&lt;i&gt; very deeply involved&lt;/i&gt;</w:t>
      </w:r>
    </w:p>
    <w:p w:rsidR="0046211F" w:rsidRPr="00C30304" w:rsidRDefault="0046211F" w:rsidP="0046211F"/>
    <w:p w:rsidR="0046211F" w:rsidRPr="00C30304" w:rsidRDefault="0046211F" w:rsidP="0046211F">
      <w:r w:rsidRPr="00C30304">
        <w:t>957</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10394 - &gt; 00</w:t>
      </w:r>
      <w:r w:rsidRPr="00C30304">
        <w:rPr>
          <w:rFonts w:hint="eastAsia"/>
        </w:rPr>
        <w:t>：</w:t>
      </w:r>
      <w:r w:rsidRPr="00C30304">
        <w:rPr>
          <w:rFonts w:hint="eastAsia"/>
        </w:rPr>
        <w:t>52</w:t>
      </w:r>
      <w:r w:rsidRPr="00C30304">
        <w:rPr>
          <w:rFonts w:hint="eastAsia"/>
        </w:rPr>
        <w:t>：</w:t>
      </w:r>
      <w:r w:rsidRPr="00C30304">
        <w:rPr>
          <w:rFonts w:hint="eastAsia"/>
        </w:rPr>
        <w:t>11861</w:t>
      </w:r>
    </w:p>
    <w:p w:rsidR="0046211F" w:rsidRPr="00C30304" w:rsidRDefault="0046211F" w:rsidP="0046211F">
      <w:r w:rsidRPr="00C30304">
        <w:t>&lt;i&gt; in this operation,&lt;/i&gt;</w:t>
      </w:r>
    </w:p>
    <w:p w:rsidR="0046211F" w:rsidRPr="00C30304" w:rsidRDefault="0046211F" w:rsidP="0046211F">
      <w:r w:rsidRPr="00C30304">
        <w:rPr>
          <w:rFonts w:hint="eastAsia"/>
        </w:rPr>
        <w:t>所以，在此操作中，中情局非常深入的参与了其中</w:t>
      </w:r>
    </w:p>
    <w:p w:rsidR="0046211F" w:rsidRPr="00C30304" w:rsidRDefault="0046211F" w:rsidP="0046211F"/>
    <w:p w:rsidR="0046211F" w:rsidRPr="00C30304" w:rsidRDefault="0046211F" w:rsidP="0046211F">
      <w:r w:rsidRPr="00C30304">
        <w:t>958</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12162 - &gt; 00</w:t>
      </w:r>
      <w:r w:rsidRPr="00C30304">
        <w:rPr>
          <w:rFonts w:hint="eastAsia"/>
        </w:rPr>
        <w:t>：</w:t>
      </w:r>
      <w:r w:rsidRPr="00C30304">
        <w:rPr>
          <w:rFonts w:hint="eastAsia"/>
        </w:rPr>
        <w:t>52</w:t>
      </w:r>
      <w:r w:rsidRPr="00C30304">
        <w:rPr>
          <w:rFonts w:hint="eastAsia"/>
        </w:rPr>
        <w:t>：</w:t>
      </w:r>
      <w:r w:rsidRPr="00C30304">
        <w:rPr>
          <w:rFonts w:hint="eastAsia"/>
        </w:rPr>
        <w:t>14,797</w:t>
      </w:r>
    </w:p>
    <w:p w:rsidR="0046211F" w:rsidRPr="00C30304" w:rsidRDefault="0046211F" w:rsidP="0046211F">
      <w:r w:rsidRPr="00C30304">
        <w:t>&lt;i&gt; while much of&lt;/i&gt;</w:t>
      </w:r>
    </w:p>
    <w:p w:rsidR="0046211F" w:rsidRPr="00C30304" w:rsidRDefault="0046211F" w:rsidP="0046211F">
      <w:r w:rsidRPr="00C30304">
        <w:t>&lt;i&gt; the coding work was done&lt;/i&gt;</w:t>
      </w:r>
    </w:p>
    <w:p w:rsidR="0046211F" w:rsidRPr="00C30304" w:rsidRDefault="0046211F" w:rsidP="0046211F"/>
    <w:p w:rsidR="0046211F" w:rsidRPr="00C30304" w:rsidRDefault="0046211F" w:rsidP="0046211F">
      <w:r w:rsidRPr="00C30304">
        <w:t>959</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14,799 - &gt; 00</w:t>
      </w:r>
      <w:r w:rsidRPr="00C30304">
        <w:rPr>
          <w:rFonts w:hint="eastAsia"/>
        </w:rPr>
        <w:t>：</w:t>
      </w:r>
      <w:r w:rsidRPr="00C30304">
        <w:rPr>
          <w:rFonts w:hint="eastAsia"/>
        </w:rPr>
        <w:t>52</w:t>
      </w:r>
      <w:r w:rsidRPr="00C30304">
        <w:rPr>
          <w:rFonts w:hint="eastAsia"/>
        </w:rPr>
        <w:t>：</w:t>
      </w:r>
      <w:r w:rsidRPr="00C30304">
        <w:rPr>
          <w:rFonts w:hint="eastAsia"/>
        </w:rPr>
        <w:t>17199</w:t>
      </w:r>
    </w:p>
    <w:p w:rsidR="0046211F" w:rsidRPr="00C30304" w:rsidRDefault="0046211F" w:rsidP="0046211F">
      <w:r w:rsidRPr="00C30304">
        <w:t>&lt;i&gt; by the&lt;/i&gt;</w:t>
      </w:r>
    </w:p>
    <w:p w:rsidR="0046211F" w:rsidRPr="00C30304" w:rsidRDefault="0046211F" w:rsidP="0046211F">
      <w:r w:rsidRPr="00C30304">
        <w:t>&lt;i&gt; national security agency&lt;/i&gt;</w:t>
      </w:r>
    </w:p>
    <w:p w:rsidR="0046211F" w:rsidRPr="00C30304" w:rsidRDefault="0046211F" w:rsidP="0046211F"/>
    <w:p w:rsidR="0046211F" w:rsidRPr="00C30304" w:rsidRDefault="0046211F" w:rsidP="0046211F">
      <w:r w:rsidRPr="00C30304">
        <w:t>960</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17,400 - &gt; 00</w:t>
      </w:r>
      <w:r w:rsidRPr="00C30304">
        <w:rPr>
          <w:rFonts w:hint="eastAsia"/>
        </w:rPr>
        <w:t>：</w:t>
      </w:r>
      <w:r w:rsidRPr="00C30304">
        <w:rPr>
          <w:rFonts w:hint="eastAsia"/>
        </w:rPr>
        <w:t>52</w:t>
      </w:r>
      <w:r w:rsidRPr="00C30304">
        <w:rPr>
          <w:rFonts w:hint="eastAsia"/>
        </w:rPr>
        <w:t>：</w:t>
      </w:r>
      <w:r w:rsidRPr="00C30304">
        <w:rPr>
          <w:rFonts w:hint="eastAsia"/>
        </w:rPr>
        <w:t>20469</w:t>
      </w:r>
    </w:p>
    <w:p w:rsidR="0046211F" w:rsidRPr="00C30304" w:rsidRDefault="0046211F" w:rsidP="0046211F">
      <w:r w:rsidRPr="00C30304">
        <w:t>&lt;i&gt; and unit 8200,&lt;/i&gt;</w:t>
      </w:r>
    </w:p>
    <w:p w:rsidR="0046211F" w:rsidRPr="00C30304" w:rsidRDefault="0046211F" w:rsidP="0046211F">
      <w:r w:rsidRPr="00C30304">
        <w:t>&lt;i&gt; its Israeli equivalent,&lt;/i&gt;</w:t>
      </w:r>
    </w:p>
    <w:p w:rsidR="0046211F" w:rsidRPr="00C30304" w:rsidRDefault="0046211F" w:rsidP="0046211F"/>
    <w:p w:rsidR="0046211F" w:rsidRPr="00C30304" w:rsidRDefault="0046211F" w:rsidP="0046211F">
      <w:r w:rsidRPr="00C30304">
        <w:t>961</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20471 - &gt; 00</w:t>
      </w:r>
      <w:r w:rsidRPr="00C30304">
        <w:rPr>
          <w:rFonts w:hint="eastAsia"/>
        </w:rPr>
        <w:t>：</w:t>
      </w:r>
      <w:r w:rsidRPr="00C30304">
        <w:rPr>
          <w:rFonts w:hint="eastAsia"/>
        </w:rPr>
        <w:t>52</w:t>
      </w:r>
      <w:r w:rsidRPr="00C30304">
        <w:rPr>
          <w:rFonts w:hint="eastAsia"/>
        </w:rPr>
        <w:t>：</w:t>
      </w:r>
      <w:r w:rsidRPr="00C30304">
        <w:rPr>
          <w:rFonts w:hint="eastAsia"/>
        </w:rPr>
        <w:t>24306</w:t>
      </w:r>
    </w:p>
    <w:p w:rsidR="0046211F" w:rsidRPr="00C30304" w:rsidRDefault="0046211F" w:rsidP="0046211F">
      <w:r w:rsidRPr="00C30304">
        <w:t>&lt;i&gt; working together with a newly&lt;/i&gt;</w:t>
      </w:r>
    </w:p>
    <w:p w:rsidR="0046211F" w:rsidRPr="00C30304" w:rsidRDefault="0046211F" w:rsidP="0046211F">
      <w:r w:rsidRPr="00C30304">
        <w:t>&lt;i&gt; created military position&lt;/i&gt;</w:t>
      </w:r>
    </w:p>
    <w:p w:rsidR="0046211F" w:rsidRPr="00C30304" w:rsidRDefault="0046211F" w:rsidP="0046211F"/>
    <w:p w:rsidR="0046211F" w:rsidRPr="00C30304" w:rsidRDefault="0046211F" w:rsidP="0046211F">
      <w:r w:rsidRPr="00C30304">
        <w:t>962</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24308 - &gt; 00</w:t>
      </w:r>
      <w:r w:rsidRPr="00C30304">
        <w:rPr>
          <w:rFonts w:hint="eastAsia"/>
        </w:rPr>
        <w:t>：</w:t>
      </w:r>
      <w:r w:rsidRPr="00C30304">
        <w:rPr>
          <w:rFonts w:hint="eastAsia"/>
        </w:rPr>
        <w:t>52</w:t>
      </w:r>
      <w:r w:rsidRPr="00C30304">
        <w:rPr>
          <w:rFonts w:hint="eastAsia"/>
        </w:rPr>
        <w:t>：</w:t>
      </w:r>
      <w:r w:rsidRPr="00C30304">
        <w:rPr>
          <w:rFonts w:hint="eastAsia"/>
        </w:rPr>
        <w:t>26642</w:t>
      </w:r>
    </w:p>
    <w:p w:rsidR="0046211F" w:rsidRPr="00C30304" w:rsidRDefault="0046211F" w:rsidP="0046211F">
      <w:r w:rsidRPr="00C30304">
        <w:t>&lt;i&gt; called U.S. cyber command.&lt;/i&gt;</w:t>
      </w:r>
    </w:p>
    <w:p w:rsidR="0046211F" w:rsidRPr="00C30304" w:rsidRDefault="0046211F" w:rsidP="0046211F">
      <w:r w:rsidRPr="00C30304">
        <w:rPr>
          <w:rFonts w:hint="eastAsia"/>
        </w:rPr>
        <w:t>而大部分的编码工作已经由国家安全局和单位</w:t>
      </w:r>
      <w:r w:rsidRPr="00C30304">
        <w:rPr>
          <w:rFonts w:hint="eastAsia"/>
        </w:rPr>
        <w:t>8200</w:t>
      </w:r>
      <w:r w:rsidRPr="00C30304">
        <w:rPr>
          <w:rFonts w:hint="eastAsia"/>
        </w:rPr>
        <w:t>完成了，与以色列对应机构一起工作的部门，以其初创的军事地位被称为“美国网络司令部”。</w:t>
      </w:r>
    </w:p>
    <w:p w:rsidR="0046211F" w:rsidRPr="00C30304" w:rsidRDefault="0046211F" w:rsidP="0046211F"/>
    <w:p w:rsidR="0046211F" w:rsidRPr="00C30304" w:rsidRDefault="0046211F" w:rsidP="0046211F">
      <w:r w:rsidRPr="00C30304">
        <w:t>963</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27444 - &gt; 00</w:t>
      </w:r>
      <w:r w:rsidRPr="00C30304">
        <w:rPr>
          <w:rFonts w:hint="eastAsia"/>
        </w:rPr>
        <w:t>：</w:t>
      </w:r>
      <w:r w:rsidRPr="00C30304">
        <w:rPr>
          <w:rFonts w:hint="eastAsia"/>
        </w:rPr>
        <w:t>52</w:t>
      </w:r>
      <w:r w:rsidRPr="00C30304">
        <w:rPr>
          <w:rFonts w:hint="eastAsia"/>
        </w:rPr>
        <w:t>：</w:t>
      </w:r>
      <w:r w:rsidRPr="00C30304">
        <w:rPr>
          <w:rFonts w:hint="eastAsia"/>
        </w:rPr>
        <w:t>31647</w:t>
      </w:r>
    </w:p>
    <w:p w:rsidR="0046211F" w:rsidRPr="00C30304" w:rsidRDefault="0046211F" w:rsidP="0046211F">
      <w:r w:rsidRPr="00C30304">
        <w:t>&lt;i&gt;And interestingly, the director&lt;/i&gt;</w:t>
      </w:r>
    </w:p>
    <w:p w:rsidR="0046211F" w:rsidRPr="00C30304" w:rsidRDefault="0046211F" w:rsidP="0046211F">
      <w:r w:rsidRPr="00C30304">
        <w:t>&lt;i&gt;of the national security agency&lt;/i&gt;</w:t>
      </w:r>
    </w:p>
    <w:p w:rsidR="0046211F" w:rsidRPr="00C30304" w:rsidRDefault="0046211F" w:rsidP="0046211F">
      <w:r w:rsidRPr="00C30304">
        <w:rPr>
          <w:rFonts w:hint="eastAsia"/>
        </w:rPr>
        <w:t>有趣的是，国家安全局的局长</w:t>
      </w:r>
    </w:p>
    <w:p w:rsidR="0046211F" w:rsidRPr="00C30304" w:rsidRDefault="0046211F" w:rsidP="0046211F">
      <w:r w:rsidRPr="00C30304">
        <w:t xml:space="preserve">  </w:t>
      </w:r>
    </w:p>
    <w:p w:rsidR="0046211F" w:rsidRPr="00C30304" w:rsidRDefault="0046211F" w:rsidP="0046211F">
      <w:r w:rsidRPr="00C30304">
        <w:lastRenderedPageBreak/>
        <w:t>964</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31649 - &gt; 00</w:t>
      </w:r>
      <w:r w:rsidRPr="00C30304">
        <w:rPr>
          <w:rFonts w:hint="eastAsia"/>
        </w:rPr>
        <w:t>：</w:t>
      </w:r>
      <w:r w:rsidRPr="00C30304">
        <w:rPr>
          <w:rFonts w:hint="eastAsia"/>
        </w:rPr>
        <w:t>52</w:t>
      </w:r>
      <w:r w:rsidRPr="00C30304">
        <w:rPr>
          <w:rFonts w:hint="eastAsia"/>
        </w:rPr>
        <w:t>：</w:t>
      </w:r>
      <w:r w:rsidRPr="00C30304">
        <w:rPr>
          <w:rFonts w:hint="eastAsia"/>
        </w:rPr>
        <w:t>34250</w:t>
      </w:r>
    </w:p>
    <w:p w:rsidR="0046211F" w:rsidRPr="00C30304" w:rsidRDefault="0046211F" w:rsidP="0046211F">
      <w:r w:rsidRPr="00C30304">
        <w:t>would also have</w:t>
      </w:r>
    </w:p>
    <w:p w:rsidR="0046211F" w:rsidRPr="00C30304" w:rsidRDefault="0046211F" w:rsidP="0046211F">
      <w:r w:rsidRPr="00C30304">
        <w:t>a second role</w:t>
      </w:r>
    </w:p>
    <w:p w:rsidR="0046211F" w:rsidRPr="00C30304" w:rsidRDefault="0046211F" w:rsidP="0046211F">
      <w:r w:rsidRPr="00C30304">
        <w:t>director</w:t>
      </w:r>
    </w:p>
    <w:p w:rsidR="0046211F" w:rsidRPr="00C30304" w:rsidRDefault="0046211F" w:rsidP="0046211F">
      <w:r w:rsidRPr="00C30304">
        <w:rPr>
          <w:rFonts w:hint="eastAsia"/>
        </w:rPr>
        <w:t>也会有另一个角色</w:t>
      </w:r>
    </w:p>
    <w:p w:rsidR="0046211F" w:rsidRPr="00C30304" w:rsidRDefault="0046211F" w:rsidP="0046211F"/>
    <w:p w:rsidR="0046211F" w:rsidRPr="00C30304" w:rsidRDefault="0046211F" w:rsidP="0046211F">
      <w:r w:rsidRPr="00C30304">
        <w:t>965</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34252 - &gt; 00</w:t>
      </w:r>
      <w:r w:rsidRPr="00C30304">
        <w:rPr>
          <w:rFonts w:hint="eastAsia"/>
        </w:rPr>
        <w:t>：</w:t>
      </w:r>
      <w:r w:rsidRPr="00C30304">
        <w:rPr>
          <w:rFonts w:hint="eastAsia"/>
        </w:rPr>
        <w:t>52</w:t>
      </w:r>
      <w:r w:rsidRPr="00C30304">
        <w:rPr>
          <w:rFonts w:hint="eastAsia"/>
        </w:rPr>
        <w:t>：</w:t>
      </w:r>
      <w:r w:rsidRPr="00C30304">
        <w:rPr>
          <w:rFonts w:hint="eastAsia"/>
        </w:rPr>
        <w:t>37987</w:t>
      </w:r>
    </w:p>
    <w:p w:rsidR="0046211F" w:rsidRPr="00C30304" w:rsidRDefault="0046211F" w:rsidP="0046211F">
      <w:r w:rsidRPr="00C30304">
        <w:t>as the commander</w:t>
      </w:r>
    </w:p>
    <w:p w:rsidR="0046211F" w:rsidRPr="00C30304" w:rsidRDefault="0046211F" w:rsidP="0046211F">
      <w:r w:rsidRPr="00C30304">
        <w:t>of U.S. cyber command.</w:t>
      </w:r>
    </w:p>
    <w:p w:rsidR="0046211F" w:rsidRPr="00C30304" w:rsidRDefault="0046211F" w:rsidP="0046211F">
      <w:r w:rsidRPr="00C30304">
        <w:rPr>
          <w:rFonts w:hint="eastAsia"/>
        </w:rPr>
        <w:t>作为美国网络司令部的指挥官。</w:t>
      </w:r>
    </w:p>
    <w:p w:rsidR="0046211F" w:rsidRPr="00C30304" w:rsidRDefault="0046211F" w:rsidP="0046211F"/>
    <w:p w:rsidR="0046211F" w:rsidRPr="00C30304" w:rsidRDefault="0046211F" w:rsidP="0046211F">
      <w:r w:rsidRPr="00C30304">
        <w:t>966</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38455 - &gt; 00</w:t>
      </w:r>
      <w:r w:rsidRPr="00C30304">
        <w:rPr>
          <w:rFonts w:hint="eastAsia"/>
        </w:rPr>
        <w:t>：</w:t>
      </w:r>
      <w:r w:rsidRPr="00C30304">
        <w:rPr>
          <w:rFonts w:hint="eastAsia"/>
        </w:rPr>
        <w:t>52</w:t>
      </w:r>
      <w:r w:rsidRPr="00C30304">
        <w:rPr>
          <w:rFonts w:hint="eastAsia"/>
        </w:rPr>
        <w:t>：</w:t>
      </w:r>
      <w:r w:rsidRPr="00C30304">
        <w:rPr>
          <w:rFonts w:hint="eastAsia"/>
        </w:rPr>
        <w:t>42124</w:t>
      </w:r>
    </w:p>
    <w:p w:rsidR="0046211F" w:rsidRPr="00C30304" w:rsidRDefault="0046211F" w:rsidP="0046211F">
      <w:r w:rsidRPr="00C30304">
        <w:t>&lt;i&gt; And U.S. cyber command&lt;/i&gt;</w:t>
      </w:r>
    </w:p>
    <w:p w:rsidR="0046211F" w:rsidRPr="00C30304" w:rsidRDefault="0046211F" w:rsidP="0046211F">
      <w:r w:rsidRPr="00C30304">
        <w:t>&lt;i&gt; is located&lt;/i&gt;</w:t>
      </w:r>
    </w:p>
    <w:p w:rsidR="0046211F" w:rsidRPr="00C30304" w:rsidRDefault="0046211F" w:rsidP="0046211F">
      <w:r w:rsidRPr="00C30304">
        <w:rPr>
          <w:rFonts w:hint="eastAsia"/>
        </w:rPr>
        <w:t>美国网络司令部位于</w:t>
      </w:r>
    </w:p>
    <w:p w:rsidR="0046211F" w:rsidRPr="00C30304" w:rsidRDefault="0046211F" w:rsidP="0046211F"/>
    <w:p w:rsidR="0046211F" w:rsidRPr="00C30304" w:rsidRDefault="0046211F" w:rsidP="0046211F">
      <w:r w:rsidRPr="00C30304">
        <w:t>967</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42126 - &gt; 00</w:t>
      </w:r>
      <w:r w:rsidRPr="00C30304">
        <w:rPr>
          <w:rFonts w:hint="eastAsia"/>
        </w:rPr>
        <w:t>：</w:t>
      </w:r>
      <w:r w:rsidRPr="00C30304">
        <w:rPr>
          <w:rFonts w:hint="eastAsia"/>
        </w:rPr>
        <w:t>52</w:t>
      </w:r>
      <w:r w:rsidRPr="00C30304">
        <w:rPr>
          <w:rFonts w:hint="eastAsia"/>
        </w:rPr>
        <w:t>：</w:t>
      </w:r>
      <w:r w:rsidRPr="00C30304">
        <w:rPr>
          <w:rFonts w:hint="eastAsia"/>
        </w:rPr>
        <w:t>45995</w:t>
      </w:r>
    </w:p>
    <w:p w:rsidR="0046211F" w:rsidRPr="00C30304" w:rsidRDefault="0046211F" w:rsidP="0046211F">
      <w:r w:rsidRPr="00C30304">
        <w:t>&lt;i&gt; at fort Meade in the&lt;/i&gt;</w:t>
      </w:r>
    </w:p>
    <w:p w:rsidR="0046211F" w:rsidRPr="00C30304" w:rsidRDefault="0046211F" w:rsidP="0046211F">
      <w:r w:rsidRPr="00C30304">
        <w:t>&lt;i&gt; same building as the NSA.&lt;/i&gt;</w:t>
      </w:r>
    </w:p>
    <w:p w:rsidR="0046211F" w:rsidRPr="00C30304" w:rsidRDefault="0046211F" w:rsidP="0046211F">
      <w:r w:rsidRPr="00C30304">
        <w:rPr>
          <w:rFonts w:hint="eastAsia"/>
        </w:rPr>
        <w:t>与国安局在米德堡的同一栋大楼里。</w:t>
      </w:r>
    </w:p>
    <w:p w:rsidR="0046211F" w:rsidRPr="00C30304" w:rsidRDefault="0046211F" w:rsidP="0046211F"/>
    <w:p w:rsidR="0046211F" w:rsidRPr="00C30304" w:rsidRDefault="0046211F" w:rsidP="0046211F">
      <w:r w:rsidRPr="00C30304">
        <w:t>968</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50200 - &gt; 00</w:t>
      </w:r>
      <w:r w:rsidRPr="00C30304">
        <w:rPr>
          <w:rFonts w:hint="eastAsia"/>
        </w:rPr>
        <w:t>：</w:t>
      </w:r>
      <w:r w:rsidRPr="00C30304">
        <w:rPr>
          <w:rFonts w:hint="eastAsia"/>
        </w:rPr>
        <w:t>52</w:t>
      </w:r>
      <w:r w:rsidRPr="00C30304">
        <w:rPr>
          <w:rFonts w:hint="eastAsia"/>
        </w:rPr>
        <w:t>：</w:t>
      </w:r>
      <w:r w:rsidRPr="00C30304">
        <w:rPr>
          <w:rFonts w:hint="eastAsia"/>
        </w:rPr>
        <w:t>52,234</w:t>
      </w:r>
    </w:p>
    <w:p w:rsidR="0046211F" w:rsidRPr="00C30304" w:rsidRDefault="0046211F" w:rsidP="0046211F">
      <w:r w:rsidRPr="00C30304">
        <w:t>Col. Gary d. Brown:</w:t>
      </w:r>
    </w:p>
    <w:p w:rsidR="0046211F" w:rsidRPr="00C30304" w:rsidRDefault="0046211F" w:rsidP="0046211F">
      <w:r w:rsidRPr="00C30304">
        <w:t>&lt;i&gt; I was deployed for a year&lt;/i&gt;</w:t>
      </w:r>
    </w:p>
    <w:p w:rsidR="0046211F" w:rsidRPr="00C30304" w:rsidRDefault="0046211F" w:rsidP="0046211F">
      <w:r w:rsidRPr="00C30304">
        <w:rPr>
          <w:rFonts w:hint="eastAsia"/>
        </w:rPr>
        <w:t>加里上校：我已经部署了一年</w:t>
      </w:r>
    </w:p>
    <w:p w:rsidR="0046211F" w:rsidRPr="00C30304" w:rsidRDefault="0046211F" w:rsidP="0046211F"/>
    <w:p w:rsidR="0046211F" w:rsidRPr="00C30304" w:rsidRDefault="0046211F" w:rsidP="0046211F">
      <w:r w:rsidRPr="00C30304">
        <w:t>969</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52502 - &gt; 00</w:t>
      </w:r>
      <w:r w:rsidRPr="00C30304">
        <w:rPr>
          <w:rFonts w:hint="eastAsia"/>
        </w:rPr>
        <w:t>：</w:t>
      </w:r>
      <w:r w:rsidRPr="00C30304">
        <w:rPr>
          <w:rFonts w:hint="eastAsia"/>
        </w:rPr>
        <w:t>52</w:t>
      </w:r>
      <w:r w:rsidRPr="00C30304">
        <w:rPr>
          <w:rFonts w:hint="eastAsia"/>
        </w:rPr>
        <w:t>：</w:t>
      </w:r>
      <w:r w:rsidRPr="00C30304">
        <w:rPr>
          <w:rFonts w:hint="eastAsia"/>
        </w:rPr>
        <w:t>55671</w:t>
      </w:r>
    </w:p>
    <w:p w:rsidR="0046211F" w:rsidRPr="00C30304" w:rsidRDefault="0046211F" w:rsidP="0046211F">
      <w:r w:rsidRPr="00C30304">
        <w:t>&lt;i&gt;giving advice on air operations&lt;/i&gt;</w:t>
      </w:r>
    </w:p>
    <w:p w:rsidR="0046211F" w:rsidRPr="00C30304" w:rsidRDefault="0046211F" w:rsidP="0046211F">
      <w:r w:rsidRPr="00C30304">
        <w:t>&lt;i&gt; in Iraq and Afghanistan,&lt;/i&gt;</w:t>
      </w:r>
    </w:p>
    <w:p w:rsidR="0046211F" w:rsidRPr="00C30304" w:rsidRDefault="0046211F" w:rsidP="0046211F">
      <w:r w:rsidRPr="00C30304">
        <w:rPr>
          <w:rFonts w:hint="eastAsia"/>
        </w:rPr>
        <w:t>在伊拉克和阿富汗，为空运业务提供咨询服务。</w:t>
      </w:r>
    </w:p>
    <w:p w:rsidR="0046211F" w:rsidRPr="00C30304" w:rsidRDefault="0046211F" w:rsidP="0046211F"/>
    <w:p w:rsidR="0046211F" w:rsidRPr="00C30304" w:rsidRDefault="0046211F" w:rsidP="0046211F">
      <w:r w:rsidRPr="00C30304">
        <w:t>970</w:t>
      </w:r>
    </w:p>
    <w:p w:rsidR="0046211F" w:rsidRPr="00C30304" w:rsidRDefault="0046211F" w:rsidP="0046211F">
      <w:r w:rsidRPr="00C30304">
        <w:rPr>
          <w:rFonts w:hint="eastAsia"/>
        </w:rPr>
        <w:t>00</w:t>
      </w:r>
      <w:r w:rsidRPr="00C30304">
        <w:rPr>
          <w:rFonts w:hint="eastAsia"/>
        </w:rPr>
        <w:t>：</w:t>
      </w:r>
      <w:r w:rsidRPr="00C30304">
        <w:rPr>
          <w:rFonts w:hint="eastAsia"/>
        </w:rPr>
        <w:t>52</w:t>
      </w:r>
      <w:r w:rsidRPr="00C30304">
        <w:rPr>
          <w:rFonts w:hint="eastAsia"/>
        </w:rPr>
        <w:t>：</w:t>
      </w:r>
      <w:r w:rsidRPr="00C30304">
        <w:rPr>
          <w:rFonts w:hint="eastAsia"/>
        </w:rPr>
        <w:t>55673 - &gt; 00</w:t>
      </w:r>
      <w:r w:rsidRPr="00C30304">
        <w:rPr>
          <w:rFonts w:hint="eastAsia"/>
        </w:rPr>
        <w:t>：</w:t>
      </w:r>
      <w:r w:rsidRPr="00C30304">
        <w:rPr>
          <w:rFonts w:hint="eastAsia"/>
        </w:rPr>
        <w:t>52</w:t>
      </w:r>
      <w:r w:rsidRPr="00C30304">
        <w:rPr>
          <w:rFonts w:hint="eastAsia"/>
        </w:rPr>
        <w:t>：</w:t>
      </w:r>
      <w:r w:rsidRPr="00C30304">
        <w:rPr>
          <w:rFonts w:hint="eastAsia"/>
        </w:rPr>
        <w:t>58507</w:t>
      </w:r>
    </w:p>
    <w:p w:rsidR="0046211F" w:rsidRPr="00C30304" w:rsidRDefault="0046211F" w:rsidP="0046211F">
      <w:r w:rsidRPr="00C30304">
        <w:t>&lt;i&gt; and when I was returning home&lt;/i&gt;</w:t>
      </w:r>
    </w:p>
    <w:p w:rsidR="0046211F" w:rsidRPr="00C30304" w:rsidRDefault="0046211F" w:rsidP="0046211F">
      <w:r w:rsidRPr="00C30304">
        <w:t>&lt;i&gt; after that,&lt;/i&gt;</w:t>
      </w:r>
    </w:p>
    <w:p w:rsidR="0046211F" w:rsidRPr="00C30304" w:rsidRDefault="0046211F" w:rsidP="0046211F">
      <w:r w:rsidRPr="00C30304">
        <w:rPr>
          <w:rFonts w:hint="eastAsia"/>
        </w:rPr>
        <w:t>在那之后，当我回国后</w:t>
      </w:r>
    </w:p>
    <w:p w:rsidR="0046211F" w:rsidRPr="00C30304" w:rsidRDefault="0046211F" w:rsidP="0046211F"/>
    <w:p w:rsidR="0046211F" w:rsidRPr="00C30304" w:rsidRDefault="0046211F" w:rsidP="0046211F">
      <w:r w:rsidRPr="00C30304">
        <w:t>971</w:t>
      </w:r>
    </w:p>
    <w:p w:rsidR="0046211F" w:rsidRPr="00C30304" w:rsidRDefault="0046211F" w:rsidP="0046211F">
      <w:r w:rsidRPr="00C30304">
        <w:rPr>
          <w:rFonts w:hint="eastAsia"/>
        </w:rPr>
        <w:lastRenderedPageBreak/>
        <w:t>00</w:t>
      </w:r>
      <w:r w:rsidRPr="00C30304">
        <w:rPr>
          <w:rFonts w:hint="eastAsia"/>
        </w:rPr>
        <w:t>：</w:t>
      </w:r>
      <w:r w:rsidRPr="00C30304">
        <w:rPr>
          <w:rFonts w:hint="eastAsia"/>
        </w:rPr>
        <w:t>52</w:t>
      </w:r>
      <w:r w:rsidRPr="00C30304">
        <w:rPr>
          <w:rFonts w:hint="eastAsia"/>
        </w:rPr>
        <w:t>：</w:t>
      </w:r>
      <w:r w:rsidRPr="00C30304">
        <w:rPr>
          <w:rFonts w:hint="eastAsia"/>
        </w:rPr>
        <w:t>58509 - &gt; 00</w:t>
      </w:r>
      <w:r w:rsidRPr="00C30304">
        <w:rPr>
          <w:rFonts w:hint="eastAsia"/>
        </w:rPr>
        <w:t>：</w:t>
      </w:r>
      <w:r w:rsidRPr="00C30304">
        <w:rPr>
          <w:rFonts w:hint="eastAsia"/>
        </w:rPr>
        <w:t>53</w:t>
      </w:r>
      <w:r w:rsidRPr="00C30304">
        <w:rPr>
          <w:rFonts w:hint="eastAsia"/>
        </w:rPr>
        <w:t>：</w:t>
      </w:r>
      <w:r w:rsidRPr="00C30304">
        <w:rPr>
          <w:rFonts w:hint="eastAsia"/>
        </w:rPr>
        <w:t>00509</w:t>
      </w:r>
    </w:p>
    <w:p w:rsidR="0046211F" w:rsidRPr="00C30304" w:rsidRDefault="0046211F" w:rsidP="0046211F">
      <w:r w:rsidRPr="00C30304">
        <w:t>&lt;i&gt; the assignment I was given&lt;/i&gt;</w:t>
      </w:r>
    </w:p>
    <w:p w:rsidR="0046211F" w:rsidRPr="00C30304" w:rsidRDefault="0046211F" w:rsidP="0046211F">
      <w:r w:rsidRPr="00C30304">
        <w:t>&lt;i&gt; was to go&lt;/i&gt;</w:t>
      </w:r>
    </w:p>
    <w:p w:rsidR="0046211F" w:rsidRPr="00C30304" w:rsidRDefault="0046211F" w:rsidP="0046211F"/>
    <w:p w:rsidR="0046211F" w:rsidRPr="00C30304" w:rsidRDefault="0046211F" w:rsidP="0046211F">
      <w:r w:rsidRPr="00C30304">
        <w:t>972</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00511 - &gt; 00</w:t>
      </w:r>
      <w:r w:rsidRPr="00C30304">
        <w:rPr>
          <w:rFonts w:hint="eastAsia"/>
        </w:rPr>
        <w:t>：</w:t>
      </w:r>
      <w:r w:rsidRPr="00C30304">
        <w:rPr>
          <w:rFonts w:hint="eastAsia"/>
        </w:rPr>
        <w:t>53</w:t>
      </w:r>
      <w:r w:rsidRPr="00C30304">
        <w:rPr>
          <w:rFonts w:hint="eastAsia"/>
        </w:rPr>
        <w:t>：</w:t>
      </w:r>
      <w:r w:rsidRPr="00C30304">
        <w:rPr>
          <w:rFonts w:hint="eastAsia"/>
        </w:rPr>
        <w:t>01944</w:t>
      </w:r>
    </w:p>
    <w:p w:rsidR="0046211F" w:rsidRPr="00C30304" w:rsidRDefault="0046211F" w:rsidP="0046211F">
      <w:r w:rsidRPr="00C30304">
        <w:t>&lt;i&gt; to U.S. cyber command.&lt;/i&gt;</w:t>
      </w:r>
    </w:p>
    <w:p w:rsidR="0046211F" w:rsidRPr="00C30304" w:rsidRDefault="0046211F" w:rsidP="0046211F">
      <w:r w:rsidRPr="00C30304">
        <w:rPr>
          <w:rFonts w:hint="eastAsia"/>
        </w:rPr>
        <w:t>我被分配到美国网络司令部。</w:t>
      </w:r>
    </w:p>
    <w:p w:rsidR="0046211F" w:rsidRPr="00C30304" w:rsidRDefault="0046211F" w:rsidP="0046211F"/>
    <w:p w:rsidR="0046211F" w:rsidRPr="00C30304" w:rsidRDefault="0046211F" w:rsidP="0046211F">
      <w:r w:rsidRPr="00C30304">
        <w:t>973</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03113 - &gt; 00</w:t>
      </w:r>
      <w:r w:rsidRPr="00C30304">
        <w:rPr>
          <w:rFonts w:hint="eastAsia"/>
        </w:rPr>
        <w:t>：</w:t>
      </w:r>
      <w:r w:rsidRPr="00C30304">
        <w:rPr>
          <w:rFonts w:hint="eastAsia"/>
        </w:rPr>
        <w:t>53</w:t>
      </w:r>
      <w:r w:rsidRPr="00C30304">
        <w:rPr>
          <w:rFonts w:hint="eastAsia"/>
        </w:rPr>
        <w:t>：</w:t>
      </w:r>
      <w:r w:rsidRPr="00C30304">
        <w:rPr>
          <w:rFonts w:hint="eastAsia"/>
        </w:rPr>
        <w:t>04680</w:t>
      </w:r>
    </w:p>
    <w:p w:rsidR="0046211F" w:rsidRPr="00C30304" w:rsidRDefault="0046211F" w:rsidP="0046211F">
      <w:r w:rsidRPr="00C30304">
        <w:t>Cyber command is a...</w:t>
      </w:r>
    </w:p>
    <w:p w:rsidR="0046211F" w:rsidRPr="00C30304" w:rsidRDefault="0046211F" w:rsidP="0046211F">
      <w:r w:rsidRPr="00C30304">
        <w:rPr>
          <w:rFonts w:hint="eastAsia"/>
        </w:rPr>
        <w:t>网络司令部是一个</w:t>
      </w:r>
      <w:r w:rsidRPr="00C30304">
        <w:rPr>
          <w:rFonts w:hint="eastAsia"/>
        </w:rPr>
        <w:t>...</w:t>
      </w:r>
    </w:p>
    <w:p w:rsidR="0046211F" w:rsidRPr="00C30304" w:rsidRDefault="0046211F" w:rsidP="0046211F"/>
    <w:p w:rsidR="0046211F" w:rsidRPr="00C30304" w:rsidRDefault="0046211F" w:rsidP="0046211F">
      <w:r w:rsidRPr="00C30304">
        <w:t>974</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04981 - &gt; 00</w:t>
      </w:r>
      <w:r w:rsidRPr="00C30304">
        <w:rPr>
          <w:rFonts w:hint="eastAsia"/>
        </w:rPr>
        <w:t>：</w:t>
      </w:r>
      <w:r w:rsidRPr="00C30304">
        <w:rPr>
          <w:rFonts w:hint="eastAsia"/>
        </w:rPr>
        <w:t>53</w:t>
      </w:r>
      <w:r w:rsidRPr="00C30304">
        <w:rPr>
          <w:rFonts w:hint="eastAsia"/>
        </w:rPr>
        <w:t>：</w:t>
      </w:r>
      <w:r w:rsidRPr="00C30304">
        <w:rPr>
          <w:rFonts w:hint="eastAsia"/>
        </w:rPr>
        <w:t>08350</w:t>
      </w:r>
    </w:p>
    <w:p w:rsidR="0046211F" w:rsidRPr="00C30304" w:rsidRDefault="0046211F" w:rsidP="0046211F">
      <w:r w:rsidRPr="00C30304">
        <w:t>Is the military command</w:t>
      </w:r>
    </w:p>
    <w:p w:rsidR="0046211F" w:rsidRPr="00C30304" w:rsidRDefault="0046211F" w:rsidP="0046211F">
      <w:r w:rsidRPr="00C30304">
        <w:t>that's responsible for</w:t>
      </w:r>
    </w:p>
    <w:p w:rsidR="0046211F" w:rsidRPr="00C30304" w:rsidRDefault="0046211F" w:rsidP="0046211F"/>
    <w:p w:rsidR="0046211F" w:rsidRPr="00C30304" w:rsidRDefault="0046211F" w:rsidP="0046211F">
      <w:r w:rsidRPr="00C30304">
        <w:t>975</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08352 - &gt; 00</w:t>
      </w:r>
      <w:r w:rsidRPr="00C30304">
        <w:rPr>
          <w:rFonts w:hint="eastAsia"/>
        </w:rPr>
        <w:t>：</w:t>
      </w:r>
      <w:r w:rsidRPr="00C30304">
        <w:rPr>
          <w:rFonts w:hint="eastAsia"/>
        </w:rPr>
        <w:t>53</w:t>
      </w:r>
      <w:r w:rsidRPr="00C30304">
        <w:rPr>
          <w:rFonts w:hint="eastAsia"/>
        </w:rPr>
        <w:t>：</w:t>
      </w:r>
      <w:r w:rsidRPr="00C30304">
        <w:rPr>
          <w:rFonts w:hint="eastAsia"/>
        </w:rPr>
        <w:t>11387</w:t>
      </w:r>
    </w:p>
    <w:p w:rsidR="0046211F" w:rsidRPr="00C30304" w:rsidRDefault="0046211F" w:rsidP="0046211F">
      <w:r w:rsidRPr="00C30304">
        <w:t>essentially the conducting</w:t>
      </w:r>
    </w:p>
    <w:p w:rsidR="0046211F" w:rsidRPr="00C30304" w:rsidRDefault="0046211F" w:rsidP="0046211F">
      <w:r w:rsidRPr="00C30304">
        <w:t>of the nation's military affairs</w:t>
      </w:r>
    </w:p>
    <w:p w:rsidR="0046211F" w:rsidRPr="00C30304" w:rsidRDefault="0046211F" w:rsidP="0046211F"/>
    <w:p w:rsidR="0046211F" w:rsidRPr="00C30304" w:rsidRDefault="0046211F" w:rsidP="0046211F">
      <w:r w:rsidRPr="00C30304">
        <w:t>976</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11389 - &gt; 00</w:t>
      </w:r>
      <w:r w:rsidRPr="00C30304">
        <w:rPr>
          <w:rFonts w:hint="eastAsia"/>
        </w:rPr>
        <w:t>：</w:t>
      </w:r>
      <w:r w:rsidRPr="00C30304">
        <w:rPr>
          <w:rFonts w:hint="eastAsia"/>
        </w:rPr>
        <w:t>53</w:t>
      </w:r>
      <w:r w:rsidRPr="00C30304">
        <w:rPr>
          <w:rFonts w:hint="eastAsia"/>
        </w:rPr>
        <w:t>：</w:t>
      </w:r>
      <w:r w:rsidRPr="00C30304">
        <w:rPr>
          <w:rFonts w:hint="eastAsia"/>
        </w:rPr>
        <w:t>12788</w:t>
      </w:r>
    </w:p>
    <w:p w:rsidR="0046211F" w:rsidRPr="00C30304" w:rsidRDefault="0046211F" w:rsidP="0046211F">
      <w:r w:rsidRPr="00C30304">
        <w:t>in cyberspace.</w:t>
      </w:r>
    </w:p>
    <w:p w:rsidR="0046211F" w:rsidRPr="00C30304" w:rsidRDefault="0046211F" w:rsidP="0046211F">
      <w:r w:rsidRPr="00C30304">
        <w:rPr>
          <w:rFonts w:hint="eastAsia"/>
        </w:rPr>
        <w:t>军事司令部，它实质上是对在网络空间发生的国家军事事件进行控制管理。</w:t>
      </w:r>
    </w:p>
    <w:p w:rsidR="0046211F" w:rsidRPr="00C30304" w:rsidRDefault="0046211F" w:rsidP="0046211F"/>
    <w:p w:rsidR="0046211F" w:rsidRPr="00C30304" w:rsidRDefault="0046211F" w:rsidP="0046211F">
      <w:r w:rsidRPr="00C30304">
        <w:t>977</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13290 - &gt; 00</w:t>
      </w:r>
      <w:r w:rsidRPr="00C30304">
        <w:rPr>
          <w:rFonts w:hint="eastAsia"/>
        </w:rPr>
        <w:t>：</w:t>
      </w:r>
      <w:r w:rsidRPr="00C30304">
        <w:rPr>
          <w:rFonts w:hint="eastAsia"/>
        </w:rPr>
        <w:t>53</w:t>
      </w:r>
      <w:r w:rsidRPr="00C30304">
        <w:rPr>
          <w:rFonts w:hint="eastAsia"/>
        </w:rPr>
        <w:t>：</w:t>
      </w:r>
      <w:r w:rsidRPr="00C30304">
        <w:rPr>
          <w:rFonts w:hint="eastAsia"/>
        </w:rPr>
        <w:t>15691</w:t>
      </w:r>
    </w:p>
    <w:p w:rsidR="0046211F" w:rsidRPr="00C30304" w:rsidRDefault="0046211F" w:rsidP="0046211F">
      <w:r w:rsidRPr="00C30304">
        <w:t>&lt;i&gt; The stated reason&lt;/i&gt;</w:t>
      </w:r>
    </w:p>
    <w:p w:rsidR="0046211F" w:rsidRPr="00C30304" w:rsidRDefault="0046211F" w:rsidP="0046211F">
      <w:r w:rsidRPr="00C30304">
        <w:t>&lt;i&gt; the United States&lt;/i&gt;</w:t>
      </w:r>
    </w:p>
    <w:p w:rsidR="0046211F" w:rsidRPr="00C30304" w:rsidRDefault="0046211F" w:rsidP="0046211F">
      <w:r w:rsidRPr="00C30304">
        <w:t xml:space="preserve">  </w:t>
      </w:r>
    </w:p>
    <w:p w:rsidR="0046211F" w:rsidRPr="00C30304" w:rsidRDefault="0046211F" w:rsidP="0046211F">
      <w:r w:rsidRPr="00C30304">
        <w:t>978</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15693 - &gt; 00</w:t>
      </w:r>
      <w:r w:rsidRPr="00C30304">
        <w:rPr>
          <w:rFonts w:hint="eastAsia"/>
        </w:rPr>
        <w:t>：</w:t>
      </w:r>
      <w:r w:rsidRPr="00C30304">
        <w:rPr>
          <w:rFonts w:hint="eastAsia"/>
        </w:rPr>
        <w:t>53</w:t>
      </w:r>
      <w:r w:rsidRPr="00C30304">
        <w:rPr>
          <w:rFonts w:hint="eastAsia"/>
        </w:rPr>
        <w:t>：</w:t>
      </w:r>
      <w:r w:rsidRPr="00C30304">
        <w:rPr>
          <w:rFonts w:hint="eastAsia"/>
        </w:rPr>
        <w:t>17,860</w:t>
      </w:r>
    </w:p>
    <w:p w:rsidR="0046211F" w:rsidRPr="00C30304" w:rsidRDefault="0046211F" w:rsidP="0046211F">
      <w:r w:rsidRPr="00C30304">
        <w:t>&lt;i&gt; decided it needed&lt;/i&gt;</w:t>
      </w:r>
    </w:p>
    <w:p w:rsidR="0046211F" w:rsidRPr="00C30304" w:rsidRDefault="0046211F" w:rsidP="0046211F">
      <w:r w:rsidRPr="00C30304">
        <w:t>&lt;i&gt; a cyber command&lt;/i&gt;</w:t>
      </w:r>
    </w:p>
    <w:p w:rsidR="0046211F" w:rsidRPr="00C30304" w:rsidRDefault="0046211F" w:rsidP="0046211F"/>
    <w:p w:rsidR="0046211F" w:rsidRPr="00C30304" w:rsidRDefault="0046211F" w:rsidP="0046211F">
      <w:r w:rsidRPr="00C30304">
        <w:t>979</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17862 - &gt; 00</w:t>
      </w:r>
      <w:r w:rsidRPr="00C30304">
        <w:rPr>
          <w:rFonts w:hint="eastAsia"/>
        </w:rPr>
        <w:t>：</w:t>
      </w:r>
      <w:r w:rsidRPr="00C30304">
        <w:rPr>
          <w:rFonts w:hint="eastAsia"/>
        </w:rPr>
        <w:t>53</w:t>
      </w:r>
      <w:r w:rsidRPr="00C30304">
        <w:rPr>
          <w:rFonts w:hint="eastAsia"/>
        </w:rPr>
        <w:t>：</w:t>
      </w:r>
      <w:r w:rsidRPr="00C30304">
        <w:rPr>
          <w:rFonts w:hint="eastAsia"/>
        </w:rPr>
        <w:t>21063</w:t>
      </w:r>
    </w:p>
    <w:p w:rsidR="0046211F" w:rsidRPr="00C30304" w:rsidRDefault="0046211F" w:rsidP="0046211F">
      <w:r w:rsidRPr="00C30304">
        <w:t>&lt;i&gt; was because of an event called&lt;/i&gt;</w:t>
      </w:r>
    </w:p>
    <w:p w:rsidR="0046211F" w:rsidRPr="00C30304" w:rsidRDefault="0046211F" w:rsidP="0046211F">
      <w:r w:rsidRPr="00C30304">
        <w:t>&lt;i&gt; operation buckshot yankee.&lt;/i&gt;</w:t>
      </w:r>
    </w:p>
    <w:p w:rsidR="0046211F" w:rsidRPr="00C30304" w:rsidRDefault="0046211F" w:rsidP="0046211F">
      <w:r w:rsidRPr="00C30304">
        <w:rPr>
          <w:rFonts w:hint="eastAsia"/>
        </w:rPr>
        <w:t>美国决定成立网络司令部的原因是它是有必要的，这是因为所谓的“杨基鹿弹行动”事件。</w:t>
      </w:r>
    </w:p>
    <w:p w:rsidR="0046211F" w:rsidRPr="00C30304" w:rsidRDefault="0046211F" w:rsidP="0046211F"/>
    <w:p w:rsidR="0046211F" w:rsidRPr="00C30304" w:rsidRDefault="0046211F" w:rsidP="0046211F">
      <w:r w:rsidRPr="00C30304">
        <w:t>980</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21531 - &gt; 00</w:t>
      </w:r>
      <w:r w:rsidRPr="00C30304">
        <w:rPr>
          <w:rFonts w:hint="eastAsia"/>
        </w:rPr>
        <w:t>：</w:t>
      </w:r>
      <w:r w:rsidRPr="00C30304">
        <w:rPr>
          <w:rFonts w:hint="eastAsia"/>
        </w:rPr>
        <w:t>53</w:t>
      </w:r>
      <w:r w:rsidRPr="00C30304">
        <w:rPr>
          <w:rFonts w:hint="eastAsia"/>
        </w:rPr>
        <w:t>：</w:t>
      </w:r>
      <w:r w:rsidRPr="00C30304">
        <w:rPr>
          <w:rFonts w:hint="eastAsia"/>
        </w:rPr>
        <w:t>23132</w:t>
      </w:r>
    </w:p>
    <w:p w:rsidR="0046211F" w:rsidRPr="00C30304" w:rsidRDefault="0046211F" w:rsidP="0046211F">
      <w:r w:rsidRPr="00C30304">
        <w:t>Chris inglis:</w:t>
      </w:r>
    </w:p>
    <w:p w:rsidR="0046211F" w:rsidRPr="00C30304" w:rsidRDefault="0046211F" w:rsidP="0046211F">
      <w:r w:rsidRPr="00C30304">
        <w:t>&lt;i&gt; In the fall of 2008,&lt;/i&gt;</w:t>
      </w:r>
    </w:p>
    <w:p w:rsidR="0046211F" w:rsidRPr="00C30304" w:rsidRDefault="0046211F" w:rsidP="0046211F">
      <w:r w:rsidRPr="00C30304">
        <w:rPr>
          <w:rFonts w:hint="eastAsia"/>
        </w:rPr>
        <w:t>克里斯·英格利斯：在</w:t>
      </w:r>
      <w:r w:rsidRPr="00C30304">
        <w:rPr>
          <w:rFonts w:hint="eastAsia"/>
        </w:rPr>
        <w:t>2008</w:t>
      </w:r>
      <w:r w:rsidRPr="00C30304">
        <w:rPr>
          <w:rFonts w:hint="eastAsia"/>
        </w:rPr>
        <w:t>年的秋天，</w:t>
      </w:r>
    </w:p>
    <w:p w:rsidR="0046211F" w:rsidRPr="00C30304" w:rsidRDefault="0046211F" w:rsidP="0046211F"/>
    <w:p w:rsidR="0046211F" w:rsidRPr="00C30304" w:rsidRDefault="0046211F" w:rsidP="0046211F">
      <w:r w:rsidRPr="00C30304">
        <w:t>981</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23134 - &gt; 00</w:t>
      </w:r>
      <w:r w:rsidRPr="00C30304">
        <w:rPr>
          <w:rFonts w:hint="eastAsia"/>
        </w:rPr>
        <w:t>：</w:t>
      </w:r>
      <w:r w:rsidRPr="00C30304">
        <w:rPr>
          <w:rFonts w:hint="eastAsia"/>
        </w:rPr>
        <w:t>53</w:t>
      </w:r>
      <w:r w:rsidRPr="00C30304">
        <w:rPr>
          <w:rFonts w:hint="eastAsia"/>
        </w:rPr>
        <w:t>：</w:t>
      </w:r>
      <w:r w:rsidRPr="00C30304">
        <w:rPr>
          <w:rFonts w:hint="eastAsia"/>
        </w:rPr>
        <w:t>25968</w:t>
      </w:r>
    </w:p>
    <w:p w:rsidR="0046211F" w:rsidRPr="00C30304" w:rsidRDefault="0046211F" w:rsidP="0046211F">
      <w:r w:rsidRPr="00C30304">
        <w:t>&lt;i&gt; we found some&lt;/i&gt;</w:t>
      </w:r>
    </w:p>
    <w:p w:rsidR="0046211F" w:rsidRPr="00C30304" w:rsidRDefault="0046211F" w:rsidP="0046211F">
      <w:r w:rsidRPr="00C30304">
        <w:t>&lt;i&gt; adversaries inside&lt;/i&gt;</w:t>
      </w:r>
    </w:p>
    <w:p w:rsidR="0046211F" w:rsidRPr="00C30304" w:rsidRDefault="0046211F" w:rsidP="0046211F"/>
    <w:p w:rsidR="0046211F" w:rsidRPr="00C30304" w:rsidRDefault="0046211F" w:rsidP="0046211F">
      <w:r w:rsidRPr="00C30304">
        <w:t>982</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25,970 - &gt; 00</w:t>
      </w:r>
      <w:r w:rsidRPr="00C30304">
        <w:rPr>
          <w:rFonts w:hint="eastAsia"/>
        </w:rPr>
        <w:t>：</w:t>
      </w:r>
      <w:r w:rsidRPr="00C30304">
        <w:rPr>
          <w:rFonts w:hint="eastAsia"/>
        </w:rPr>
        <w:t>53</w:t>
      </w:r>
      <w:r w:rsidRPr="00C30304">
        <w:rPr>
          <w:rFonts w:hint="eastAsia"/>
        </w:rPr>
        <w:t>：</w:t>
      </w:r>
      <w:r w:rsidRPr="00C30304">
        <w:rPr>
          <w:rFonts w:hint="eastAsia"/>
        </w:rPr>
        <w:t>27570</w:t>
      </w:r>
    </w:p>
    <w:p w:rsidR="0046211F" w:rsidRPr="00C30304" w:rsidRDefault="0046211F" w:rsidP="0046211F">
      <w:r w:rsidRPr="00C30304">
        <w:t>&lt;i&gt; of our classified networks.&lt;/i&gt;</w:t>
      </w:r>
    </w:p>
    <w:p w:rsidR="0046211F" w:rsidRPr="00C30304" w:rsidRDefault="0046211F" w:rsidP="0046211F">
      <w:r w:rsidRPr="00C30304">
        <w:rPr>
          <w:rFonts w:hint="eastAsia"/>
        </w:rPr>
        <w:t>在我们的分类网络中，我们发现了存在于里面的敌人。</w:t>
      </w:r>
    </w:p>
    <w:p w:rsidR="0046211F" w:rsidRPr="00C30304" w:rsidRDefault="0046211F" w:rsidP="0046211F"/>
    <w:p w:rsidR="0046211F" w:rsidRPr="00C30304" w:rsidRDefault="0046211F" w:rsidP="0046211F">
      <w:r w:rsidRPr="00C30304">
        <w:t>983</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28505 - &gt; 00</w:t>
      </w:r>
      <w:r w:rsidRPr="00C30304">
        <w:rPr>
          <w:rFonts w:hint="eastAsia"/>
        </w:rPr>
        <w:t>：</w:t>
      </w:r>
      <w:r w:rsidRPr="00C30304">
        <w:rPr>
          <w:rFonts w:hint="eastAsia"/>
        </w:rPr>
        <w:t>53</w:t>
      </w:r>
      <w:r w:rsidRPr="00C30304">
        <w:rPr>
          <w:rFonts w:hint="eastAsia"/>
        </w:rPr>
        <w:t>：</w:t>
      </w:r>
      <w:r w:rsidRPr="00C30304">
        <w:rPr>
          <w:rFonts w:hint="eastAsia"/>
        </w:rPr>
        <w:t>30072</w:t>
      </w:r>
    </w:p>
    <w:p w:rsidR="0046211F" w:rsidRPr="00C30304" w:rsidRDefault="0046211F" w:rsidP="0046211F">
      <w:r w:rsidRPr="00C30304">
        <w:t>While it wasn't completely true</w:t>
      </w:r>
    </w:p>
    <w:p w:rsidR="0046211F" w:rsidRPr="00C30304" w:rsidRDefault="0046211F" w:rsidP="0046211F"/>
    <w:p w:rsidR="0046211F" w:rsidRPr="00C30304" w:rsidRDefault="0046211F" w:rsidP="0046211F">
      <w:r w:rsidRPr="00C30304">
        <w:t>984</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30074 - &gt; 00</w:t>
      </w:r>
      <w:r w:rsidRPr="00C30304">
        <w:rPr>
          <w:rFonts w:hint="eastAsia"/>
        </w:rPr>
        <w:t>：</w:t>
      </w:r>
      <w:r w:rsidRPr="00C30304">
        <w:rPr>
          <w:rFonts w:hint="eastAsia"/>
        </w:rPr>
        <w:t>53</w:t>
      </w:r>
      <w:r w:rsidRPr="00C30304">
        <w:rPr>
          <w:rFonts w:hint="eastAsia"/>
        </w:rPr>
        <w:t>：</w:t>
      </w:r>
      <w:r w:rsidRPr="00C30304">
        <w:rPr>
          <w:rFonts w:hint="eastAsia"/>
        </w:rPr>
        <w:t>32675</w:t>
      </w:r>
    </w:p>
    <w:p w:rsidR="0046211F" w:rsidRPr="00C30304" w:rsidRDefault="0046211F" w:rsidP="0046211F">
      <w:r w:rsidRPr="00C30304">
        <w:t>that we always assumed that</w:t>
      </w:r>
    </w:p>
    <w:p w:rsidR="0046211F" w:rsidRPr="00C30304" w:rsidRDefault="0046211F" w:rsidP="0046211F">
      <w:r w:rsidRPr="00C30304">
        <w:t>we were successful</w:t>
      </w:r>
    </w:p>
    <w:p w:rsidR="0046211F" w:rsidRPr="00C30304" w:rsidRDefault="0046211F" w:rsidP="0046211F"/>
    <w:p w:rsidR="0046211F" w:rsidRPr="00C30304" w:rsidRDefault="0046211F" w:rsidP="0046211F">
      <w:r w:rsidRPr="00C30304">
        <w:t>985</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32677 - &gt; 00</w:t>
      </w:r>
      <w:r w:rsidRPr="00C30304">
        <w:rPr>
          <w:rFonts w:hint="eastAsia"/>
        </w:rPr>
        <w:t>：</w:t>
      </w:r>
      <w:r w:rsidRPr="00C30304">
        <w:rPr>
          <w:rFonts w:hint="eastAsia"/>
        </w:rPr>
        <w:t>53</w:t>
      </w:r>
      <w:r w:rsidRPr="00C30304">
        <w:rPr>
          <w:rFonts w:hint="eastAsia"/>
        </w:rPr>
        <w:t>：</w:t>
      </w:r>
      <w:r w:rsidRPr="00C30304">
        <w:rPr>
          <w:rFonts w:hint="eastAsia"/>
        </w:rPr>
        <w:t>34410</w:t>
      </w:r>
    </w:p>
    <w:p w:rsidR="0046211F" w:rsidRPr="00C30304" w:rsidRDefault="0046211F" w:rsidP="0046211F">
      <w:r w:rsidRPr="00C30304">
        <w:t>at defending things</w:t>
      </w:r>
    </w:p>
    <w:p w:rsidR="0046211F" w:rsidRPr="00C30304" w:rsidRDefault="0046211F" w:rsidP="0046211F">
      <w:r w:rsidRPr="00C30304">
        <w:t>at the barrier,</w:t>
      </w:r>
    </w:p>
    <w:p w:rsidR="0046211F" w:rsidRPr="00C30304" w:rsidRDefault="0046211F" w:rsidP="0046211F">
      <w:r w:rsidRPr="00C30304">
        <w:rPr>
          <w:rFonts w:hint="eastAsia"/>
        </w:rPr>
        <w:t>虽然我们始终认为我们在巴里成功捍卫，但事实上这并不完全是真的。</w:t>
      </w:r>
    </w:p>
    <w:p w:rsidR="0046211F" w:rsidRPr="00C30304" w:rsidRDefault="0046211F" w:rsidP="0046211F"/>
    <w:p w:rsidR="0046211F" w:rsidRPr="00C30304" w:rsidRDefault="0046211F" w:rsidP="0046211F">
      <w:r w:rsidRPr="00C30304">
        <w:t>986</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34412 - &gt; 00</w:t>
      </w:r>
      <w:r w:rsidRPr="00C30304">
        <w:rPr>
          <w:rFonts w:hint="eastAsia"/>
        </w:rPr>
        <w:t>：</w:t>
      </w:r>
      <w:r w:rsidRPr="00C30304">
        <w:rPr>
          <w:rFonts w:hint="eastAsia"/>
        </w:rPr>
        <w:t>53</w:t>
      </w:r>
      <w:r w:rsidRPr="00C30304">
        <w:rPr>
          <w:rFonts w:hint="eastAsia"/>
        </w:rPr>
        <w:t>：</w:t>
      </w:r>
      <w:r w:rsidRPr="00C30304">
        <w:rPr>
          <w:rFonts w:hint="eastAsia"/>
        </w:rPr>
        <w:t>36579</w:t>
      </w:r>
    </w:p>
    <w:p w:rsidR="0046211F" w:rsidRPr="00C30304" w:rsidRDefault="0046211F" w:rsidP="0046211F">
      <w:r w:rsidRPr="00C30304">
        <w:t>at the... at the kind of</w:t>
      </w:r>
    </w:p>
    <w:p w:rsidR="0046211F" w:rsidRPr="00C30304" w:rsidRDefault="0046211F" w:rsidP="0046211F">
      <w:r w:rsidRPr="00C30304">
        <w:t>perimeter that we might have</w:t>
      </w:r>
    </w:p>
    <w:p w:rsidR="0046211F" w:rsidRPr="00C30304" w:rsidRDefault="0046211F" w:rsidP="0046211F"/>
    <w:p w:rsidR="0046211F" w:rsidRPr="00C30304" w:rsidRDefault="0046211F" w:rsidP="0046211F">
      <w:r w:rsidRPr="00C30304">
        <w:t>987</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36581 - &gt; 00</w:t>
      </w:r>
      <w:r w:rsidRPr="00C30304">
        <w:rPr>
          <w:rFonts w:hint="eastAsia"/>
        </w:rPr>
        <w:t>：</w:t>
      </w:r>
      <w:r w:rsidRPr="00C30304">
        <w:rPr>
          <w:rFonts w:hint="eastAsia"/>
        </w:rPr>
        <w:t>53</w:t>
      </w:r>
      <w:r w:rsidRPr="00C30304">
        <w:rPr>
          <w:rFonts w:hint="eastAsia"/>
        </w:rPr>
        <w:t>：</w:t>
      </w:r>
      <w:r w:rsidRPr="00C30304">
        <w:rPr>
          <w:rFonts w:hint="eastAsia"/>
        </w:rPr>
        <w:t>38581</w:t>
      </w:r>
    </w:p>
    <w:p w:rsidR="0046211F" w:rsidRPr="00C30304" w:rsidRDefault="0046211F" w:rsidP="0046211F">
      <w:r w:rsidRPr="00C30304">
        <w:t>between our networks</w:t>
      </w:r>
    </w:p>
    <w:p w:rsidR="0046211F" w:rsidRPr="00C30304" w:rsidRDefault="0046211F" w:rsidP="0046211F">
      <w:r w:rsidRPr="00C30304">
        <w:t>and the outside world,</w:t>
      </w:r>
    </w:p>
    <w:p w:rsidR="0046211F" w:rsidRPr="00C30304" w:rsidRDefault="0046211F" w:rsidP="0046211F"/>
    <w:p w:rsidR="0046211F" w:rsidRPr="00C30304" w:rsidRDefault="0046211F" w:rsidP="0046211F">
      <w:r w:rsidRPr="00C30304">
        <w:t>988</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38583 - &gt; 00</w:t>
      </w:r>
      <w:r w:rsidRPr="00C30304">
        <w:rPr>
          <w:rFonts w:hint="eastAsia"/>
        </w:rPr>
        <w:t>：</w:t>
      </w:r>
      <w:r w:rsidRPr="00C30304">
        <w:rPr>
          <w:rFonts w:hint="eastAsia"/>
        </w:rPr>
        <w:t>53</w:t>
      </w:r>
      <w:r w:rsidRPr="00C30304">
        <w:rPr>
          <w:rFonts w:hint="eastAsia"/>
        </w:rPr>
        <w:t>：</w:t>
      </w:r>
      <w:r w:rsidRPr="00C30304">
        <w:rPr>
          <w:rFonts w:hint="eastAsia"/>
        </w:rPr>
        <w:t>40649</w:t>
      </w:r>
    </w:p>
    <w:p w:rsidR="0046211F" w:rsidRPr="00C30304" w:rsidRDefault="0046211F" w:rsidP="0046211F">
      <w:r w:rsidRPr="00C30304">
        <w:lastRenderedPageBreak/>
        <w:t>there was a large confidence</w:t>
      </w:r>
    </w:p>
    <w:p w:rsidR="0046211F" w:rsidRPr="00C30304" w:rsidRDefault="0046211F" w:rsidP="0046211F"/>
    <w:p w:rsidR="0046211F" w:rsidRPr="00C30304" w:rsidRDefault="0046211F" w:rsidP="0046211F">
      <w:r w:rsidRPr="00C30304">
        <w:t>989</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40651 - &gt; 00</w:t>
      </w:r>
      <w:r w:rsidRPr="00C30304">
        <w:rPr>
          <w:rFonts w:hint="eastAsia"/>
        </w:rPr>
        <w:t>：</w:t>
      </w:r>
      <w:r w:rsidRPr="00C30304">
        <w:rPr>
          <w:rFonts w:hint="eastAsia"/>
        </w:rPr>
        <w:t>53</w:t>
      </w:r>
      <w:r w:rsidRPr="00C30304">
        <w:rPr>
          <w:rFonts w:hint="eastAsia"/>
        </w:rPr>
        <w:t>：</w:t>
      </w:r>
      <w:r w:rsidRPr="00C30304">
        <w:rPr>
          <w:rFonts w:hint="eastAsia"/>
        </w:rPr>
        <w:t>42818</w:t>
      </w:r>
    </w:p>
    <w:p w:rsidR="0046211F" w:rsidRPr="00C30304" w:rsidRDefault="0046211F" w:rsidP="0046211F">
      <w:r w:rsidRPr="00C30304">
        <w:t>that we'd been</w:t>
      </w:r>
    </w:p>
    <w:p w:rsidR="0046211F" w:rsidRPr="00C30304" w:rsidRDefault="0046211F" w:rsidP="0046211F">
      <w:r w:rsidRPr="00C30304">
        <w:t>mostly successful.</w:t>
      </w:r>
    </w:p>
    <w:p w:rsidR="0046211F" w:rsidRPr="00C30304" w:rsidRDefault="0046211F" w:rsidP="0046211F">
      <w:r w:rsidRPr="00C30304">
        <w:rPr>
          <w:rFonts w:hint="eastAsia"/>
        </w:rPr>
        <w:t>在我们所拥有的网络和外面的世界之间，对于那种界限存在着巨大的信心——我们已经基本成功啦。</w:t>
      </w:r>
    </w:p>
    <w:p w:rsidR="0046211F" w:rsidRPr="00C30304" w:rsidRDefault="0046211F" w:rsidP="0046211F"/>
    <w:p w:rsidR="0046211F" w:rsidRPr="00C30304" w:rsidRDefault="0046211F" w:rsidP="0046211F">
      <w:r w:rsidRPr="00C30304">
        <w:t>990</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43153 - &gt; 00</w:t>
      </w:r>
      <w:r w:rsidRPr="00C30304">
        <w:rPr>
          <w:rFonts w:hint="eastAsia"/>
        </w:rPr>
        <w:t>：</w:t>
      </w:r>
      <w:r w:rsidRPr="00C30304">
        <w:rPr>
          <w:rFonts w:hint="eastAsia"/>
        </w:rPr>
        <w:t>53</w:t>
      </w:r>
      <w:r w:rsidRPr="00C30304">
        <w:rPr>
          <w:rFonts w:hint="eastAsia"/>
        </w:rPr>
        <w:t>：</w:t>
      </w:r>
      <w:r w:rsidRPr="00C30304">
        <w:rPr>
          <w:rFonts w:hint="eastAsia"/>
        </w:rPr>
        <w:t>44720</w:t>
      </w:r>
    </w:p>
    <w:p w:rsidR="0046211F" w:rsidRPr="00C30304" w:rsidRDefault="0046211F" w:rsidP="0046211F">
      <w:r w:rsidRPr="00C30304">
        <w:t>But that was a moment in time</w:t>
      </w:r>
    </w:p>
    <w:p w:rsidR="0046211F" w:rsidRPr="00C30304" w:rsidRDefault="0046211F" w:rsidP="0046211F">
      <w:r w:rsidRPr="00C30304">
        <w:t>when we came to</w:t>
      </w:r>
    </w:p>
    <w:p w:rsidR="0046211F" w:rsidRPr="00C30304" w:rsidRDefault="0046211F" w:rsidP="0046211F"/>
    <w:p w:rsidR="0046211F" w:rsidRPr="00C30304" w:rsidRDefault="0046211F" w:rsidP="0046211F">
      <w:r w:rsidRPr="00C30304">
        <w:t>991</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44722 - &gt; 00</w:t>
      </w:r>
      <w:r w:rsidRPr="00C30304">
        <w:rPr>
          <w:rFonts w:hint="eastAsia"/>
        </w:rPr>
        <w:t>：</w:t>
      </w:r>
      <w:r w:rsidRPr="00C30304">
        <w:rPr>
          <w:rFonts w:hint="eastAsia"/>
        </w:rPr>
        <w:t>53</w:t>
      </w:r>
      <w:r w:rsidRPr="00C30304">
        <w:rPr>
          <w:rFonts w:hint="eastAsia"/>
        </w:rPr>
        <w:t>：</w:t>
      </w:r>
      <w:r w:rsidRPr="00C30304">
        <w:rPr>
          <w:rFonts w:hint="eastAsia"/>
        </w:rPr>
        <w:t>48290</w:t>
      </w:r>
    </w:p>
    <w:p w:rsidR="0046211F" w:rsidRPr="00C30304" w:rsidRDefault="0046211F" w:rsidP="0046211F">
      <w:r w:rsidRPr="00C30304">
        <w:t>the quick conclusion that it...</w:t>
      </w:r>
    </w:p>
    <w:p w:rsidR="0046211F" w:rsidRPr="00C30304" w:rsidRDefault="0046211F" w:rsidP="0046211F">
      <w:r w:rsidRPr="00C30304">
        <w:t>It's not really ever secure.</w:t>
      </w:r>
    </w:p>
    <w:p w:rsidR="0046211F" w:rsidRPr="00C30304" w:rsidRDefault="0046211F" w:rsidP="0046211F">
      <w:r w:rsidRPr="00C30304">
        <w:rPr>
          <w:rFonts w:hint="eastAsia"/>
        </w:rPr>
        <w:t>但是，就在那一刻，我们很快得出结论</w:t>
      </w:r>
      <w:r w:rsidRPr="00C30304">
        <w:rPr>
          <w:rFonts w:hint="eastAsia"/>
        </w:rPr>
        <w:t>...</w:t>
      </w:r>
    </w:p>
    <w:p w:rsidR="0046211F" w:rsidRPr="00C30304" w:rsidRDefault="0046211F" w:rsidP="0046211F">
      <w:r w:rsidRPr="00C30304">
        <w:rPr>
          <w:rFonts w:hint="eastAsia"/>
        </w:rPr>
        <w:t>这并不是真正的安全。</w:t>
      </w:r>
    </w:p>
    <w:p w:rsidR="0046211F" w:rsidRPr="00C30304" w:rsidRDefault="0046211F" w:rsidP="0046211F"/>
    <w:p w:rsidR="0046211F" w:rsidRPr="00C30304" w:rsidRDefault="0046211F" w:rsidP="0046211F">
      <w:r w:rsidRPr="00C30304">
        <w:t>992</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49159 - &gt; 00</w:t>
      </w:r>
      <w:r w:rsidRPr="00C30304">
        <w:rPr>
          <w:rFonts w:hint="eastAsia"/>
        </w:rPr>
        <w:t>：</w:t>
      </w:r>
      <w:r w:rsidRPr="00C30304">
        <w:rPr>
          <w:rFonts w:hint="eastAsia"/>
        </w:rPr>
        <w:t>53</w:t>
      </w:r>
      <w:r w:rsidRPr="00C30304">
        <w:rPr>
          <w:rFonts w:hint="eastAsia"/>
        </w:rPr>
        <w:t>：</w:t>
      </w:r>
      <w:r w:rsidRPr="00C30304">
        <w:rPr>
          <w:rFonts w:hint="eastAsia"/>
        </w:rPr>
        <w:t>51860</w:t>
      </w:r>
    </w:p>
    <w:p w:rsidR="0046211F" w:rsidRPr="00C30304" w:rsidRDefault="0046211F" w:rsidP="0046211F">
      <w:r w:rsidRPr="00C30304">
        <w:t>&lt;i&gt; That then accelerated&lt;/i&gt;</w:t>
      </w:r>
    </w:p>
    <w:p w:rsidR="0046211F" w:rsidRPr="00C30304" w:rsidRDefault="0046211F" w:rsidP="0046211F">
      <w:r w:rsidRPr="00C30304">
        <w:t>&lt;i&gt; the department of defense's&lt;/i&gt;</w:t>
      </w:r>
    </w:p>
    <w:p w:rsidR="0046211F" w:rsidRPr="00C30304" w:rsidRDefault="0046211F" w:rsidP="0046211F">
      <w:r w:rsidRPr="00C30304">
        <w:t xml:space="preserve">  </w:t>
      </w:r>
    </w:p>
    <w:p w:rsidR="0046211F" w:rsidRPr="00C30304" w:rsidRDefault="0046211F" w:rsidP="0046211F">
      <w:r w:rsidRPr="00C30304">
        <w:t>993</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51862 - &gt; 00</w:t>
      </w:r>
      <w:r w:rsidRPr="00C30304">
        <w:rPr>
          <w:rFonts w:hint="eastAsia"/>
        </w:rPr>
        <w:t>：</w:t>
      </w:r>
      <w:r w:rsidRPr="00C30304">
        <w:rPr>
          <w:rFonts w:hint="eastAsia"/>
        </w:rPr>
        <w:t>53</w:t>
      </w:r>
      <w:r w:rsidRPr="00C30304">
        <w:rPr>
          <w:rFonts w:hint="eastAsia"/>
        </w:rPr>
        <w:t>：</w:t>
      </w:r>
      <w:r w:rsidRPr="00C30304">
        <w:rPr>
          <w:rFonts w:hint="eastAsia"/>
        </w:rPr>
        <w:t>53429</w:t>
      </w:r>
    </w:p>
    <w:p w:rsidR="0046211F" w:rsidRPr="00C30304" w:rsidRDefault="0046211F" w:rsidP="0046211F">
      <w:r w:rsidRPr="00C30304">
        <w:t>&lt;i&gt; progress towards&lt;/i&gt;</w:t>
      </w:r>
    </w:p>
    <w:p w:rsidR="0046211F" w:rsidRPr="00C30304" w:rsidRDefault="0046211F" w:rsidP="0046211F">
      <w:r w:rsidRPr="00C30304">
        <w:t>&lt;i&gt; what ultimately&lt;/i&gt;</w:t>
      </w:r>
    </w:p>
    <w:p w:rsidR="0046211F" w:rsidRPr="00C30304" w:rsidRDefault="0046211F" w:rsidP="0046211F"/>
    <w:p w:rsidR="0046211F" w:rsidRPr="00C30304" w:rsidRDefault="0046211F" w:rsidP="0046211F">
      <w:r w:rsidRPr="00C30304">
        <w:t>994</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53431 - &gt; 00</w:t>
      </w:r>
      <w:r w:rsidRPr="00C30304">
        <w:rPr>
          <w:rFonts w:hint="eastAsia"/>
        </w:rPr>
        <w:t>：</w:t>
      </w:r>
      <w:r w:rsidRPr="00C30304">
        <w:rPr>
          <w:rFonts w:hint="eastAsia"/>
        </w:rPr>
        <w:t>53</w:t>
      </w:r>
      <w:r w:rsidRPr="00C30304">
        <w:rPr>
          <w:rFonts w:hint="eastAsia"/>
        </w:rPr>
        <w:t>：</w:t>
      </w:r>
      <w:r w:rsidRPr="00C30304">
        <w:rPr>
          <w:rFonts w:hint="eastAsia"/>
        </w:rPr>
        <w:t>54563</w:t>
      </w:r>
    </w:p>
    <w:p w:rsidR="0046211F" w:rsidRPr="00C30304" w:rsidRDefault="0046211F" w:rsidP="0046211F">
      <w:r w:rsidRPr="00C30304">
        <w:t>&lt;i&gt; became cyber command.&lt;/i&gt;</w:t>
      </w:r>
    </w:p>
    <w:p w:rsidR="0046211F" w:rsidRPr="00C30304" w:rsidRDefault="0046211F" w:rsidP="0046211F">
      <w:r w:rsidRPr="00C30304">
        <w:rPr>
          <w:rFonts w:hint="eastAsia"/>
        </w:rPr>
        <w:t>那会加快国防部的发展，最终成立了网络司令部。</w:t>
      </w:r>
    </w:p>
    <w:p w:rsidR="0046211F" w:rsidRPr="00C30304" w:rsidRDefault="0046211F" w:rsidP="0046211F"/>
    <w:p w:rsidR="0046211F" w:rsidRPr="00C30304" w:rsidRDefault="0046211F" w:rsidP="0046211F">
      <w:r w:rsidRPr="00C30304">
        <w:t>995</w:t>
      </w:r>
    </w:p>
    <w:p w:rsidR="0046211F" w:rsidRPr="00C30304" w:rsidRDefault="0046211F" w:rsidP="0046211F">
      <w:r w:rsidRPr="00C30304">
        <w:rPr>
          <w:rFonts w:hint="eastAsia"/>
        </w:rPr>
        <w:t>00</w:t>
      </w:r>
      <w:r w:rsidRPr="00C30304">
        <w:rPr>
          <w:rFonts w:hint="eastAsia"/>
        </w:rPr>
        <w:t>：</w:t>
      </w:r>
      <w:r w:rsidRPr="00C30304">
        <w:rPr>
          <w:rFonts w:hint="eastAsia"/>
        </w:rPr>
        <w:t>53</w:t>
      </w:r>
      <w:r w:rsidRPr="00C30304">
        <w:rPr>
          <w:rFonts w:hint="eastAsia"/>
        </w:rPr>
        <w:t>：</w:t>
      </w:r>
      <w:r w:rsidRPr="00C30304">
        <w:rPr>
          <w:rFonts w:hint="eastAsia"/>
        </w:rPr>
        <w:t>57867 - &gt; 00</w:t>
      </w:r>
      <w:r w:rsidRPr="00C30304">
        <w:rPr>
          <w:rFonts w:hint="eastAsia"/>
        </w:rPr>
        <w:t>：</w:t>
      </w:r>
      <w:r w:rsidRPr="00C30304">
        <w:rPr>
          <w:rFonts w:hint="eastAsia"/>
        </w:rPr>
        <w:t>53</w:t>
      </w:r>
      <w:r w:rsidRPr="00C30304">
        <w:rPr>
          <w:rFonts w:hint="eastAsia"/>
        </w:rPr>
        <w:t>：</w:t>
      </w:r>
      <w:r w:rsidRPr="00C30304">
        <w:rPr>
          <w:rFonts w:hint="eastAsia"/>
        </w:rPr>
        <w:t>59068</w:t>
      </w:r>
    </w:p>
    <w:p w:rsidR="0046211F" w:rsidRPr="00C30304" w:rsidRDefault="0046211F" w:rsidP="0046211F">
      <w:r w:rsidRPr="00C30304">
        <w:t>Good morning.</w:t>
      </w:r>
    </w:p>
    <w:p w:rsidR="0046211F" w:rsidRPr="00C30304" w:rsidRDefault="0046211F" w:rsidP="0046211F">
      <w:r w:rsidRPr="00C30304">
        <w:rPr>
          <w:rFonts w:hint="eastAsia"/>
        </w:rPr>
        <w:t>早上好。</w:t>
      </w:r>
    </w:p>
    <w:p w:rsidR="0046211F" w:rsidRPr="00C30304" w:rsidRDefault="0046211F" w:rsidP="0046211F"/>
    <w:p w:rsidR="0046211F" w:rsidRPr="00C30304" w:rsidRDefault="0046211F" w:rsidP="0046211F">
      <w:r w:rsidRPr="00C30304">
        <w:t>996</w:t>
      </w:r>
    </w:p>
    <w:p w:rsidR="0046211F" w:rsidRPr="00C30304" w:rsidRDefault="0046211F" w:rsidP="0046211F">
      <w:r w:rsidRPr="00C30304">
        <w:rPr>
          <w:rFonts w:hint="eastAsia"/>
        </w:rPr>
        <w:t>00</w:t>
      </w:r>
      <w:r w:rsidRPr="00C30304">
        <w:rPr>
          <w:rFonts w:hint="eastAsia"/>
        </w:rPr>
        <w:t>：</w:t>
      </w:r>
      <w:r w:rsidRPr="00C30304">
        <w:rPr>
          <w:rFonts w:hint="eastAsia"/>
        </w:rPr>
        <w:t>54</w:t>
      </w:r>
      <w:r w:rsidRPr="00C30304">
        <w:rPr>
          <w:rFonts w:hint="eastAsia"/>
        </w:rPr>
        <w:t>：</w:t>
      </w:r>
      <w:r w:rsidRPr="00C30304">
        <w:rPr>
          <w:rFonts w:hint="eastAsia"/>
        </w:rPr>
        <w:t>00370 - &gt; 00</w:t>
      </w:r>
      <w:r w:rsidRPr="00C30304">
        <w:rPr>
          <w:rFonts w:hint="eastAsia"/>
        </w:rPr>
        <w:t>：</w:t>
      </w:r>
      <w:r w:rsidRPr="00C30304">
        <w:rPr>
          <w:rFonts w:hint="eastAsia"/>
        </w:rPr>
        <w:t>54</w:t>
      </w:r>
      <w:r w:rsidRPr="00C30304">
        <w:rPr>
          <w:rFonts w:hint="eastAsia"/>
        </w:rPr>
        <w:t>：</w:t>
      </w:r>
      <w:r w:rsidRPr="00C30304">
        <w:rPr>
          <w:rFonts w:hint="eastAsia"/>
        </w:rPr>
        <w:t>01570</w:t>
      </w:r>
    </w:p>
    <w:p w:rsidR="0046211F" w:rsidRPr="00C30304" w:rsidRDefault="0046211F" w:rsidP="0046211F">
      <w:r w:rsidRPr="00C30304">
        <w:t>Good morning.</w:t>
      </w:r>
    </w:p>
    <w:p w:rsidR="0046211F" w:rsidRPr="00C30304" w:rsidRDefault="0046211F" w:rsidP="0046211F">
      <w:r w:rsidRPr="00C30304">
        <w:rPr>
          <w:rFonts w:hint="eastAsia"/>
        </w:rPr>
        <w:lastRenderedPageBreak/>
        <w:t>早上好。</w:t>
      </w:r>
    </w:p>
    <w:p w:rsidR="0046211F" w:rsidRPr="00C30304" w:rsidRDefault="0046211F" w:rsidP="0046211F"/>
    <w:p w:rsidR="0046211F" w:rsidRPr="00C30304" w:rsidRDefault="0046211F" w:rsidP="0046211F">
      <w:r w:rsidRPr="00C30304">
        <w:t>997</w:t>
      </w:r>
    </w:p>
    <w:p w:rsidR="0046211F" w:rsidRPr="00C30304" w:rsidRDefault="0046211F" w:rsidP="0046211F">
      <w:r w:rsidRPr="00C30304">
        <w:rPr>
          <w:rFonts w:hint="eastAsia"/>
        </w:rPr>
        <w:t>00</w:t>
      </w:r>
      <w:r w:rsidRPr="00C30304">
        <w:rPr>
          <w:rFonts w:hint="eastAsia"/>
        </w:rPr>
        <w:t>：</w:t>
      </w:r>
      <w:r w:rsidRPr="00C30304">
        <w:rPr>
          <w:rFonts w:hint="eastAsia"/>
        </w:rPr>
        <w:t>54</w:t>
      </w:r>
      <w:r w:rsidRPr="00C30304">
        <w:rPr>
          <w:rFonts w:hint="eastAsia"/>
        </w:rPr>
        <w:t>：</w:t>
      </w:r>
      <w:r w:rsidRPr="00C30304">
        <w:rPr>
          <w:rFonts w:hint="eastAsia"/>
        </w:rPr>
        <w:t>01738 - &gt; 00</w:t>
      </w:r>
      <w:r w:rsidRPr="00C30304">
        <w:rPr>
          <w:rFonts w:hint="eastAsia"/>
        </w:rPr>
        <w:t>：</w:t>
      </w:r>
      <w:r w:rsidRPr="00C30304">
        <w:rPr>
          <w:rFonts w:hint="eastAsia"/>
        </w:rPr>
        <w:t>54</w:t>
      </w:r>
      <w:r w:rsidRPr="00C30304">
        <w:rPr>
          <w:rFonts w:hint="eastAsia"/>
        </w:rPr>
        <w:t>：</w:t>
      </w:r>
      <w:r w:rsidRPr="00C30304">
        <w:rPr>
          <w:rFonts w:hint="eastAsia"/>
        </w:rPr>
        <w:t>03806</w:t>
      </w:r>
    </w:p>
    <w:p w:rsidR="0046211F" w:rsidRPr="00C30304" w:rsidRDefault="0046211F" w:rsidP="0046211F">
      <w:r w:rsidRPr="00C30304">
        <w:t>Good morning, sir. Cyber has</w:t>
      </w:r>
    </w:p>
    <w:p w:rsidR="0046211F" w:rsidRPr="00C30304" w:rsidRDefault="0046211F" w:rsidP="0046211F">
      <w:r w:rsidRPr="00C30304">
        <w:t>one item for you today.</w:t>
      </w:r>
    </w:p>
    <w:p w:rsidR="0046211F" w:rsidRPr="00C30304" w:rsidRDefault="0046211F" w:rsidP="0046211F">
      <w:r w:rsidRPr="00C30304">
        <w:rPr>
          <w:rFonts w:hint="eastAsia"/>
        </w:rPr>
        <w:t>早上好，先生。今天网络上有一个你的项目。</w:t>
      </w:r>
    </w:p>
    <w:p w:rsidR="0046211F" w:rsidRPr="00C30304" w:rsidRDefault="0046211F" w:rsidP="0046211F"/>
    <w:p w:rsidR="0046211F" w:rsidRPr="00C30304" w:rsidRDefault="0046211F" w:rsidP="0046211F">
      <w:r w:rsidRPr="00C30304">
        <w:t>998</w:t>
      </w:r>
    </w:p>
    <w:p w:rsidR="0046211F" w:rsidRPr="00C30304" w:rsidRDefault="0046211F" w:rsidP="0046211F">
      <w:r w:rsidRPr="00C30304">
        <w:rPr>
          <w:rFonts w:hint="eastAsia"/>
        </w:rPr>
        <w:t>00</w:t>
      </w:r>
      <w:r w:rsidRPr="00C30304">
        <w:rPr>
          <w:rFonts w:hint="eastAsia"/>
        </w:rPr>
        <w:t>：</w:t>
      </w:r>
      <w:r w:rsidRPr="00C30304">
        <w:rPr>
          <w:rFonts w:hint="eastAsia"/>
        </w:rPr>
        <w:t>54</w:t>
      </w:r>
      <w:r w:rsidRPr="00C30304">
        <w:rPr>
          <w:rFonts w:hint="eastAsia"/>
        </w:rPr>
        <w:t>：</w:t>
      </w:r>
      <w:r w:rsidRPr="00C30304">
        <w:rPr>
          <w:rFonts w:hint="eastAsia"/>
        </w:rPr>
        <w:t>04274 - &gt; 00</w:t>
      </w:r>
      <w:r w:rsidRPr="00C30304">
        <w:rPr>
          <w:rFonts w:hint="eastAsia"/>
        </w:rPr>
        <w:t>：</w:t>
      </w:r>
      <w:r w:rsidRPr="00C30304">
        <w:rPr>
          <w:rFonts w:hint="eastAsia"/>
        </w:rPr>
        <w:t>54</w:t>
      </w:r>
      <w:r w:rsidRPr="00C30304">
        <w:rPr>
          <w:rFonts w:hint="eastAsia"/>
        </w:rPr>
        <w:t>：</w:t>
      </w:r>
      <w:r w:rsidRPr="00C30304">
        <w:rPr>
          <w:rFonts w:hint="eastAsia"/>
        </w:rPr>
        <w:t>05941</w:t>
      </w:r>
    </w:p>
    <w:p w:rsidR="0046211F" w:rsidRPr="00C30304" w:rsidRDefault="0046211F" w:rsidP="0046211F">
      <w:r w:rsidRPr="00C30304">
        <w:t>Earlier this week,</w:t>
      </w:r>
    </w:p>
    <w:p w:rsidR="0046211F" w:rsidRPr="00C30304" w:rsidRDefault="0046211F" w:rsidP="0046211F">
      <w:r w:rsidRPr="00C30304">
        <w:t>antok analysts</w:t>
      </w:r>
    </w:p>
    <w:p w:rsidR="0046211F" w:rsidRPr="00C30304" w:rsidRDefault="0046211F" w:rsidP="0046211F">
      <w:r w:rsidRPr="00C30304">
        <w:rPr>
          <w:rFonts w:hint="eastAsia"/>
        </w:rPr>
        <w:t>本周早些时候，分析师</w:t>
      </w:r>
      <w:r w:rsidRPr="00C30304">
        <w:rPr>
          <w:rFonts w:hint="eastAsia"/>
        </w:rPr>
        <w:t>Antok</w:t>
      </w:r>
    </w:p>
    <w:p w:rsidR="0046211F" w:rsidRPr="00C30304" w:rsidRDefault="0046211F" w:rsidP="0046211F"/>
    <w:p w:rsidR="0046211F" w:rsidRPr="00C30304" w:rsidRDefault="0046211F" w:rsidP="0046211F">
      <w:r w:rsidRPr="00C30304">
        <w:t>999</w:t>
      </w:r>
    </w:p>
    <w:p w:rsidR="0046211F" w:rsidRPr="00C30304" w:rsidRDefault="0046211F" w:rsidP="0046211F">
      <w:r w:rsidRPr="00C30304">
        <w:rPr>
          <w:rFonts w:hint="eastAsia"/>
        </w:rPr>
        <w:t>00</w:t>
      </w:r>
      <w:r w:rsidRPr="00C30304">
        <w:rPr>
          <w:rFonts w:hint="eastAsia"/>
        </w:rPr>
        <w:t>：</w:t>
      </w:r>
      <w:r w:rsidRPr="00C30304">
        <w:rPr>
          <w:rFonts w:hint="eastAsia"/>
        </w:rPr>
        <w:t>54</w:t>
      </w:r>
      <w:r w:rsidRPr="00C30304">
        <w:rPr>
          <w:rFonts w:hint="eastAsia"/>
        </w:rPr>
        <w:t>：</w:t>
      </w:r>
      <w:r w:rsidRPr="00C30304">
        <w:rPr>
          <w:rFonts w:hint="eastAsia"/>
        </w:rPr>
        <w:t>05943 - &gt; 00</w:t>
      </w:r>
      <w:r w:rsidRPr="00C30304">
        <w:rPr>
          <w:rFonts w:hint="eastAsia"/>
        </w:rPr>
        <w:t>：</w:t>
      </w:r>
      <w:r w:rsidRPr="00C30304">
        <w:rPr>
          <w:rFonts w:hint="eastAsia"/>
        </w:rPr>
        <w:t>54</w:t>
      </w:r>
      <w:r w:rsidRPr="00C30304">
        <w:rPr>
          <w:rFonts w:hint="eastAsia"/>
        </w:rPr>
        <w:t>：</w:t>
      </w:r>
      <w:r w:rsidRPr="00C30304">
        <w:rPr>
          <w:rFonts w:hint="eastAsia"/>
        </w:rPr>
        <w:t>08277</w:t>
      </w:r>
    </w:p>
    <w:p w:rsidR="0046211F" w:rsidRPr="00C30304" w:rsidRDefault="0046211F" w:rsidP="0046211F">
      <w:r w:rsidRPr="00C30304">
        <w:t>detected a foreign adversary</w:t>
      </w:r>
    </w:p>
    <w:p w:rsidR="0046211F" w:rsidRPr="00C30304" w:rsidRDefault="0046211F" w:rsidP="0046211F">
      <w:r w:rsidRPr="00C30304">
        <w:t>using known methods</w:t>
      </w:r>
    </w:p>
    <w:p w:rsidR="0046211F" w:rsidRPr="00C30304" w:rsidRDefault="0046211F" w:rsidP="0046211F">
      <w:r w:rsidRPr="00C30304">
        <w:rPr>
          <w:rFonts w:hint="eastAsia"/>
        </w:rPr>
        <w:t>检测到一个外部的敌人正使用已知的方法</w:t>
      </w:r>
    </w:p>
    <w:p w:rsidR="0046211F" w:rsidRPr="00C30304" w:rsidRDefault="0046211F" w:rsidP="0046211F"/>
    <w:p w:rsidR="0046211F" w:rsidRPr="00C30304" w:rsidRDefault="0046211F" w:rsidP="0046211F">
      <w:r w:rsidRPr="00C30304">
        <w:t>1000</w:t>
      </w:r>
    </w:p>
    <w:p w:rsidR="0046211F" w:rsidRPr="00C30304" w:rsidRDefault="0046211F" w:rsidP="0046211F">
      <w:r w:rsidRPr="00C30304">
        <w:rPr>
          <w:rFonts w:hint="eastAsia"/>
        </w:rPr>
        <w:t>00</w:t>
      </w:r>
      <w:r w:rsidRPr="00C30304">
        <w:rPr>
          <w:rFonts w:hint="eastAsia"/>
        </w:rPr>
        <w:t>：</w:t>
      </w:r>
      <w:r w:rsidRPr="00C30304">
        <w:rPr>
          <w:rFonts w:hint="eastAsia"/>
        </w:rPr>
        <w:t>54</w:t>
      </w:r>
      <w:r w:rsidRPr="00C30304">
        <w:rPr>
          <w:rFonts w:hint="eastAsia"/>
        </w:rPr>
        <w:t>：</w:t>
      </w:r>
      <w:r w:rsidRPr="00C30304">
        <w:rPr>
          <w:rFonts w:hint="eastAsia"/>
        </w:rPr>
        <w:t>08279 - &gt; 00</w:t>
      </w:r>
      <w:r w:rsidRPr="00C30304">
        <w:rPr>
          <w:rFonts w:hint="eastAsia"/>
        </w:rPr>
        <w:t>：</w:t>
      </w:r>
      <w:r w:rsidRPr="00C30304">
        <w:rPr>
          <w:rFonts w:hint="eastAsia"/>
        </w:rPr>
        <w:t>54</w:t>
      </w:r>
      <w:r w:rsidRPr="00C30304">
        <w:rPr>
          <w:rFonts w:hint="eastAsia"/>
        </w:rPr>
        <w:t>：</w:t>
      </w:r>
      <w:r w:rsidRPr="00C30304">
        <w:rPr>
          <w:rFonts w:hint="eastAsia"/>
        </w:rPr>
        <w:t>10112</w:t>
      </w:r>
    </w:p>
    <w:p w:rsidR="0046211F" w:rsidRPr="00C30304" w:rsidRDefault="0046211F" w:rsidP="0046211F">
      <w:r w:rsidRPr="00C30304">
        <w:t>to access the U.S.</w:t>
      </w:r>
    </w:p>
    <w:p w:rsidR="0046211F" w:rsidRPr="00C30304" w:rsidRDefault="0046211F" w:rsidP="0046211F">
      <w:r w:rsidRPr="00C30304">
        <w:t>military network.</w:t>
      </w:r>
    </w:p>
    <w:p w:rsidR="0046211F" w:rsidRPr="00C30304" w:rsidRDefault="0046211F" w:rsidP="0046211F">
      <w:r w:rsidRPr="00C30304">
        <w:rPr>
          <w:rFonts w:hint="eastAsia"/>
        </w:rPr>
        <w:t>访问美国军事网络。</w:t>
      </w:r>
    </w:p>
    <w:p w:rsidR="0046211F" w:rsidRPr="00C30304" w:rsidRDefault="0046211F" w:rsidP="0046211F"/>
    <w:p w:rsidR="0046211F" w:rsidRPr="00C30304" w:rsidRDefault="0046211F" w:rsidP="0046211F">
      <w:r w:rsidRPr="00C30304">
        <w:t>1001</w:t>
      </w:r>
    </w:p>
    <w:p w:rsidR="0046211F" w:rsidRPr="00C30304" w:rsidRDefault="0046211F" w:rsidP="0046211F">
      <w:r w:rsidRPr="00C30304">
        <w:t>00:54:10,580 --&gt; 00:54:12,181</w:t>
      </w:r>
    </w:p>
    <w:p w:rsidR="0046211F" w:rsidRPr="00C30304" w:rsidRDefault="0046211F" w:rsidP="0046211F">
      <w:r w:rsidRPr="00C30304">
        <w:t>We identified</w:t>
      </w:r>
    </w:p>
    <w:p w:rsidR="0046211F" w:rsidRPr="00C30304" w:rsidRDefault="0046211F" w:rsidP="0046211F">
      <w:r w:rsidRPr="00C30304">
        <w:t>the malicious activity</w:t>
      </w:r>
    </w:p>
    <w:p w:rsidR="0046211F" w:rsidRPr="00C30304" w:rsidRDefault="0046211F" w:rsidP="0046211F"/>
    <w:p w:rsidR="0046211F" w:rsidRPr="00C30304" w:rsidRDefault="0046211F" w:rsidP="0046211F">
      <w:r w:rsidRPr="00C30304">
        <w:t>1002</w:t>
      </w:r>
    </w:p>
    <w:p w:rsidR="0046211F" w:rsidRPr="00C30304" w:rsidRDefault="0046211F" w:rsidP="0046211F">
      <w:r w:rsidRPr="00C30304">
        <w:t>00:54:12,183 --&gt; 00:54:14,116</w:t>
      </w:r>
    </w:p>
    <w:p w:rsidR="0046211F" w:rsidRPr="00C30304" w:rsidRDefault="0046211F" w:rsidP="0046211F">
      <w:r w:rsidRPr="00C30304">
        <w:t>via data collected through</w:t>
      </w:r>
    </w:p>
    <w:p w:rsidR="0046211F" w:rsidRPr="00C30304" w:rsidRDefault="0046211F" w:rsidP="0046211F">
      <w:r w:rsidRPr="00C30304">
        <w:t>our information assurance</w:t>
      </w:r>
    </w:p>
    <w:p w:rsidR="0046211F" w:rsidRPr="00C30304" w:rsidRDefault="0046211F" w:rsidP="0046211F"/>
    <w:p w:rsidR="0046211F" w:rsidRPr="00C30304" w:rsidRDefault="0046211F" w:rsidP="0046211F"/>
    <w:p w:rsidR="0046211F" w:rsidRPr="00C30304" w:rsidRDefault="0046211F" w:rsidP="0046211F">
      <w:r w:rsidRPr="00C30304">
        <w:t>1003</w:t>
      </w:r>
    </w:p>
    <w:p w:rsidR="0046211F" w:rsidRPr="00C30304" w:rsidRDefault="0046211F" w:rsidP="0046211F">
      <w:r w:rsidRPr="00C30304">
        <w:t>00:54:14,118 --&gt; 00:54:15,618</w:t>
      </w:r>
    </w:p>
    <w:p w:rsidR="0046211F" w:rsidRPr="00C30304" w:rsidRDefault="0046211F" w:rsidP="0046211F">
      <w:r w:rsidRPr="00C30304">
        <w:t>and signals from</w:t>
      </w:r>
    </w:p>
    <w:p w:rsidR="0046211F" w:rsidRPr="00C30304" w:rsidRDefault="0046211F" w:rsidP="0046211F">
      <w:r w:rsidRPr="00C30304">
        <w:t>intelligence authorities</w:t>
      </w:r>
    </w:p>
    <w:p w:rsidR="0046211F" w:rsidRPr="00C30304" w:rsidRDefault="0046211F" w:rsidP="0046211F"/>
    <w:p w:rsidR="0046211F" w:rsidRPr="00C30304" w:rsidRDefault="0046211F" w:rsidP="0046211F"/>
    <w:p w:rsidR="0046211F" w:rsidRPr="00C30304" w:rsidRDefault="0046211F" w:rsidP="0046211F">
      <w:r w:rsidRPr="00C30304">
        <w:t>1004</w:t>
      </w:r>
    </w:p>
    <w:p w:rsidR="0046211F" w:rsidRPr="00C30304" w:rsidRDefault="0046211F" w:rsidP="0046211F">
      <w:r w:rsidRPr="00C30304">
        <w:lastRenderedPageBreak/>
        <w:t>00:54:15,620 --&gt; 00:54:17,786</w:t>
      </w:r>
    </w:p>
    <w:p w:rsidR="0046211F" w:rsidRPr="00C30304" w:rsidRDefault="0046211F" w:rsidP="0046211F">
      <w:r w:rsidRPr="00C30304">
        <w:t>and confirmed</w:t>
      </w:r>
    </w:p>
    <w:p w:rsidR="0046211F" w:rsidRPr="00C30304" w:rsidRDefault="0046211F" w:rsidP="0046211F">
      <w:r w:rsidRPr="00C30304">
        <w:t>it was a cyber adversary.</w:t>
      </w:r>
    </w:p>
    <w:p w:rsidR="0046211F" w:rsidRPr="00C30304" w:rsidRDefault="0046211F" w:rsidP="0046211F"/>
    <w:p w:rsidR="0046211F" w:rsidRPr="00C30304" w:rsidRDefault="0046211F" w:rsidP="0046211F">
      <w:r w:rsidRPr="00C30304">
        <w:t>我们通过信息保障部门和情报部门收集掌握的数据来看已经确认和证实这次恶意行动是由网络攻击引起的。</w:t>
      </w:r>
    </w:p>
    <w:p w:rsidR="0046211F" w:rsidRPr="00C30304" w:rsidRDefault="0046211F" w:rsidP="0046211F"/>
    <w:p w:rsidR="0046211F" w:rsidRPr="00C30304" w:rsidRDefault="0046211F" w:rsidP="0046211F">
      <w:r w:rsidRPr="00C30304">
        <w:t>1005</w:t>
      </w:r>
    </w:p>
    <w:p w:rsidR="0046211F" w:rsidRPr="00C30304" w:rsidRDefault="0046211F" w:rsidP="0046211F">
      <w:r w:rsidRPr="00C30304">
        <w:t>00:54:17,788 --&gt; 00:54:20,456</w:t>
      </w:r>
    </w:p>
    <w:p w:rsidR="0046211F" w:rsidRPr="00C30304" w:rsidRDefault="0046211F" w:rsidP="0046211F">
      <w:r w:rsidRPr="00C30304">
        <w:t>We provided data to our</w:t>
      </w:r>
    </w:p>
    <w:p w:rsidR="0046211F" w:rsidRPr="00C30304" w:rsidRDefault="0046211F" w:rsidP="0046211F">
      <w:r w:rsidRPr="00C30304">
        <w:t>cyber partners within the dod...</w:t>
      </w:r>
    </w:p>
    <w:p w:rsidR="0046211F" w:rsidRPr="00C30304" w:rsidRDefault="0046211F" w:rsidP="0046211F">
      <w:r w:rsidRPr="00C30304">
        <w:t>我们已经把数据提供给了国防部的网络合作伙伴</w:t>
      </w:r>
      <w:r w:rsidRPr="00C30304">
        <w:t>...</w:t>
      </w:r>
    </w:p>
    <w:p w:rsidR="0046211F" w:rsidRPr="00C30304" w:rsidRDefault="0046211F" w:rsidP="0046211F"/>
    <w:p w:rsidR="0046211F" w:rsidRPr="00C30304" w:rsidRDefault="0046211F" w:rsidP="0046211F">
      <w:r w:rsidRPr="00C30304">
        <w:t>1006</w:t>
      </w:r>
    </w:p>
    <w:p w:rsidR="0046211F" w:rsidRPr="00C30304" w:rsidRDefault="0046211F" w:rsidP="0046211F">
      <w:r w:rsidRPr="00C30304">
        <w:t>00:54:20,458 --&gt; 00:54:22,725</w:t>
      </w:r>
    </w:p>
    <w:p w:rsidR="0046211F" w:rsidRPr="00C30304" w:rsidRDefault="0046211F" w:rsidP="0046211F">
      <w:r w:rsidRPr="00C30304">
        <w:t>You think of NSA</w:t>
      </w:r>
    </w:p>
    <w:p w:rsidR="0046211F" w:rsidRPr="00C30304" w:rsidRDefault="0046211F" w:rsidP="0046211F">
      <w:r w:rsidRPr="00C30304">
        <w:t>as an institution</w:t>
      </w:r>
    </w:p>
    <w:p w:rsidR="0046211F" w:rsidRPr="00C30304" w:rsidRDefault="0046211F" w:rsidP="0046211F"/>
    <w:p w:rsidR="0046211F" w:rsidRPr="00C30304" w:rsidRDefault="0046211F" w:rsidP="0046211F">
      <w:r w:rsidRPr="00C30304">
        <w:t>1007</w:t>
      </w:r>
    </w:p>
    <w:p w:rsidR="0046211F" w:rsidRPr="00C30304" w:rsidRDefault="0046211F" w:rsidP="0046211F">
      <w:r w:rsidRPr="00C30304">
        <w:t>00:54:22,727 --&gt; 00:54:25,594</w:t>
      </w:r>
    </w:p>
    <w:p w:rsidR="0046211F" w:rsidRPr="00C30304" w:rsidRDefault="0046211F" w:rsidP="0046211F">
      <w:r w:rsidRPr="00C30304">
        <w:t>that essentially uses</w:t>
      </w:r>
    </w:p>
    <w:p w:rsidR="0046211F" w:rsidRPr="00C30304" w:rsidRDefault="0046211F" w:rsidP="0046211F">
      <w:r w:rsidRPr="00C30304">
        <w:t>its abilities in cyberspace</w:t>
      </w:r>
    </w:p>
    <w:p w:rsidR="0046211F" w:rsidRPr="00C30304" w:rsidRDefault="0046211F" w:rsidP="0046211F">
      <w:r w:rsidRPr="00C30304">
        <w:t>会运用其网络空间的能力去</w:t>
      </w:r>
    </w:p>
    <w:p w:rsidR="0046211F" w:rsidRPr="00C30304" w:rsidRDefault="0046211F" w:rsidP="0046211F"/>
    <w:p w:rsidR="0046211F" w:rsidRPr="00C30304" w:rsidRDefault="0046211F" w:rsidP="0046211F">
      <w:r w:rsidRPr="00C30304">
        <w:t>1008</w:t>
      </w:r>
    </w:p>
    <w:p w:rsidR="0046211F" w:rsidRPr="00C30304" w:rsidRDefault="0046211F" w:rsidP="0046211F">
      <w:r w:rsidRPr="00C30304">
        <w:t>00:54:25,962 --&gt; 00:54:28,364</w:t>
      </w:r>
    </w:p>
    <w:p w:rsidR="0046211F" w:rsidRPr="00C30304" w:rsidRDefault="0046211F" w:rsidP="0046211F">
      <w:r w:rsidRPr="00C30304">
        <w:t>to help defend communications</w:t>
      </w:r>
    </w:p>
    <w:p w:rsidR="0046211F" w:rsidRPr="00C30304" w:rsidRDefault="0046211F" w:rsidP="0046211F">
      <w:r w:rsidRPr="00C30304">
        <w:t>in that space.</w:t>
      </w:r>
    </w:p>
    <w:p w:rsidR="0046211F" w:rsidRPr="00C30304" w:rsidRDefault="0046211F" w:rsidP="0046211F">
      <w:r w:rsidRPr="00C30304">
        <w:t>你认为美国国家安全局作为一个机构</w:t>
      </w:r>
      <w:r w:rsidRPr="00C30304">
        <w:rPr>
          <w:rFonts w:hint="eastAsia"/>
        </w:rPr>
        <w:t>应该</w:t>
      </w:r>
      <w:r w:rsidRPr="00C30304">
        <w:t>保卫该空间的的通信。</w:t>
      </w:r>
    </w:p>
    <w:p w:rsidR="0046211F" w:rsidRPr="00C30304" w:rsidRDefault="0046211F" w:rsidP="0046211F"/>
    <w:p w:rsidR="0046211F" w:rsidRPr="00C30304" w:rsidRDefault="0046211F" w:rsidP="0046211F">
      <w:r w:rsidRPr="00C30304">
        <w:t>1009</w:t>
      </w:r>
    </w:p>
    <w:p w:rsidR="0046211F" w:rsidRPr="00C30304" w:rsidRDefault="0046211F" w:rsidP="0046211F">
      <w:r w:rsidRPr="00C30304">
        <w:t>00:54:28,698 --&gt; 00:54:30,633</w:t>
      </w:r>
    </w:p>
    <w:p w:rsidR="0046211F" w:rsidRPr="00C30304" w:rsidRDefault="0046211F" w:rsidP="0046211F">
      <w:r w:rsidRPr="00C30304">
        <w:t>&lt;i&gt; Cyber command extends&lt;/i&gt;</w:t>
      </w:r>
    </w:p>
    <w:p w:rsidR="0046211F" w:rsidRPr="00C30304" w:rsidRDefault="0046211F" w:rsidP="0046211F">
      <w:r w:rsidRPr="00C30304">
        <w:t>&lt;i&gt; that capability&lt;/i&gt;</w:t>
      </w:r>
    </w:p>
    <w:p w:rsidR="0046211F" w:rsidRPr="00C30304" w:rsidRDefault="0046211F" w:rsidP="0046211F"/>
    <w:p w:rsidR="0046211F" w:rsidRPr="00C30304" w:rsidRDefault="0046211F" w:rsidP="0046211F">
      <w:r w:rsidRPr="00C30304">
        <w:t>1010</w:t>
      </w:r>
    </w:p>
    <w:p w:rsidR="0046211F" w:rsidRPr="00C30304" w:rsidRDefault="0046211F" w:rsidP="0046211F">
      <w:r w:rsidRPr="00C30304">
        <w:t>00:54:30,635 --&gt; 00:54:34,003</w:t>
      </w:r>
    </w:p>
    <w:p w:rsidR="0046211F" w:rsidRPr="00C30304" w:rsidRDefault="0046211F" w:rsidP="0046211F">
      <w:r w:rsidRPr="00C30304">
        <w:t>&lt;i&gt; by saying that they will then&lt;/i&gt;</w:t>
      </w:r>
    </w:p>
    <w:p w:rsidR="0046211F" w:rsidRPr="00C30304" w:rsidRDefault="0046211F" w:rsidP="0046211F">
      <w:r w:rsidRPr="00C30304">
        <w:t>&lt;i&gt; take responsibility to attack.&lt;/i&gt;</w:t>
      </w:r>
    </w:p>
    <w:p w:rsidR="0046211F" w:rsidRPr="00C30304" w:rsidRDefault="0046211F" w:rsidP="0046211F">
      <w:r w:rsidRPr="00C30304">
        <w:t>美国网络司令部对外宣称他们对此次攻击负有责任。</w:t>
      </w:r>
    </w:p>
    <w:p w:rsidR="0046211F" w:rsidRPr="00C30304" w:rsidRDefault="0046211F" w:rsidP="0046211F"/>
    <w:p w:rsidR="0046211F" w:rsidRPr="00C30304" w:rsidRDefault="0046211F" w:rsidP="0046211F">
      <w:r w:rsidRPr="00C30304">
        <w:t>1011</w:t>
      </w:r>
    </w:p>
    <w:p w:rsidR="0046211F" w:rsidRPr="00C30304" w:rsidRDefault="0046211F" w:rsidP="0046211F">
      <w:r w:rsidRPr="00C30304">
        <w:t>00:54:35,472 --&gt; 00:54:38,474</w:t>
      </w:r>
    </w:p>
    <w:p w:rsidR="0046211F" w:rsidRPr="00C30304" w:rsidRDefault="0046211F" w:rsidP="0046211F">
      <w:r w:rsidRPr="00C30304">
        <w:t>Hayden:&lt;i&gt; NSA has no&lt;/i&gt;</w:t>
      </w:r>
    </w:p>
    <w:p w:rsidR="0046211F" w:rsidRPr="00C30304" w:rsidRDefault="0046211F" w:rsidP="0046211F">
      <w:r w:rsidRPr="00C30304">
        <w:lastRenderedPageBreak/>
        <w:t>&lt;i&gt; legal authority to attack.&lt;/i&gt;</w:t>
      </w:r>
    </w:p>
    <w:p w:rsidR="0046211F" w:rsidRPr="00C30304" w:rsidRDefault="0046211F" w:rsidP="0046211F">
      <w:r w:rsidRPr="00C30304">
        <w:t>海登：美国国家安全局无权发动攻击。</w:t>
      </w:r>
    </w:p>
    <w:p w:rsidR="0046211F" w:rsidRPr="00C30304" w:rsidRDefault="0046211F" w:rsidP="0046211F"/>
    <w:p w:rsidR="0046211F" w:rsidRPr="00C30304" w:rsidRDefault="0046211F" w:rsidP="0046211F">
      <w:r w:rsidRPr="00C30304">
        <w:t>1012</w:t>
      </w:r>
    </w:p>
    <w:p w:rsidR="0046211F" w:rsidRPr="00C30304" w:rsidRDefault="0046211F" w:rsidP="0046211F">
      <w:r w:rsidRPr="00C30304">
        <w:t>00:54:38,476 --&gt; 00:54:40,709</w:t>
      </w:r>
    </w:p>
    <w:p w:rsidR="0046211F" w:rsidRPr="00C30304" w:rsidRDefault="0046211F" w:rsidP="0046211F">
      <w:r w:rsidRPr="00C30304">
        <w:t>&lt;i&gt; It's never had it,&lt;/i&gt;</w:t>
      </w:r>
    </w:p>
    <w:p w:rsidR="0046211F" w:rsidRPr="00C30304" w:rsidRDefault="0046211F" w:rsidP="0046211F">
      <w:r w:rsidRPr="00C30304">
        <w:t>&lt;i&gt; I doubt that it ever will.&lt;/i&gt;</w:t>
      </w:r>
    </w:p>
    <w:p w:rsidR="0046211F" w:rsidRPr="00C30304" w:rsidRDefault="0046211F" w:rsidP="0046211F">
      <w:r w:rsidRPr="00C30304">
        <w:t>美国国家安全局也从来没有进行过攻击，我一直对此表示怀疑。</w:t>
      </w:r>
    </w:p>
    <w:p w:rsidR="0046211F" w:rsidRPr="00C30304" w:rsidRDefault="0046211F" w:rsidP="0046211F"/>
    <w:p w:rsidR="0046211F" w:rsidRPr="00C30304" w:rsidRDefault="0046211F" w:rsidP="0046211F">
      <w:r w:rsidRPr="00C30304">
        <w:t>1013</w:t>
      </w:r>
    </w:p>
    <w:p w:rsidR="0046211F" w:rsidRPr="00C30304" w:rsidRDefault="0046211F" w:rsidP="0046211F">
      <w:r w:rsidRPr="00C30304">
        <w:t>00:54:41,211 --&gt; 00:54:43,279</w:t>
      </w:r>
    </w:p>
    <w:p w:rsidR="0046211F" w:rsidRPr="00C30304" w:rsidRDefault="0046211F" w:rsidP="0046211F">
      <w:r w:rsidRPr="00C30304">
        <w:t>It might explain why</w:t>
      </w:r>
    </w:p>
    <w:p w:rsidR="0046211F" w:rsidRPr="00C30304" w:rsidRDefault="0046211F" w:rsidP="0046211F">
      <w:r w:rsidRPr="00C30304">
        <w:t>U.S. cyber command</w:t>
      </w:r>
    </w:p>
    <w:p w:rsidR="0046211F" w:rsidRPr="00C30304" w:rsidRDefault="0046211F" w:rsidP="0046211F"/>
    <w:p w:rsidR="0046211F" w:rsidRPr="00C30304" w:rsidRDefault="0046211F" w:rsidP="0046211F"/>
    <w:p w:rsidR="0046211F" w:rsidRPr="00C30304" w:rsidRDefault="0046211F" w:rsidP="0046211F">
      <w:r w:rsidRPr="00C30304">
        <w:t>1014</w:t>
      </w:r>
    </w:p>
    <w:p w:rsidR="0046211F" w:rsidRPr="00C30304" w:rsidRDefault="0046211F" w:rsidP="0046211F">
      <w:r w:rsidRPr="00C30304">
        <w:t>00:54:43,281 --&gt; 00:54:44,980</w:t>
      </w:r>
    </w:p>
    <w:p w:rsidR="0046211F" w:rsidRPr="00C30304" w:rsidRDefault="0046211F" w:rsidP="0046211F">
      <w:r w:rsidRPr="00C30304">
        <w:t>is sitting out at</w:t>
      </w:r>
    </w:p>
    <w:p w:rsidR="0046211F" w:rsidRPr="00C30304" w:rsidRDefault="0046211F" w:rsidP="0046211F">
      <w:r w:rsidRPr="00C30304">
        <w:t>fort Meade on top of</w:t>
      </w:r>
    </w:p>
    <w:p w:rsidR="0046211F" w:rsidRPr="00C30304" w:rsidRDefault="0046211F" w:rsidP="0046211F"/>
    <w:p w:rsidR="0046211F" w:rsidRPr="00C30304" w:rsidRDefault="0046211F" w:rsidP="0046211F">
      <w:r w:rsidRPr="00C30304">
        <w:t>1015</w:t>
      </w:r>
    </w:p>
    <w:p w:rsidR="0046211F" w:rsidRPr="00C30304" w:rsidRDefault="0046211F" w:rsidP="0046211F">
      <w:r w:rsidRPr="00C30304">
        <w:t>00:54:44,982 --&gt; 00:54:46,715</w:t>
      </w:r>
    </w:p>
    <w:p w:rsidR="0046211F" w:rsidRPr="00C30304" w:rsidRDefault="0046211F" w:rsidP="0046211F">
      <w:r w:rsidRPr="00C30304">
        <w:t>the national security agency,</w:t>
      </w:r>
    </w:p>
    <w:p w:rsidR="0046211F" w:rsidRPr="00C30304" w:rsidRDefault="0046211F" w:rsidP="0046211F">
      <w:r w:rsidRPr="00C30304">
        <w:t>这或许可以说明为什么美国网络司令部会设在米德堡的国家安全局机构之上。</w:t>
      </w:r>
    </w:p>
    <w:p w:rsidR="0046211F" w:rsidRPr="00C30304" w:rsidRDefault="0046211F" w:rsidP="0046211F"/>
    <w:p w:rsidR="0046211F" w:rsidRPr="00C30304" w:rsidRDefault="0046211F" w:rsidP="0046211F">
      <w:r w:rsidRPr="00C30304">
        <w:t>1016</w:t>
      </w:r>
    </w:p>
    <w:p w:rsidR="0046211F" w:rsidRPr="00C30304" w:rsidRDefault="0046211F" w:rsidP="0046211F">
      <w:r w:rsidRPr="00C30304">
        <w:t>00:54:46,717 --&gt; 00:54:49,485</w:t>
      </w:r>
    </w:p>
    <w:p w:rsidR="0046211F" w:rsidRPr="00C30304" w:rsidRDefault="0046211F" w:rsidP="0046211F">
      <w:r w:rsidRPr="00C30304">
        <w:t>because NSA has the abilities</w:t>
      </w:r>
    </w:p>
    <w:p w:rsidR="0046211F" w:rsidRPr="00C30304" w:rsidRDefault="0046211F" w:rsidP="0046211F">
      <w:r w:rsidRPr="00C30304">
        <w:t>to do these things.</w:t>
      </w:r>
    </w:p>
    <w:p w:rsidR="0046211F" w:rsidRPr="00C30304" w:rsidRDefault="0046211F" w:rsidP="0046211F">
      <w:r w:rsidRPr="00C30304">
        <w:t>因为国家安全局有能力做这些事情。</w:t>
      </w:r>
    </w:p>
    <w:p w:rsidR="0046211F" w:rsidRPr="00C30304" w:rsidRDefault="0046211F" w:rsidP="0046211F"/>
    <w:p w:rsidR="0046211F" w:rsidRPr="00C30304" w:rsidRDefault="0046211F" w:rsidP="0046211F">
      <w:r w:rsidRPr="00C30304">
        <w:t>1017</w:t>
      </w:r>
    </w:p>
    <w:p w:rsidR="0046211F" w:rsidRPr="00C30304" w:rsidRDefault="0046211F" w:rsidP="0046211F">
      <w:r w:rsidRPr="00C30304">
        <w:t>00:54:49,786 --&gt; 00:54:52,588</w:t>
      </w:r>
    </w:p>
    <w:p w:rsidR="0046211F" w:rsidRPr="00C30304" w:rsidRDefault="0046211F" w:rsidP="0046211F">
      <w:r w:rsidRPr="00C30304">
        <w:t>Cyber command has the authority</w:t>
      </w:r>
    </w:p>
    <w:p w:rsidR="0046211F" w:rsidRPr="00C30304" w:rsidRDefault="0046211F" w:rsidP="0046211F">
      <w:r w:rsidRPr="00C30304">
        <w:t>to do these things.</w:t>
      </w:r>
    </w:p>
    <w:p w:rsidR="0046211F" w:rsidRPr="00C30304" w:rsidRDefault="0046211F" w:rsidP="0046211F">
      <w:r w:rsidRPr="00C30304">
        <w:t>而网络司令部有做这些事情的权利。</w:t>
      </w:r>
    </w:p>
    <w:p w:rsidR="0046211F" w:rsidRPr="00C30304" w:rsidRDefault="0046211F" w:rsidP="0046211F"/>
    <w:p w:rsidR="0046211F" w:rsidRPr="00C30304" w:rsidRDefault="0046211F" w:rsidP="0046211F">
      <w:r w:rsidRPr="00C30304">
        <w:t>1018</w:t>
      </w:r>
    </w:p>
    <w:p w:rsidR="0046211F" w:rsidRPr="00C30304" w:rsidRDefault="0046211F" w:rsidP="0046211F">
      <w:r w:rsidRPr="00C30304">
        <w:t>00:54:52,590 --&gt; 00:54:55,824</w:t>
      </w:r>
    </w:p>
    <w:p w:rsidR="0046211F" w:rsidRPr="00C30304" w:rsidRDefault="0046211F" w:rsidP="0046211F">
      <w:r w:rsidRPr="00C30304">
        <w:t>And "these things" here</w:t>
      </w:r>
    </w:p>
    <w:p w:rsidR="0046211F" w:rsidRPr="00C30304" w:rsidRDefault="0046211F" w:rsidP="0046211F">
      <w:r w:rsidRPr="00C30304">
        <w:t>refer to the cyber-attack.</w:t>
      </w:r>
    </w:p>
    <w:p w:rsidR="0046211F" w:rsidRPr="00C30304" w:rsidRDefault="0046211F" w:rsidP="0046211F">
      <w:r w:rsidRPr="00C30304">
        <w:t>这些事情指的就是网络攻击。</w:t>
      </w:r>
    </w:p>
    <w:p w:rsidR="0046211F" w:rsidRPr="00C30304" w:rsidRDefault="0046211F" w:rsidP="0046211F"/>
    <w:p w:rsidR="0046211F" w:rsidRPr="00C30304" w:rsidRDefault="0046211F" w:rsidP="0046211F">
      <w:r w:rsidRPr="00C30304">
        <w:t>1019</w:t>
      </w:r>
    </w:p>
    <w:p w:rsidR="0046211F" w:rsidRPr="00C30304" w:rsidRDefault="0046211F" w:rsidP="0046211F">
      <w:r w:rsidRPr="00C30304">
        <w:lastRenderedPageBreak/>
        <w:t>00:54:55,826 --&gt; 00:54:57,860</w:t>
      </w:r>
    </w:p>
    <w:p w:rsidR="0046211F" w:rsidRPr="00C30304" w:rsidRDefault="0046211F" w:rsidP="0046211F">
      <w:r w:rsidRPr="00C30304">
        <w:t>This is a huge change</w:t>
      </w:r>
    </w:p>
    <w:p w:rsidR="0046211F" w:rsidRPr="00C30304" w:rsidRDefault="0046211F" w:rsidP="0046211F"/>
    <w:p w:rsidR="0046211F" w:rsidRPr="00C30304" w:rsidRDefault="0046211F" w:rsidP="0046211F">
      <w:r w:rsidRPr="00C30304">
        <w:t>1020</w:t>
      </w:r>
    </w:p>
    <w:p w:rsidR="0046211F" w:rsidRPr="00C30304" w:rsidRDefault="0046211F" w:rsidP="0046211F">
      <w:r w:rsidRPr="00C30304">
        <w:t>00:54:58,495 --&gt; 00:55:02,164</w:t>
      </w:r>
    </w:p>
    <w:p w:rsidR="0046211F" w:rsidRPr="00C30304" w:rsidRDefault="0046211F" w:rsidP="0046211F">
      <w:r w:rsidRPr="00C30304">
        <w:t>for the nature of</w:t>
      </w:r>
    </w:p>
    <w:p w:rsidR="0046211F" w:rsidRPr="00C30304" w:rsidRDefault="0046211F" w:rsidP="0046211F">
      <w:r w:rsidRPr="00C30304">
        <w:t>the intelligence agencies.</w:t>
      </w:r>
    </w:p>
    <w:p w:rsidR="0046211F" w:rsidRPr="00C30304" w:rsidRDefault="0046211F" w:rsidP="0046211F">
      <w:r w:rsidRPr="00C30304">
        <w:t>就情报机构的性质而言这是一个巨大的变化。</w:t>
      </w:r>
    </w:p>
    <w:p w:rsidR="0046211F" w:rsidRPr="00C30304" w:rsidRDefault="0046211F" w:rsidP="0046211F"/>
    <w:p w:rsidR="0046211F" w:rsidRPr="00C30304" w:rsidRDefault="0046211F" w:rsidP="0046211F">
      <w:r w:rsidRPr="00C30304">
        <w:t>1021</w:t>
      </w:r>
    </w:p>
    <w:p w:rsidR="0046211F" w:rsidRPr="00C30304" w:rsidRDefault="0046211F" w:rsidP="0046211F">
      <w:r w:rsidRPr="00C30304">
        <w:t>00:55:02,599 --&gt; 00:55:05,401</w:t>
      </w:r>
    </w:p>
    <w:p w:rsidR="0046211F" w:rsidRPr="00C30304" w:rsidRDefault="0046211F" w:rsidP="0046211F">
      <w:r w:rsidRPr="00C30304">
        <w:t>&lt;i&gt; The NSA was supposed&lt;/i&gt;</w:t>
      </w:r>
    </w:p>
    <w:p w:rsidR="0046211F" w:rsidRPr="00C30304" w:rsidRDefault="0046211F" w:rsidP="0046211F">
      <w:r w:rsidRPr="00C30304">
        <w:t>&lt;i&gt; to be a code-making&lt;/i&gt;</w:t>
      </w:r>
    </w:p>
    <w:p w:rsidR="0046211F" w:rsidRPr="00C30304" w:rsidRDefault="0046211F" w:rsidP="0046211F"/>
    <w:p w:rsidR="0046211F" w:rsidRPr="00C30304" w:rsidRDefault="0046211F" w:rsidP="0046211F"/>
    <w:p w:rsidR="0046211F" w:rsidRPr="00C30304" w:rsidRDefault="0046211F" w:rsidP="0046211F">
      <w:r w:rsidRPr="00C30304">
        <w:t>1022</w:t>
      </w:r>
    </w:p>
    <w:p w:rsidR="0046211F" w:rsidRPr="00C30304" w:rsidRDefault="0046211F" w:rsidP="0046211F">
      <w:r w:rsidRPr="00C30304">
        <w:t>00:55:05,403 --&gt; 00:55:07,770</w:t>
      </w:r>
    </w:p>
    <w:p w:rsidR="0046211F" w:rsidRPr="00C30304" w:rsidRDefault="0046211F" w:rsidP="0046211F">
      <w:r w:rsidRPr="00C30304">
        <w:t>&lt;i&gt; and code-breaking operation&lt;/i&gt;</w:t>
      </w:r>
    </w:p>
    <w:p w:rsidR="0046211F" w:rsidRPr="00C30304" w:rsidRDefault="0046211F" w:rsidP="0046211F"/>
    <w:p w:rsidR="0046211F" w:rsidRPr="00C30304" w:rsidRDefault="0046211F" w:rsidP="0046211F">
      <w:r w:rsidRPr="00C30304">
        <w:t>1023</w:t>
      </w:r>
    </w:p>
    <w:p w:rsidR="0046211F" w:rsidRPr="00C30304" w:rsidRDefault="0046211F" w:rsidP="0046211F">
      <w:r w:rsidRPr="00C30304">
        <w:t>00:55:07,772 --&gt; 00:55:11,940</w:t>
      </w:r>
    </w:p>
    <w:p w:rsidR="0046211F" w:rsidRPr="00C30304" w:rsidRDefault="0046211F" w:rsidP="0046211F">
      <w:r w:rsidRPr="00C30304">
        <w:t>&lt;i&gt; to monitor the communications&lt;/i&gt;</w:t>
      </w:r>
    </w:p>
    <w:p w:rsidR="0046211F" w:rsidRPr="00C30304" w:rsidRDefault="0046211F" w:rsidP="0046211F">
      <w:r w:rsidRPr="00C30304">
        <w:t>&lt;i&gt; of foreign powers&lt;/i&gt;</w:t>
      </w:r>
    </w:p>
    <w:p w:rsidR="0046211F" w:rsidRPr="00C30304" w:rsidRDefault="0046211F" w:rsidP="0046211F"/>
    <w:p w:rsidR="0046211F" w:rsidRPr="00C30304" w:rsidRDefault="0046211F" w:rsidP="0046211F">
      <w:r w:rsidRPr="00C30304">
        <w:t>1024</w:t>
      </w:r>
    </w:p>
    <w:p w:rsidR="0046211F" w:rsidRPr="00C30304" w:rsidRDefault="0046211F" w:rsidP="0046211F">
      <w:r w:rsidRPr="00C30304">
        <w:t>00:55:11,942 --&gt; 00:55:13,342</w:t>
      </w:r>
    </w:p>
    <w:p w:rsidR="0046211F" w:rsidRPr="00C30304" w:rsidRDefault="0046211F" w:rsidP="0046211F">
      <w:r w:rsidRPr="00C30304">
        <w:t>&lt;i&gt; and American adversaries&lt;/i&gt;</w:t>
      </w:r>
    </w:p>
    <w:p w:rsidR="0046211F" w:rsidRPr="00C30304" w:rsidRDefault="0046211F" w:rsidP="0046211F"/>
    <w:p w:rsidR="0046211F" w:rsidRPr="00C30304" w:rsidRDefault="0046211F" w:rsidP="0046211F">
      <w:r w:rsidRPr="00C30304">
        <w:t>1025</w:t>
      </w:r>
    </w:p>
    <w:p w:rsidR="0046211F" w:rsidRPr="00C30304" w:rsidRDefault="0046211F" w:rsidP="0046211F">
      <w:r w:rsidRPr="00C30304">
        <w:t>00:55:13,344 --&gt; 00:55:15,678</w:t>
      </w:r>
    </w:p>
    <w:p w:rsidR="0046211F" w:rsidRPr="00C30304" w:rsidRDefault="0046211F" w:rsidP="0046211F">
      <w:r w:rsidRPr="00C30304">
        <w:t>&lt;i&gt; in the defense&lt;/i&gt;</w:t>
      </w:r>
    </w:p>
    <w:p w:rsidR="0046211F" w:rsidRPr="00C30304" w:rsidRDefault="0046211F" w:rsidP="0046211F">
      <w:r w:rsidRPr="00C30304">
        <w:t>&lt;i&gt; of the United States.&lt;/i&gt;</w:t>
      </w:r>
    </w:p>
    <w:p w:rsidR="0046211F" w:rsidRPr="00C30304" w:rsidRDefault="0046211F" w:rsidP="0046211F">
      <w:r w:rsidRPr="00C30304">
        <w:t>美国国家安全局被指定可以利用新生成的代码和密码破解手法去监控国外势力和针对美国进行防御的反美势力的通信。</w:t>
      </w:r>
    </w:p>
    <w:p w:rsidR="0046211F" w:rsidRPr="00C30304" w:rsidRDefault="0046211F" w:rsidP="0046211F"/>
    <w:p w:rsidR="0046211F" w:rsidRPr="00C30304" w:rsidRDefault="0046211F" w:rsidP="0046211F">
      <w:r w:rsidRPr="00C30304">
        <w:t>1026</w:t>
      </w:r>
    </w:p>
    <w:p w:rsidR="0046211F" w:rsidRPr="00C30304" w:rsidRDefault="0046211F" w:rsidP="0046211F">
      <w:r w:rsidRPr="00C30304">
        <w:t>00:55:16,179 --&gt; 00:55:19,682</w:t>
      </w:r>
    </w:p>
    <w:p w:rsidR="0046211F" w:rsidRPr="00C30304" w:rsidRDefault="0046211F" w:rsidP="0046211F">
      <w:r w:rsidRPr="00C30304">
        <w:t>&lt;i&gt; But creating a cyber command&lt;/i&gt;</w:t>
      </w:r>
    </w:p>
    <w:p w:rsidR="0046211F" w:rsidRPr="00C30304" w:rsidRDefault="0046211F" w:rsidP="0046211F">
      <w:r w:rsidRPr="00C30304">
        <w:t>&lt;i&gt; meant using&lt;/i&gt;</w:t>
      </w:r>
    </w:p>
    <w:p w:rsidR="0046211F" w:rsidRPr="00C30304" w:rsidRDefault="0046211F" w:rsidP="0046211F"/>
    <w:p w:rsidR="0046211F" w:rsidRPr="00C30304" w:rsidRDefault="0046211F" w:rsidP="0046211F">
      <w:r w:rsidRPr="00C30304">
        <w:t>1027</w:t>
      </w:r>
    </w:p>
    <w:p w:rsidR="0046211F" w:rsidRPr="00C30304" w:rsidRDefault="0046211F" w:rsidP="0046211F">
      <w:r w:rsidRPr="00C30304">
        <w:t>00:55:19,684 --&gt; 00:55:22,718</w:t>
      </w:r>
    </w:p>
    <w:p w:rsidR="0046211F" w:rsidRPr="00C30304" w:rsidRDefault="0046211F" w:rsidP="0046211F">
      <w:r w:rsidRPr="00C30304">
        <w:t>&lt;i&gt; the same technology&lt;/i&gt;</w:t>
      </w:r>
    </w:p>
    <w:p w:rsidR="0046211F" w:rsidRPr="00C30304" w:rsidRDefault="0046211F" w:rsidP="0046211F">
      <w:r w:rsidRPr="00C30304">
        <w:t>&lt;i&gt; to do offense.&lt;/i&gt;</w:t>
      </w:r>
    </w:p>
    <w:p w:rsidR="0046211F" w:rsidRPr="00C30304" w:rsidRDefault="0046211F" w:rsidP="0046211F">
      <w:r w:rsidRPr="00C30304">
        <w:lastRenderedPageBreak/>
        <w:t>然而，建立一个网络司令部意味着使用相同的技术来进行攻击。</w:t>
      </w:r>
    </w:p>
    <w:p w:rsidR="0046211F" w:rsidRPr="00C30304" w:rsidRDefault="0046211F" w:rsidP="0046211F"/>
    <w:p w:rsidR="0046211F" w:rsidRPr="00C30304" w:rsidRDefault="0046211F" w:rsidP="0046211F">
      <w:r w:rsidRPr="00C30304">
        <w:t>1028</w:t>
      </w:r>
    </w:p>
    <w:p w:rsidR="0046211F" w:rsidRPr="00C30304" w:rsidRDefault="0046211F" w:rsidP="0046211F">
      <w:r w:rsidRPr="00C30304">
        <w:t>00:55:24,854 --&gt; 00:55:28,857</w:t>
      </w:r>
    </w:p>
    <w:p w:rsidR="0046211F" w:rsidRPr="00C30304" w:rsidRDefault="0046211F" w:rsidP="0046211F">
      <w:r w:rsidRPr="00C30304">
        <w:t>&lt;i&gt; Once you get inside an&lt;/i&gt;</w:t>
      </w:r>
    </w:p>
    <w:p w:rsidR="0046211F" w:rsidRPr="00C30304" w:rsidRDefault="0046211F" w:rsidP="0046211F">
      <w:r w:rsidRPr="00C30304">
        <w:t>&lt;i&gt; adversary's computer networks,&lt;/i&gt;</w:t>
      </w:r>
    </w:p>
    <w:p w:rsidR="0046211F" w:rsidRPr="00C30304" w:rsidRDefault="0046211F" w:rsidP="0046211F"/>
    <w:p w:rsidR="0046211F" w:rsidRPr="00C30304" w:rsidRDefault="0046211F" w:rsidP="0046211F">
      <w:r w:rsidRPr="00C30304">
        <w:t>1029</w:t>
      </w:r>
    </w:p>
    <w:p w:rsidR="0046211F" w:rsidRPr="00C30304" w:rsidRDefault="0046211F" w:rsidP="0046211F">
      <w:r w:rsidRPr="00C30304">
        <w:t>00:55:28,859 --&gt; 00:55:31,694</w:t>
      </w:r>
    </w:p>
    <w:p w:rsidR="0046211F" w:rsidRPr="00C30304" w:rsidRDefault="0046211F" w:rsidP="0046211F">
      <w:r w:rsidRPr="00C30304">
        <w:t>&lt;i&gt; you put an implant&lt;/i&gt;</w:t>
      </w:r>
    </w:p>
    <w:p w:rsidR="0046211F" w:rsidRPr="00C30304" w:rsidRDefault="0046211F" w:rsidP="0046211F">
      <w:r w:rsidRPr="00C30304">
        <w:t>&lt;i&gt; in that network.&lt;/i&gt;</w:t>
      </w:r>
    </w:p>
    <w:p w:rsidR="0046211F" w:rsidRPr="00C30304" w:rsidRDefault="0046211F" w:rsidP="0046211F"/>
    <w:p w:rsidR="0046211F" w:rsidRPr="00C30304" w:rsidRDefault="0046211F" w:rsidP="0046211F">
      <w:r w:rsidRPr="00C30304">
        <w:t>1030</w:t>
      </w:r>
    </w:p>
    <w:p w:rsidR="0046211F" w:rsidRPr="00C30304" w:rsidRDefault="0046211F" w:rsidP="0046211F">
      <w:r w:rsidRPr="00C30304">
        <w:t>00:55:31,928 --&gt; 00:55:34,530</w:t>
      </w:r>
    </w:p>
    <w:p w:rsidR="0046211F" w:rsidRPr="00C30304" w:rsidRDefault="0046211F" w:rsidP="0046211F">
      <w:r w:rsidRPr="00C30304">
        <w:t>&lt;i&gt; And we have tens of thousands&lt;/i&gt;</w:t>
      </w:r>
    </w:p>
    <w:p w:rsidR="0046211F" w:rsidRPr="00C30304" w:rsidRDefault="0046211F" w:rsidP="0046211F">
      <w:r w:rsidRPr="00C30304">
        <w:t>&lt;i&gt; of foreign computers&lt;/i&gt;</w:t>
      </w:r>
    </w:p>
    <w:p w:rsidR="0046211F" w:rsidRPr="00C30304" w:rsidRDefault="0046211F" w:rsidP="0046211F"/>
    <w:p w:rsidR="0046211F" w:rsidRPr="00C30304" w:rsidRDefault="0046211F" w:rsidP="0046211F">
      <w:r w:rsidRPr="00C30304">
        <w:t>1031</w:t>
      </w:r>
    </w:p>
    <w:p w:rsidR="0046211F" w:rsidRPr="00C30304" w:rsidRDefault="0046211F" w:rsidP="0046211F">
      <w:r w:rsidRPr="00C30304">
        <w:t>00:55:34,532 --&gt; 00:55:37,266</w:t>
      </w:r>
    </w:p>
    <w:p w:rsidR="0046211F" w:rsidRPr="00C30304" w:rsidRDefault="0046211F" w:rsidP="0046211F">
      <w:r w:rsidRPr="00C30304">
        <w:t>&lt;i&gt; and networks that the&lt;/i&gt;</w:t>
      </w:r>
    </w:p>
    <w:p w:rsidR="0046211F" w:rsidRPr="00C30304" w:rsidRDefault="0046211F" w:rsidP="0046211F">
      <w:r w:rsidRPr="00C30304">
        <w:t>&lt;i&gt; United States put implants in.&lt;/i&gt;</w:t>
      </w:r>
    </w:p>
    <w:p w:rsidR="0046211F" w:rsidRPr="00C30304" w:rsidRDefault="0046211F" w:rsidP="0046211F">
      <w:r w:rsidRPr="00C30304">
        <w:t>一旦你进入了敌人的计算机网络</w:t>
      </w:r>
      <w:r w:rsidRPr="00C30304">
        <w:rPr>
          <w:rFonts w:hint="eastAsia"/>
        </w:rPr>
        <w:t>，</w:t>
      </w:r>
      <w:r w:rsidRPr="00C30304">
        <w:t>你就可以在对方的网络中植入病毒</w:t>
      </w:r>
      <w:r w:rsidRPr="00C30304">
        <w:rPr>
          <w:rFonts w:hint="eastAsia"/>
        </w:rPr>
        <w:t>，</w:t>
      </w:r>
      <w:r w:rsidRPr="00C30304">
        <w:t>已经有成千上万的国外的计算机和网络被美国植入病毒。</w:t>
      </w:r>
    </w:p>
    <w:p w:rsidR="0046211F" w:rsidRPr="00C30304" w:rsidRDefault="0046211F" w:rsidP="0046211F"/>
    <w:p w:rsidR="0046211F" w:rsidRPr="00C30304" w:rsidRDefault="0046211F" w:rsidP="0046211F">
      <w:r w:rsidRPr="00C30304">
        <w:t>1032</w:t>
      </w:r>
    </w:p>
    <w:p w:rsidR="0046211F" w:rsidRPr="00C30304" w:rsidRDefault="0046211F" w:rsidP="0046211F">
      <w:r w:rsidRPr="00C30304">
        <w:t>00:55:38,034 --&gt; 00:55:41,036</w:t>
      </w:r>
    </w:p>
    <w:p w:rsidR="0046211F" w:rsidRPr="00C30304" w:rsidRDefault="0046211F" w:rsidP="0046211F">
      <w:r w:rsidRPr="00C30304">
        <w:t>&lt;i&gt; You can use it to monitor&lt;/i&gt;</w:t>
      </w:r>
    </w:p>
    <w:p w:rsidR="0046211F" w:rsidRPr="00C30304" w:rsidRDefault="0046211F" w:rsidP="0046211F">
      <w:r w:rsidRPr="00C30304">
        <w:t>&lt;i&gt; what's going across&lt;/i&gt;</w:t>
      </w:r>
    </w:p>
    <w:p w:rsidR="0046211F" w:rsidRPr="00C30304" w:rsidRDefault="0046211F" w:rsidP="0046211F"/>
    <w:p w:rsidR="0046211F" w:rsidRPr="00C30304" w:rsidRDefault="0046211F" w:rsidP="0046211F">
      <w:r w:rsidRPr="00C30304">
        <w:t>1033</w:t>
      </w:r>
    </w:p>
    <w:p w:rsidR="0046211F" w:rsidRPr="00C30304" w:rsidRDefault="0046211F" w:rsidP="0046211F">
      <w:r w:rsidRPr="00C30304">
        <w:t>00:55:41,038 --&gt; 00:55:43,038</w:t>
      </w:r>
    </w:p>
    <w:p w:rsidR="0046211F" w:rsidRPr="00C30304" w:rsidRDefault="0046211F" w:rsidP="0046211F">
      <w:r w:rsidRPr="00C30304">
        <w:t>&lt;i&gt;that network and you can use it&lt;/i&gt;</w:t>
      </w:r>
    </w:p>
    <w:p w:rsidR="0046211F" w:rsidRPr="00C30304" w:rsidRDefault="0046211F" w:rsidP="0046211F"/>
    <w:p w:rsidR="0046211F" w:rsidRPr="00C30304" w:rsidRDefault="0046211F" w:rsidP="0046211F">
      <w:r w:rsidRPr="00C30304">
        <w:t>1034</w:t>
      </w:r>
    </w:p>
    <w:p w:rsidR="0046211F" w:rsidRPr="00C30304" w:rsidRDefault="0046211F" w:rsidP="0046211F">
      <w:r w:rsidRPr="00C30304">
        <w:t>00:55:43,040 --&gt; 00:55:46,275</w:t>
      </w:r>
    </w:p>
    <w:p w:rsidR="0046211F" w:rsidRPr="00C30304" w:rsidRDefault="0046211F" w:rsidP="0046211F">
      <w:r w:rsidRPr="00C30304">
        <w:t>&lt;i&gt; to insert cyber weapons,&lt;/i&gt;</w:t>
      </w:r>
    </w:p>
    <w:p w:rsidR="0046211F" w:rsidRPr="00C30304" w:rsidRDefault="0046211F" w:rsidP="0046211F">
      <w:r w:rsidRPr="00C30304">
        <w:t>&lt;i&gt; malware.&lt;/i&gt;</w:t>
      </w:r>
    </w:p>
    <w:p w:rsidR="0046211F" w:rsidRPr="00C30304" w:rsidRDefault="0046211F" w:rsidP="0046211F">
      <w:r w:rsidRPr="00C30304">
        <w:t>你可以用病毒来监视网络中传输的信息，你也可以用它来插入网络武器，恶意软件。</w:t>
      </w:r>
    </w:p>
    <w:p w:rsidR="0046211F" w:rsidRPr="00C30304" w:rsidRDefault="0046211F" w:rsidP="0046211F"/>
    <w:p w:rsidR="0046211F" w:rsidRPr="00C30304" w:rsidRDefault="0046211F" w:rsidP="0046211F">
      <w:r w:rsidRPr="00C30304">
        <w:t>1035</w:t>
      </w:r>
    </w:p>
    <w:p w:rsidR="0046211F" w:rsidRPr="00C30304" w:rsidRDefault="0046211F" w:rsidP="0046211F">
      <w:r w:rsidRPr="00C30304">
        <w:t>00:55:47,377 --&gt; 00:55:50,579</w:t>
      </w:r>
    </w:p>
    <w:p w:rsidR="0046211F" w:rsidRPr="00C30304" w:rsidRDefault="0046211F" w:rsidP="0046211F">
      <w:r w:rsidRPr="00C30304">
        <w:t>If you can spy on a network,</w:t>
      </w:r>
    </w:p>
    <w:p w:rsidR="0046211F" w:rsidRPr="00C30304" w:rsidRDefault="0046211F" w:rsidP="0046211F">
      <w:r w:rsidRPr="00C30304">
        <w:t>you can manipulate it.</w:t>
      </w:r>
    </w:p>
    <w:p w:rsidR="0046211F" w:rsidRPr="00C30304" w:rsidRDefault="0046211F" w:rsidP="0046211F">
      <w:r w:rsidRPr="00C30304">
        <w:t>如果你可以窥视网络，你就可以操控它。</w:t>
      </w:r>
    </w:p>
    <w:p w:rsidR="0046211F" w:rsidRPr="00C30304" w:rsidRDefault="0046211F" w:rsidP="0046211F"/>
    <w:p w:rsidR="0046211F" w:rsidRPr="00C30304" w:rsidRDefault="0046211F" w:rsidP="0046211F">
      <w:r w:rsidRPr="00C30304">
        <w:t>1036</w:t>
      </w:r>
    </w:p>
    <w:p w:rsidR="0046211F" w:rsidRPr="00C30304" w:rsidRDefault="0046211F" w:rsidP="0046211F">
      <w:r w:rsidRPr="00C30304">
        <w:t>00:55:51,281 --&gt; 00:55:53,015</w:t>
      </w:r>
    </w:p>
    <w:p w:rsidR="0046211F" w:rsidRPr="00C30304" w:rsidRDefault="0046211F" w:rsidP="0046211F">
      <w:r w:rsidRPr="00C30304">
        <w:t>It's already included.</w:t>
      </w:r>
    </w:p>
    <w:p w:rsidR="0046211F" w:rsidRPr="00C30304" w:rsidRDefault="0046211F" w:rsidP="0046211F">
      <w:r w:rsidRPr="00C30304">
        <w:t>这个已经包含在内。</w:t>
      </w:r>
    </w:p>
    <w:p w:rsidR="0046211F" w:rsidRPr="00C30304" w:rsidRDefault="0046211F" w:rsidP="0046211F"/>
    <w:p w:rsidR="0046211F" w:rsidRPr="00C30304" w:rsidRDefault="0046211F" w:rsidP="0046211F">
      <w:r w:rsidRPr="00C30304">
        <w:t>1037</w:t>
      </w:r>
    </w:p>
    <w:p w:rsidR="0046211F" w:rsidRPr="00C30304" w:rsidRDefault="0046211F" w:rsidP="0046211F">
      <w:r w:rsidRPr="00C30304">
        <w:t>00:55:53,216 --&gt; 00:55:55,551</w:t>
      </w:r>
    </w:p>
    <w:p w:rsidR="0046211F" w:rsidRPr="00C30304" w:rsidRDefault="0046211F" w:rsidP="0046211F">
      <w:r w:rsidRPr="00C30304">
        <w:t>The only thing you need is an act of will.</w:t>
      </w:r>
    </w:p>
    <w:p w:rsidR="0046211F" w:rsidRPr="00C30304" w:rsidRDefault="0046211F" w:rsidP="0046211F">
      <w:r w:rsidRPr="00C30304">
        <w:t>你唯一需要的是要有这种意识。</w:t>
      </w:r>
    </w:p>
    <w:p w:rsidR="0046211F" w:rsidRPr="00C30304" w:rsidRDefault="0046211F" w:rsidP="0046211F"/>
    <w:p w:rsidR="0046211F" w:rsidRPr="00C30304" w:rsidRDefault="0046211F" w:rsidP="0046211F">
      <w:r w:rsidRPr="00C30304">
        <w:t>1038</w:t>
      </w:r>
    </w:p>
    <w:p w:rsidR="0046211F" w:rsidRPr="00C30304" w:rsidRDefault="0046211F" w:rsidP="0046211F">
      <w:r w:rsidRPr="00C30304">
        <w:t>00:55:59,557 --&gt; 00:56:01,357</w:t>
      </w:r>
    </w:p>
    <w:p w:rsidR="0046211F" w:rsidRPr="00C30304" w:rsidRDefault="0046211F" w:rsidP="0046211F">
      <w:r w:rsidRPr="00C30304">
        <w:t>NSA source:</w:t>
      </w:r>
    </w:p>
    <w:p w:rsidR="0046211F" w:rsidRPr="00C30304" w:rsidRDefault="0046211F" w:rsidP="0046211F">
      <w:r w:rsidRPr="00C30304">
        <w:t>&lt;i&gt; I played a role in Iraq.&lt;/i&gt;</w:t>
      </w:r>
    </w:p>
    <w:p w:rsidR="0046211F" w:rsidRPr="00C30304" w:rsidRDefault="0046211F" w:rsidP="0046211F">
      <w:r w:rsidRPr="00C30304">
        <w:t>国安局资料：</w:t>
      </w:r>
    </w:p>
    <w:p w:rsidR="0046211F" w:rsidRPr="00C30304" w:rsidRDefault="0046211F" w:rsidP="0046211F">
      <w:r w:rsidRPr="00C30304">
        <w:t>在伊拉克那里，我扮演了一个角色。</w:t>
      </w:r>
    </w:p>
    <w:p w:rsidR="0046211F" w:rsidRPr="00C30304" w:rsidRDefault="0046211F" w:rsidP="0046211F"/>
    <w:p w:rsidR="0046211F" w:rsidRPr="00C30304" w:rsidRDefault="0046211F" w:rsidP="0046211F">
      <w:r w:rsidRPr="00C30304">
        <w:t>1039</w:t>
      </w:r>
    </w:p>
    <w:p w:rsidR="0046211F" w:rsidRPr="00C30304" w:rsidRDefault="0046211F" w:rsidP="0046211F">
      <w:r w:rsidRPr="00C30304">
        <w:t>00:56:01,359 --&gt; 00:56:03,726</w:t>
      </w:r>
    </w:p>
    <w:p w:rsidR="0046211F" w:rsidRPr="00C30304" w:rsidRDefault="0046211F" w:rsidP="0046211F">
      <w:r w:rsidRPr="00C30304">
        <w:t>&lt;i&gt; I can't tell you&lt;/i&gt;</w:t>
      </w:r>
    </w:p>
    <w:p w:rsidR="0046211F" w:rsidRPr="00C30304" w:rsidRDefault="0046211F" w:rsidP="0046211F">
      <w:r w:rsidRPr="00C30304">
        <w:t>&lt;i&gt;whether it was military or not,&lt;/i&gt;</w:t>
      </w:r>
    </w:p>
    <w:p w:rsidR="0046211F" w:rsidRPr="00C30304" w:rsidRDefault="0046211F" w:rsidP="0046211F"/>
    <w:p w:rsidR="0046211F" w:rsidRPr="00C30304" w:rsidRDefault="0046211F" w:rsidP="0046211F">
      <w:r w:rsidRPr="00C30304">
        <w:t>1040</w:t>
      </w:r>
    </w:p>
    <w:p w:rsidR="0046211F" w:rsidRPr="00C30304" w:rsidRDefault="0046211F" w:rsidP="0046211F">
      <w:r w:rsidRPr="00C30304">
        <w:t>00:56:03,728 --&gt; 00:56:05,327</w:t>
      </w:r>
    </w:p>
    <w:p w:rsidR="0046211F" w:rsidRPr="00C30304" w:rsidRDefault="0046211F" w:rsidP="0046211F">
      <w:r w:rsidRPr="00C30304">
        <w:t>&lt;i&gt; but I can tell you&lt;/i&gt;</w:t>
      </w:r>
    </w:p>
    <w:p w:rsidR="0046211F" w:rsidRPr="00C30304" w:rsidRDefault="0046211F" w:rsidP="0046211F"/>
    <w:p w:rsidR="0046211F" w:rsidRPr="00C30304" w:rsidRDefault="0046211F" w:rsidP="0046211F">
      <w:r w:rsidRPr="00C30304">
        <w:t>1041</w:t>
      </w:r>
    </w:p>
    <w:p w:rsidR="0046211F" w:rsidRPr="00C30304" w:rsidRDefault="0046211F" w:rsidP="0046211F">
      <w:r w:rsidRPr="00C30304">
        <w:t>00:56:05,329 --&gt; 00:56:07,663</w:t>
      </w:r>
    </w:p>
    <w:p w:rsidR="0046211F" w:rsidRPr="00C30304" w:rsidRDefault="0046211F" w:rsidP="0046211F">
      <w:r w:rsidRPr="00C30304">
        <w:t>&lt;i&gt; NSA had combat support teams&lt;/i&gt;</w:t>
      </w:r>
    </w:p>
    <w:p w:rsidR="0046211F" w:rsidRPr="00C30304" w:rsidRDefault="0046211F" w:rsidP="0046211F">
      <w:r w:rsidRPr="00C30304">
        <w:t>&lt;i&gt; in country.&lt;/i&gt;</w:t>
      </w:r>
    </w:p>
    <w:p w:rsidR="0046211F" w:rsidRPr="00C30304" w:rsidRDefault="0046211F" w:rsidP="0046211F">
      <w:r w:rsidRPr="00C30304">
        <w:t>我不能告诉你它是否跟军事有关，但是我可以告诉你，国安局在全国各地都有作战支援队。</w:t>
      </w:r>
    </w:p>
    <w:p w:rsidR="0046211F" w:rsidRPr="00C30304" w:rsidRDefault="0046211F" w:rsidP="0046211F"/>
    <w:p w:rsidR="0046211F" w:rsidRPr="00C30304" w:rsidRDefault="0046211F" w:rsidP="0046211F">
      <w:r w:rsidRPr="00C30304">
        <w:t>1042</w:t>
      </w:r>
    </w:p>
    <w:p w:rsidR="0046211F" w:rsidRPr="00C30304" w:rsidRDefault="0046211F" w:rsidP="0046211F">
      <w:r w:rsidRPr="00C30304">
        <w:t>00:56:09,200 --&gt; 00:56:11,867</w:t>
      </w:r>
    </w:p>
    <w:p w:rsidR="0046211F" w:rsidRPr="00C30304" w:rsidRDefault="0046211F" w:rsidP="0046211F">
      <w:r w:rsidRPr="00C30304">
        <w:t>&lt;i&gt; And for the first time,&lt;/i&gt;</w:t>
      </w:r>
    </w:p>
    <w:p w:rsidR="0046211F" w:rsidRPr="00C30304" w:rsidRDefault="0046211F" w:rsidP="0046211F">
      <w:r w:rsidRPr="00C30304">
        <w:t>&lt;i&gt; units in the field&lt;/i&gt;</w:t>
      </w:r>
    </w:p>
    <w:p w:rsidR="0046211F" w:rsidRPr="00C30304" w:rsidRDefault="0046211F" w:rsidP="0046211F"/>
    <w:p w:rsidR="0046211F" w:rsidRPr="00C30304" w:rsidRDefault="0046211F" w:rsidP="0046211F">
      <w:r w:rsidRPr="00C30304">
        <w:t>1043</w:t>
      </w:r>
    </w:p>
    <w:p w:rsidR="0046211F" w:rsidRPr="00C30304" w:rsidRDefault="0046211F" w:rsidP="0046211F">
      <w:r w:rsidRPr="00C30304">
        <w:t>00:56:11,869 --&gt; 00:56:14,269</w:t>
      </w:r>
    </w:p>
    <w:p w:rsidR="0046211F" w:rsidRPr="00C30304" w:rsidRDefault="0046211F" w:rsidP="0046211F">
      <w:r w:rsidRPr="00C30304">
        <w:t>&lt;i&gt;had direct access to NSA intel.&lt;/i&gt;</w:t>
      </w:r>
    </w:p>
    <w:p w:rsidR="0046211F" w:rsidRPr="00C30304" w:rsidRDefault="0046211F" w:rsidP="0046211F">
      <w:r w:rsidRPr="00C30304">
        <w:t>这是作战单位在该领域首次直接访问国家安全局的网络。</w:t>
      </w:r>
    </w:p>
    <w:p w:rsidR="0046211F" w:rsidRPr="00C30304" w:rsidRDefault="0046211F" w:rsidP="0046211F"/>
    <w:p w:rsidR="0046211F" w:rsidRPr="00C30304" w:rsidRDefault="0046211F" w:rsidP="0046211F">
      <w:r w:rsidRPr="00C30304">
        <w:t>1044</w:t>
      </w:r>
    </w:p>
    <w:p w:rsidR="0046211F" w:rsidRPr="00C30304" w:rsidRDefault="0046211F" w:rsidP="0046211F">
      <w:r w:rsidRPr="00C30304">
        <w:lastRenderedPageBreak/>
        <w:t>00:56:16,841 --&gt; 00:56:18,707</w:t>
      </w:r>
    </w:p>
    <w:p w:rsidR="0046211F" w:rsidRPr="00C30304" w:rsidRDefault="0046211F" w:rsidP="0046211F">
      <w:r w:rsidRPr="00C30304">
        <w:t>&lt;i&gt; Over time, we thought&lt;/i&gt;</w:t>
      </w:r>
    </w:p>
    <w:p w:rsidR="0046211F" w:rsidRPr="00C30304" w:rsidRDefault="0046211F" w:rsidP="0046211F">
      <w:r w:rsidRPr="00C30304">
        <w:t>&lt;i&gt; more about offense&lt;/i&gt;</w:t>
      </w:r>
    </w:p>
    <w:p w:rsidR="0046211F" w:rsidRPr="00C30304" w:rsidRDefault="0046211F" w:rsidP="0046211F"/>
    <w:p w:rsidR="0046211F" w:rsidRPr="00C30304" w:rsidRDefault="0046211F" w:rsidP="0046211F">
      <w:r w:rsidRPr="00C30304">
        <w:t>1045</w:t>
      </w:r>
    </w:p>
    <w:p w:rsidR="0046211F" w:rsidRPr="00C30304" w:rsidRDefault="0046211F" w:rsidP="0046211F">
      <w:r w:rsidRPr="00C30304">
        <w:t>00:56:18,709 --&gt; 00:56:20,175</w:t>
      </w:r>
    </w:p>
    <w:p w:rsidR="0046211F" w:rsidRPr="00C30304" w:rsidRDefault="0046211F" w:rsidP="0046211F">
      <w:r w:rsidRPr="00C30304">
        <w:t>&lt;i&gt; than defense, you know,&lt;/i&gt;</w:t>
      </w:r>
    </w:p>
    <w:p w:rsidR="0046211F" w:rsidRPr="00C30304" w:rsidRDefault="0046211F" w:rsidP="0046211F"/>
    <w:p w:rsidR="0046211F" w:rsidRPr="00C30304" w:rsidRDefault="0046211F" w:rsidP="0046211F">
      <w:r w:rsidRPr="00C30304">
        <w:t>1046</w:t>
      </w:r>
    </w:p>
    <w:p w:rsidR="0046211F" w:rsidRPr="00C30304" w:rsidRDefault="0046211F" w:rsidP="0046211F">
      <w:r w:rsidRPr="00C30304">
        <w:t>00:56:20,177 --&gt; 00:56:21,910</w:t>
      </w:r>
    </w:p>
    <w:p w:rsidR="0046211F" w:rsidRPr="00C30304" w:rsidRDefault="0046211F" w:rsidP="0046211F">
      <w:r w:rsidRPr="00C30304">
        <w:t>&lt;i&gt; more about attacking&lt;/i&gt;</w:t>
      </w:r>
    </w:p>
    <w:p w:rsidR="0046211F" w:rsidRPr="00C30304" w:rsidRDefault="0046211F" w:rsidP="0046211F">
      <w:r w:rsidRPr="00C30304">
        <w:t>&lt;i&gt; than intelligence.&lt;/i&gt;</w:t>
      </w:r>
    </w:p>
    <w:p w:rsidR="0046211F" w:rsidRPr="00C30304" w:rsidRDefault="0046211F" w:rsidP="0046211F">
      <w:r w:rsidRPr="00C30304">
        <w:t>随着时间的推移，我们认为进攻比防守更重要，攻击比情报更重要。</w:t>
      </w:r>
    </w:p>
    <w:p w:rsidR="0046211F" w:rsidRPr="00C30304" w:rsidRDefault="0046211F" w:rsidP="0046211F"/>
    <w:p w:rsidR="0046211F" w:rsidRPr="00C30304" w:rsidRDefault="0046211F" w:rsidP="0046211F">
      <w:r w:rsidRPr="00C30304">
        <w:t>1047</w:t>
      </w:r>
    </w:p>
    <w:p w:rsidR="0046211F" w:rsidRPr="00C30304" w:rsidRDefault="0046211F" w:rsidP="0046211F">
      <w:r w:rsidRPr="00C30304">
        <w:t>00:56:23,213 --&gt; 00:56:26,248</w:t>
      </w:r>
    </w:p>
    <w:p w:rsidR="0046211F" w:rsidRPr="00C30304" w:rsidRDefault="0046211F" w:rsidP="0046211F">
      <w:r w:rsidRPr="00C30304">
        <w:t>&lt;i&gt; In the old days, sigint units&lt;/i&gt;</w:t>
      </w:r>
    </w:p>
    <w:p w:rsidR="0046211F" w:rsidRPr="00C30304" w:rsidRDefault="0046211F" w:rsidP="0046211F">
      <w:r w:rsidRPr="00C30304">
        <w:t>&lt;i&gt; would try to track radios,&lt;/i&gt;</w:t>
      </w:r>
    </w:p>
    <w:p w:rsidR="0046211F" w:rsidRPr="00C30304" w:rsidRDefault="0046211F" w:rsidP="0046211F"/>
    <w:p w:rsidR="0046211F" w:rsidRPr="00C30304" w:rsidRDefault="0046211F" w:rsidP="0046211F">
      <w:r w:rsidRPr="00C30304">
        <w:t>1048</w:t>
      </w:r>
    </w:p>
    <w:p w:rsidR="0046211F" w:rsidRPr="00C30304" w:rsidRDefault="0046211F" w:rsidP="0046211F">
      <w:r w:rsidRPr="00C30304">
        <w:t>00:56:26,250 --&gt; 00:56:28,517</w:t>
      </w:r>
    </w:p>
    <w:p w:rsidR="0046211F" w:rsidRPr="00C30304" w:rsidRDefault="0046211F" w:rsidP="0046211F">
      <w:r w:rsidRPr="00C30304">
        <w:t>&lt;i&gt; but through NSA in Iraq,&lt;/i&gt;</w:t>
      </w:r>
    </w:p>
    <w:p w:rsidR="0046211F" w:rsidRPr="00C30304" w:rsidRDefault="0046211F" w:rsidP="0046211F"/>
    <w:p w:rsidR="0046211F" w:rsidRPr="00C30304" w:rsidRDefault="0046211F" w:rsidP="0046211F">
      <w:r w:rsidRPr="00C30304">
        <w:t>1049</w:t>
      </w:r>
    </w:p>
    <w:p w:rsidR="0046211F" w:rsidRPr="00C30304" w:rsidRDefault="0046211F" w:rsidP="0046211F">
      <w:r w:rsidRPr="00C30304">
        <w:t>00:56:28,519 --&gt; 00:56:30,552</w:t>
      </w:r>
    </w:p>
    <w:p w:rsidR="0046211F" w:rsidRPr="00C30304" w:rsidRDefault="0046211F" w:rsidP="0046211F">
      <w:r w:rsidRPr="00C30304">
        <w:t>&lt;i&gt; we had access&lt;/i&gt;</w:t>
      </w:r>
    </w:p>
    <w:p w:rsidR="0046211F" w:rsidRPr="00C30304" w:rsidRDefault="0046211F" w:rsidP="0046211F">
      <w:r w:rsidRPr="00C30304">
        <w:t>&lt;i&gt; to all the networks&lt;/i&gt;</w:t>
      </w:r>
    </w:p>
    <w:p w:rsidR="0046211F" w:rsidRPr="00C30304" w:rsidRDefault="0046211F" w:rsidP="0046211F"/>
    <w:p w:rsidR="0046211F" w:rsidRPr="00C30304" w:rsidRDefault="0046211F" w:rsidP="0046211F">
      <w:r w:rsidRPr="00C30304">
        <w:t>1050</w:t>
      </w:r>
    </w:p>
    <w:p w:rsidR="0046211F" w:rsidRPr="00C30304" w:rsidRDefault="0046211F" w:rsidP="0046211F">
      <w:r w:rsidRPr="00C30304">
        <w:t>00:56:30,554 --&gt; 00:56:32,087</w:t>
      </w:r>
    </w:p>
    <w:p w:rsidR="0046211F" w:rsidRPr="00C30304" w:rsidRDefault="0046211F" w:rsidP="0046211F">
      <w:r w:rsidRPr="00C30304">
        <w:t>&lt;i&gt; going in and out&lt;/i&gt;</w:t>
      </w:r>
    </w:p>
    <w:p w:rsidR="0046211F" w:rsidRPr="00C30304" w:rsidRDefault="0046211F" w:rsidP="0046211F">
      <w:r w:rsidRPr="00C30304">
        <w:t>&lt;i&gt; of the country.&lt;/i&gt;</w:t>
      </w:r>
    </w:p>
    <w:p w:rsidR="0046211F" w:rsidRPr="00C30304" w:rsidRDefault="0046211F" w:rsidP="0046211F">
      <w:r w:rsidRPr="00C30304">
        <w:t>过去，情报机构总是试图追踪无线电信号，但是根据在伊拉克的国家安全局的经验，我们可以随意访问这个国家的所有网络信息。</w:t>
      </w:r>
    </w:p>
    <w:p w:rsidR="0046211F" w:rsidRPr="00C30304" w:rsidRDefault="0046211F" w:rsidP="0046211F"/>
    <w:p w:rsidR="0046211F" w:rsidRPr="00C30304" w:rsidRDefault="0046211F" w:rsidP="0046211F">
      <w:r w:rsidRPr="00C30304">
        <w:t>1051</w:t>
      </w:r>
    </w:p>
    <w:p w:rsidR="0046211F" w:rsidRPr="00C30304" w:rsidRDefault="0046211F" w:rsidP="0046211F">
      <w:r w:rsidRPr="00C30304">
        <w:t>00:56:32,089 --&gt; 00:56:34,156</w:t>
      </w:r>
    </w:p>
    <w:p w:rsidR="0046211F" w:rsidRPr="00C30304" w:rsidRDefault="0046211F" w:rsidP="0046211F">
      <w:r w:rsidRPr="00C30304">
        <w:t>&lt;i&gt; And we hoovered up&lt;/i&gt;</w:t>
      </w:r>
    </w:p>
    <w:p w:rsidR="0046211F" w:rsidRPr="00C30304" w:rsidRDefault="0046211F" w:rsidP="0046211F">
      <w:r w:rsidRPr="00C30304">
        <w:t>&lt;i&gt; every text message,&lt;/i&gt;</w:t>
      </w:r>
    </w:p>
    <w:p w:rsidR="0046211F" w:rsidRPr="00C30304" w:rsidRDefault="0046211F" w:rsidP="0046211F"/>
    <w:p w:rsidR="0046211F" w:rsidRPr="00C30304" w:rsidRDefault="0046211F" w:rsidP="0046211F">
      <w:r w:rsidRPr="00C30304">
        <w:t>1052</w:t>
      </w:r>
    </w:p>
    <w:p w:rsidR="0046211F" w:rsidRPr="00C30304" w:rsidRDefault="0046211F" w:rsidP="0046211F">
      <w:r w:rsidRPr="00C30304">
        <w:t>00:56:34,158 --&gt; 00:56:35,657</w:t>
      </w:r>
    </w:p>
    <w:p w:rsidR="0046211F" w:rsidRPr="00C30304" w:rsidRDefault="0046211F" w:rsidP="0046211F">
      <w:r w:rsidRPr="00C30304">
        <w:t>&lt;i&gt; email, and phone call.&lt;/i&gt;</w:t>
      </w:r>
    </w:p>
    <w:p w:rsidR="0046211F" w:rsidRPr="00C30304" w:rsidRDefault="0046211F" w:rsidP="0046211F">
      <w:r w:rsidRPr="00C30304">
        <w:t>我们可以截获每条文本信息，例如电子邮件</w:t>
      </w:r>
      <w:r w:rsidRPr="00C30304">
        <w:t xml:space="preserve"> </w:t>
      </w:r>
      <w:r w:rsidRPr="00C30304">
        <w:t>、通话记录。</w:t>
      </w:r>
    </w:p>
    <w:p w:rsidR="0046211F" w:rsidRPr="00C30304" w:rsidRDefault="0046211F" w:rsidP="0046211F"/>
    <w:p w:rsidR="0046211F" w:rsidRPr="00C30304" w:rsidRDefault="0046211F" w:rsidP="0046211F">
      <w:r w:rsidRPr="00C30304">
        <w:t>1053</w:t>
      </w:r>
    </w:p>
    <w:p w:rsidR="0046211F" w:rsidRPr="00C30304" w:rsidRDefault="0046211F" w:rsidP="0046211F">
      <w:r w:rsidRPr="00C30304">
        <w:t>00:56:36,192 --&gt; 00:56:38,594</w:t>
      </w:r>
    </w:p>
    <w:p w:rsidR="0046211F" w:rsidRPr="00C30304" w:rsidRDefault="0046211F" w:rsidP="0046211F">
      <w:r w:rsidRPr="00C30304">
        <w:t>&lt;i&gt; A complete surveillance state.&lt;/i&gt;</w:t>
      </w:r>
    </w:p>
    <w:p w:rsidR="0046211F" w:rsidRPr="00C30304" w:rsidRDefault="0046211F" w:rsidP="0046211F">
      <w:r w:rsidRPr="00C30304">
        <w:t>一个全面的监控状态。</w:t>
      </w:r>
    </w:p>
    <w:p w:rsidR="0046211F" w:rsidRPr="00C30304" w:rsidRDefault="0046211F" w:rsidP="0046211F"/>
    <w:p w:rsidR="0046211F" w:rsidRPr="00C30304" w:rsidRDefault="0046211F" w:rsidP="0046211F">
      <w:r w:rsidRPr="00C30304">
        <w:t>1054</w:t>
      </w:r>
    </w:p>
    <w:p w:rsidR="0046211F" w:rsidRPr="00C30304" w:rsidRDefault="0046211F" w:rsidP="0046211F">
      <w:r w:rsidRPr="00C30304">
        <w:t>00:56:39,496 --&gt; 00:56:43,565</w:t>
      </w:r>
    </w:p>
    <w:p w:rsidR="0046211F" w:rsidRPr="00C30304" w:rsidRDefault="0046211F" w:rsidP="0046211F">
      <w:r w:rsidRPr="00C30304">
        <w:t>&lt;i&gt; We could find the bad guys,&lt;/i&gt;</w:t>
      </w:r>
    </w:p>
    <w:p w:rsidR="0046211F" w:rsidRPr="00C30304" w:rsidRDefault="0046211F" w:rsidP="0046211F">
      <w:r w:rsidRPr="00C30304">
        <w:t>&lt;i&gt; say, a gang making ieds,&lt;/i&gt;</w:t>
      </w:r>
    </w:p>
    <w:p w:rsidR="0046211F" w:rsidRPr="00C30304" w:rsidRDefault="0046211F" w:rsidP="0046211F"/>
    <w:p w:rsidR="0046211F" w:rsidRPr="00C30304" w:rsidRDefault="0046211F" w:rsidP="0046211F">
      <w:r w:rsidRPr="00C30304">
        <w:t>1055</w:t>
      </w:r>
    </w:p>
    <w:p w:rsidR="0046211F" w:rsidRPr="00C30304" w:rsidRDefault="0046211F" w:rsidP="0046211F">
      <w:r w:rsidRPr="00C30304">
        <w:t>00:56:43,567 --&gt; 00:56:47,102</w:t>
      </w:r>
    </w:p>
    <w:p w:rsidR="0046211F" w:rsidRPr="00C30304" w:rsidRDefault="0046211F" w:rsidP="0046211F">
      <w:r w:rsidRPr="00C30304">
        <w:t>&lt;i&gt; map their networks,&lt;/i&gt;</w:t>
      </w:r>
    </w:p>
    <w:p w:rsidR="0046211F" w:rsidRPr="00C30304" w:rsidRDefault="0046211F" w:rsidP="0046211F">
      <w:r w:rsidRPr="00C30304">
        <w:t>&lt;i&gt; and follow them in real time.&lt;/i&gt;</w:t>
      </w:r>
    </w:p>
    <w:p w:rsidR="0046211F" w:rsidRPr="00C30304" w:rsidRDefault="0046211F" w:rsidP="0046211F">
      <w:r w:rsidRPr="00C30304">
        <w:t>我们能够发现敌对武装份子，比方说，一伙人正在制造简易爆炸装置，我们可以绘制他们的网络并实时跟踪他们。</w:t>
      </w:r>
    </w:p>
    <w:p w:rsidR="0046211F" w:rsidRPr="00C30304" w:rsidRDefault="0046211F" w:rsidP="0046211F"/>
    <w:p w:rsidR="0046211F" w:rsidRPr="00C30304" w:rsidRDefault="0046211F" w:rsidP="0046211F">
      <w:r w:rsidRPr="00C30304">
        <w:t>1056</w:t>
      </w:r>
    </w:p>
    <w:p w:rsidR="0046211F" w:rsidRPr="00C30304" w:rsidRDefault="0046211F" w:rsidP="0046211F">
      <w:r w:rsidRPr="00C30304">
        <w:t>00:56:47,104 --&gt; 00:56:48,404</w:t>
      </w:r>
    </w:p>
    <w:p w:rsidR="0046211F" w:rsidRPr="00C30304" w:rsidRDefault="0046211F" w:rsidP="0046211F">
      <w:r w:rsidRPr="00C30304">
        <w:t>Soldier:&lt;i&gt; Roger.&lt;/i&gt;</w:t>
      </w:r>
    </w:p>
    <w:p w:rsidR="0046211F" w:rsidRPr="00C30304" w:rsidRDefault="0046211F" w:rsidP="0046211F">
      <w:r w:rsidRPr="00C30304">
        <w:t>战士：罗杰。</w:t>
      </w:r>
    </w:p>
    <w:p w:rsidR="0046211F" w:rsidRPr="00C30304" w:rsidRDefault="0046211F" w:rsidP="0046211F"/>
    <w:p w:rsidR="0046211F" w:rsidRPr="00C30304" w:rsidRDefault="0046211F" w:rsidP="0046211F">
      <w:r w:rsidRPr="00C30304">
        <w:t>1057</w:t>
      </w:r>
    </w:p>
    <w:p w:rsidR="0046211F" w:rsidRPr="00C30304" w:rsidRDefault="0046211F" w:rsidP="0046211F">
      <w:r w:rsidRPr="00C30304">
        <w:t>00:56:48,406 --&gt; 00:56:50,205</w:t>
      </w:r>
    </w:p>
    <w:p w:rsidR="0046211F" w:rsidRPr="00C30304" w:rsidRDefault="0046211F" w:rsidP="0046211F">
      <w:r w:rsidRPr="00C30304">
        <w:t>NSA source:&lt;i&gt; And we could&lt;/i&gt;</w:t>
      </w:r>
    </w:p>
    <w:p w:rsidR="0046211F" w:rsidRPr="00C30304" w:rsidRDefault="0046211F" w:rsidP="0046211F">
      <w:r w:rsidRPr="00C30304">
        <w:t>&lt;i&gt; lock into cell phones&lt;/i&gt;</w:t>
      </w:r>
    </w:p>
    <w:p w:rsidR="0046211F" w:rsidRPr="00C30304" w:rsidRDefault="0046211F" w:rsidP="0046211F"/>
    <w:p w:rsidR="0046211F" w:rsidRPr="00C30304" w:rsidRDefault="0046211F" w:rsidP="0046211F">
      <w:r w:rsidRPr="00C30304">
        <w:t>1058</w:t>
      </w:r>
    </w:p>
    <w:p w:rsidR="0046211F" w:rsidRPr="00C30304" w:rsidRDefault="0046211F" w:rsidP="0046211F">
      <w:r w:rsidRPr="00C30304">
        <w:t>00:56:50,207 --&gt; 00:56:52,274</w:t>
      </w:r>
    </w:p>
    <w:p w:rsidR="0046211F" w:rsidRPr="00C30304" w:rsidRDefault="0046211F" w:rsidP="0046211F">
      <w:r w:rsidRPr="00C30304">
        <w:t>&lt;i&gt; even when they were off&lt;/i&gt;</w:t>
      </w:r>
    </w:p>
    <w:p w:rsidR="0046211F" w:rsidRPr="00C30304" w:rsidRDefault="0046211F" w:rsidP="0046211F">
      <w:r w:rsidRPr="00C30304">
        <w:t>&lt;i&gt; and send a fake text&lt;/i&gt;</w:t>
      </w:r>
    </w:p>
    <w:p w:rsidR="0046211F" w:rsidRPr="00C30304" w:rsidRDefault="0046211F" w:rsidP="0046211F"/>
    <w:p w:rsidR="0046211F" w:rsidRPr="00C30304" w:rsidRDefault="0046211F" w:rsidP="0046211F">
      <w:r w:rsidRPr="00C30304">
        <w:t>1059</w:t>
      </w:r>
    </w:p>
    <w:p w:rsidR="0046211F" w:rsidRPr="00C30304" w:rsidRDefault="0046211F" w:rsidP="0046211F">
      <w:r w:rsidRPr="00C30304">
        <w:t>00:56:52,276 --&gt; 00:56:54,710</w:t>
      </w:r>
    </w:p>
    <w:p w:rsidR="0046211F" w:rsidRPr="00C30304" w:rsidRDefault="0046211F" w:rsidP="0046211F">
      <w:r w:rsidRPr="00C30304">
        <w:t>&lt;i&gt; from a friend,&lt;/i&gt;</w:t>
      </w:r>
    </w:p>
    <w:p w:rsidR="0046211F" w:rsidRPr="00C30304" w:rsidRDefault="0046211F" w:rsidP="0046211F">
      <w:r w:rsidRPr="00C30304">
        <w:t>&lt;i&gt; suggest a meeting place,&lt;/i&gt;</w:t>
      </w:r>
    </w:p>
    <w:p w:rsidR="0046211F" w:rsidRPr="00C30304" w:rsidRDefault="0046211F" w:rsidP="0046211F"/>
    <w:p w:rsidR="0046211F" w:rsidRPr="00C30304" w:rsidRDefault="0046211F" w:rsidP="0046211F">
      <w:r w:rsidRPr="00C30304">
        <w:t>1060</w:t>
      </w:r>
    </w:p>
    <w:p w:rsidR="0046211F" w:rsidRPr="00C30304" w:rsidRDefault="0046211F" w:rsidP="0046211F">
      <w:r w:rsidRPr="00C30304">
        <w:t>00:56:54,712 --&gt; 00:56:56,578</w:t>
      </w:r>
    </w:p>
    <w:p w:rsidR="0046211F" w:rsidRPr="00C30304" w:rsidRDefault="0046211F" w:rsidP="0046211F">
      <w:r w:rsidRPr="00C30304">
        <w:t>&lt;i&gt; and then capture...&lt;/i&gt;</w:t>
      </w:r>
    </w:p>
    <w:p w:rsidR="0046211F" w:rsidRPr="00C30304" w:rsidRDefault="0046211F" w:rsidP="0046211F">
      <w:r w:rsidRPr="00C30304">
        <w:t>国安局资料：我们可以锁定手机，甚至当他们离开时，冒充朋友的身份来发送假消息，约定一个见面地点，进而实施抓捕</w:t>
      </w:r>
      <w:r w:rsidRPr="00C30304">
        <w:t>……</w:t>
      </w:r>
    </w:p>
    <w:p w:rsidR="0046211F" w:rsidRPr="00C30304" w:rsidRDefault="0046211F" w:rsidP="0046211F"/>
    <w:p w:rsidR="0046211F" w:rsidRPr="00C30304" w:rsidRDefault="0046211F" w:rsidP="0046211F">
      <w:r w:rsidRPr="00C30304">
        <w:lastRenderedPageBreak/>
        <w:t>1061</w:t>
      </w:r>
    </w:p>
    <w:p w:rsidR="0046211F" w:rsidRPr="00C30304" w:rsidRDefault="0046211F" w:rsidP="0046211F">
      <w:r w:rsidRPr="00C30304">
        <w:t>00:56:56,580 --&gt; 00:56:57,946</w:t>
      </w:r>
    </w:p>
    <w:p w:rsidR="0046211F" w:rsidRPr="00C30304" w:rsidRDefault="0046211F" w:rsidP="0046211F">
      <w:r w:rsidRPr="00C30304">
        <w:t>Soldier:&lt;i&gt; 1A, clear to fire.&lt;/i&gt;</w:t>
      </w:r>
    </w:p>
    <w:p w:rsidR="0046211F" w:rsidRPr="00C30304" w:rsidRDefault="0046211F" w:rsidP="0046211F">
      <w:r w:rsidRPr="00C30304">
        <w:t>战士：</w:t>
      </w:r>
      <w:r w:rsidRPr="00C30304">
        <w:t>1A</w:t>
      </w:r>
      <w:r w:rsidRPr="00C30304">
        <w:t>，瞄准后开火。</w:t>
      </w:r>
    </w:p>
    <w:p w:rsidR="0046211F" w:rsidRPr="00C30304" w:rsidRDefault="0046211F" w:rsidP="0046211F"/>
    <w:p w:rsidR="0046211F" w:rsidRPr="00C30304" w:rsidRDefault="0046211F" w:rsidP="0046211F">
      <w:r w:rsidRPr="00C30304">
        <w:t>1062</w:t>
      </w:r>
    </w:p>
    <w:p w:rsidR="0046211F" w:rsidRPr="00C30304" w:rsidRDefault="0046211F" w:rsidP="0046211F">
      <w:r w:rsidRPr="00C30304">
        <w:t>00:56:58,415 --&gt; 00:56:59,715</w:t>
      </w:r>
    </w:p>
    <w:p w:rsidR="0046211F" w:rsidRPr="00C30304" w:rsidRDefault="0046211F" w:rsidP="0046211F">
      <w:r w:rsidRPr="00C30304">
        <w:t>&lt;i&gt; ...or kill.&lt;/i&gt;</w:t>
      </w:r>
    </w:p>
    <w:p w:rsidR="0046211F" w:rsidRPr="00C30304" w:rsidRDefault="0046211F" w:rsidP="0046211F">
      <w:r w:rsidRPr="00C30304">
        <w:t>……</w:t>
      </w:r>
      <w:r w:rsidRPr="00C30304">
        <w:t>或者杀死。</w:t>
      </w:r>
    </w:p>
    <w:p w:rsidR="0046211F" w:rsidRPr="00C30304" w:rsidRDefault="0046211F" w:rsidP="0046211F"/>
    <w:p w:rsidR="0046211F" w:rsidRPr="00C30304" w:rsidRDefault="0046211F" w:rsidP="0046211F">
      <w:r w:rsidRPr="00C30304">
        <w:t>1063</w:t>
      </w:r>
    </w:p>
    <w:p w:rsidR="0046211F" w:rsidRPr="00C30304" w:rsidRDefault="0046211F" w:rsidP="0046211F">
      <w:r w:rsidRPr="00C30304">
        <w:t>00:56:59,717 --&gt; 00:57:00,816</w:t>
      </w:r>
    </w:p>
    <w:p w:rsidR="0046211F" w:rsidRPr="00C30304" w:rsidRDefault="0046211F" w:rsidP="0046211F">
      <w:r w:rsidRPr="00C30304">
        <w:t>Soldier:&lt;i&gt; Good shot.&lt;/i&gt;</w:t>
      </w:r>
    </w:p>
    <w:p w:rsidR="0046211F" w:rsidRPr="00C30304" w:rsidRDefault="0046211F" w:rsidP="0046211F">
      <w:r w:rsidRPr="00C30304">
        <w:t>战士：干的漂亮。</w:t>
      </w:r>
    </w:p>
    <w:p w:rsidR="0046211F" w:rsidRPr="00C30304" w:rsidRDefault="0046211F" w:rsidP="0046211F"/>
    <w:p w:rsidR="0046211F" w:rsidRPr="00C30304" w:rsidRDefault="0046211F" w:rsidP="0046211F">
      <w:r w:rsidRPr="00C30304">
        <w:t>1064</w:t>
      </w:r>
    </w:p>
    <w:p w:rsidR="0046211F" w:rsidRPr="00C30304" w:rsidRDefault="0046211F" w:rsidP="0046211F">
      <w:r w:rsidRPr="00C30304">
        <w:t>00:57:03,853 --&gt; 00:57:06,121</w:t>
      </w:r>
    </w:p>
    <w:p w:rsidR="0046211F" w:rsidRPr="00C30304" w:rsidRDefault="0046211F" w:rsidP="0046211F">
      <w:r w:rsidRPr="00C30304">
        <w:t>Brown:&lt;i&gt; A lot of the people&lt;/i&gt;</w:t>
      </w:r>
    </w:p>
    <w:p w:rsidR="0046211F" w:rsidRPr="00C30304" w:rsidRDefault="0046211F" w:rsidP="0046211F">
      <w:r w:rsidRPr="00C30304">
        <w:t>&lt;i&gt; that came to cyber command,&lt;/i&gt;</w:t>
      </w:r>
    </w:p>
    <w:p w:rsidR="0046211F" w:rsidRPr="00C30304" w:rsidRDefault="0046211F" w:rsidP="0046211F"/>
    <w:p w:rsidR="0046211F" w:rsidRPr="00C30304" w:rsidRDefault="0046211F" w:rsidP="0046211F">
      <w:r w:rsidRPr="00C30304">
        <w:t>1065</w:t>
      </w:r>
    </w:p>
    <w:p w:rsidR="0046211F" w:rsidRPr="00C30304" w:rsidRDefault="0046211F" w:rsidP="0046211F">
      <w:r w:rsidRPr="00C30304">
        <w:t>00:57:06,123 --&gt; 00:57:07,956</w:t>
      </w:r>
    </w:p>
    <w:p w:rsidR="0046211F" w:rsidRPr="00C30304" w:rsidRDefault="0046211F" w:rsidP="0046211F">
      <w:r w:rsidRPr="00C30304">
        <w:t>&lt;i&gt; the military guys,&lt;/i&gt;</w:t>
      </w:r>
    </w:p>
    <w:p w:rsidR="0046211F" w:rsidRPr="00C30304" w:rsidRDefault="0046211F" w:rsidP="0046211F">
      <w:r w:rsidRPr="00C30304">
        <w:t>&lt;i&gt; came directly from&lt;/i&gt;</w:t>
      </w:r>
    </w:p>
    <w:p w:rsidR="0046211F" w:rsidRPr="00C30304" w:rsidRDefault="0046211F" w:rsidP="0046211F"/>
    <w:p w:rsidR="0046211F" w:rsidRPr="00C30304" w:rsidRDefault="0046211F" w:rsidP="0046211F">
      <w:r w:rsidRPr="00C30304">
        <w:t>1066</w:t>
      </w:r>
    </w:p>
    <w:p w:rsidR="0046211F" w:rsidRPr="00C30304" w:rsidRDefault="0046211F" w:rsidP="0046211F">
      <w:r w:rsidRPr="00C30304">
        <w:t>00:57:07,958 --&gt; 00:57:09,958</w:t>
      </w:r>
    </w:p>
    <w:p w:rsidR="0046211F" w:rsidRPr="00C30304" w:rsidRDefault="0046211F" w:rsidP="0046211F">
      <w:r w:rsidRPr="00C30304">
        <w:t>&lt;i&gt; an assignment&lt;/i&gt;</w:t>
      </w:r>
    </w:p>
    <w:p w:rsidR="0046211F" w:rsidRPr="00C30304" w:rsidRDefault="0046211F" w:rsidP="0046211F">
      <w:r w:rsidRPr="00C30304">
        <w:t>&lt;i&gt; in Afghanistan or Iraq,&lt;/i&gt;</w:t>
      </w:r>
    </w:p>
    <w:p w:rsidR="0046211F" w:rsidRPr="00C30304" w:rsidRDefault="0046211F" w:rsidP="0046211F"/>
    <w:p w:rsidR="0046211F" w:rsidRPr="00C30304" w:rsidRDefault="0046211F" w:rsidP="0046211F">
      <w:r w:rsidRPr="00C30304">
        <w:t>1067</w:t>
      </w:r>
    </w:p>
    <w:p w:rsidR="0046211F" w:rsidRPr="00C30304" w:rsidRDefault="0046211F" w:rsidP="0046211F">
      <w:r w:rsidRPr="00C30304">
        <w:t>00:57:09,960 --&gt; 00:57:12,528</w:t>
      </w:r>
    </w:p>
    <w:p w:rsidR="0046211F" w:rsidRPr="00C30304" w:rsidRDefault="0046211F" w:rsidP="0046211F">
      <w:r w:rsidRPr="00C30304">
        <w:t>&lt;i&gt; 'cause those are the people&lt;/i&gt;</w:t>
      </w:r>
    </w:p>
    <w:p w:rsidR="0046211F" w:rsidRPr="00C30304" w:rsidRDefault="0046211F" w:rsidP="0046211F">
      <w:r w:rsidRPr="00C30304">
        <w:t>&lt;i&gt; with experience&lt;/i&gt;</w:t>
      </w:r>
    </w:p>
    <w:p w:rsidR="0046211F" w:rsidRPr="00C30304" w:rsidRDefault="0046211F" w:rsidP="0046211F"/>
    <w:p w:rsidR="0046211F" w:rsidRPr="00C30304" w:rsidRDefault="0046211F" w:rsidP="0046211F">
      <w:r w:rsidRPr="00C30304">
        <w:t>1068</w:t>
      </w:r>
    </w:p>
    <w:p w:rsidR="0046211F" w:rsidRPr="00C30304" w:rsidRDefault="0046211F" w:rsidP="0046211F">
      <w:r w:rsidRPr="00C30304">
        <w:t>00:57:12,530 --&gt; 00:57:14,463</w:t>
      </w:r>
    </w:p>
    <w:p w:rsidR="0046211F" w:rsidRPr="00C30304" w:rsidRDefault="0046211F" w:rsidP="0046211F">
      <w:r w:rsidRPr="00C30304">
        <w:t>&lt;i&gt; and expertise in operations,&lt;/i&gt;</w:t>
      </w:r>
    </w:p>
    <w:p w:rsidR="0046211F" w:rsidRPr="00C30304" w:rsidRDefault="0046211F" w:rsidP="0046211F"/>
    <w:p w:rsidR="0046211F" w:rsidRPr="00C30304" w:rsidRDefault="0046211F" w:rsidP="0046211F">
      <w:r w:rsidRPr="00C30304">
        <w:t>1069</w:t>
      </w:r>
    </w:p>
    <w:p w:rsidR="0046211F" w:rsidRPr="00C30304" w:rsidRDefault="0046211F" w:rsidP="0046211F">
      <w:r w:rsidRPr="00C30304">
        <w:t>00:57:14,465 --&gt; 00:57:16,398</w:t>
      </w:r>
    </w:p>
    <w:p w:rsidR="0046211F" w:rsidRPr="00C30304" w:rsidRDefault="0046211F" w:rsidP="0046211F">
      <w:r w:rsidRPr="00C30304">
        <w:t>and those are the ones you want</w:t>
      </w:r>
    </w:p>
    <w:p w:rsidR="0046211F" w:rsidRPr="00C30304" w:rsidRDefault="0046211F" w:rsidP="0046211F">
      <w:r w:rsidRPr="00C30304">
        <w:t>looking at this</w:t>
      </w:r>
    </w:p>
    <w:p w:rsidR="0046211F" w:rsidRPr="00C30304" w:rsidRDefault="0046211F" w:rsidP="0046211F"/>
    <w:p w:rsidR="0046211F" w:rsidRPr="00C30304" w:rsidRDefault="0046211F" w:rsidP="0046211F">
      <w:r w:rsidRPr="00C30304">
        <w:lastRenderedPageBreak/>
        <w:t>1070</w:t>
      </w:r>
    </w:p>
    <w:p w:rsidR="0046211F" w:rsidRPr="00C30304" w:rsidRDefault="0046211F" w:rsidP="0046211F">
      <w:r w:rsidRPr="00C30304">
        <w:t>00:57:16,400 --&gt; 00:57:18,434</w:t>
      </w:r>
    </w:p>
    <w:p w:rsidR="0046211F" w:rsidRPr="00C30304" w:rsidRDefault="0046211F" w:rsidP="0046211F">
      <w:r w:rsidRPr="00C30304">
        <w:t>to see how</w:t>
      </w:r>
    </w:p>
    <w:p w:rsidR="0046211F" w:rsidRPr="00C30304" w:rsidRDefault="0046211F" w:rsidP="0046211F">
      <w:r w:rsidRPr="00C30304">
        <w:t>cyber could facilitate</w:t>
      </w:r>
    </w:p>
    <w:p w:rsidR="0046211F" w:rsidRPr="00C30304" w:rsidRDefault="0046211F" w:rsidP="0046211F"/>
    <w:p w:rsidR="0046211F" w:rsidRPr="00C30304" w:rsidRDefault="0046211F" w:rsidP="0046211F">
      <w:r w:rsidRPr="00C30304">
        <w:t>1071</w:t>
      </w:r>
    </w:p>
    <w:p w:rsidR="0046211F" w:rsidRPr="00C30304" w:rsidRDefault="0046211F" w:rsidP="0046211F">
      <w:r w:rsidRPr="00C30304">
        <w:t>00:57:18,436 --&gt; 00:57:20,669</w:t>
      </w:r>
    </w:p>
    <w:p w:rsidR="0046211F" w:rsidRPr="00C30304" w:rsidRDefault="0046211F" w:rsidP="0046211F">
      <w:r w:rsidRPr="00C30304">
        <w:t>traditional military operations.</w:t>
      </w:r>
    </w:p>
    <w:p w:rsidR="0046211F" w:rsidRPr="00C30304" w:rsidRDefault="0046211F" w:rsidP="0046211F">
      <w:r w:rsidRPr="00C30304">
        <w:t>布朗：有很多网络空间司令部和军队的人</w:t>
      </w:r>
      <w:r w:rsidRPr="00C30304">
        <w:rPr>
          <w:rFonts w:hint="eastAsia"/>
        </w:rPr>
        <w:t>，</w:t>
      </w:r>
      <w:r w:rsidRPr="00C30304">
        <w:t>是直接从阿富汗和伊拉克战场调来的，</w:t>
      </w:r>
      <w:r w:rsidRPr="00C30304">
        <w:rPr>
          <w:rFonts w:hint="eastAsia"/>
        </w:rPr>
        <w:t>，</w:t>
      </w:r>
      <w:r w:rsidRPr="00C30304">
        <w:t>这些人都具有实践经验和专业知识，而这些正是你想要从中看到的，即网络是如何支持传统军事行动的。</w:t>
      </w:r>
    </w:p>
    <w:p w:rsidR="0046211F" w:rsidRPr="00C30304" w:rsidRDefault="0046211F" w:rsidP="0046211F"/>
    <w:p w:rsidR="0046211F" w:rsidRPr="00C30304" w:rsidRDefault="0046211F" w:rsidP="0046211F">
      <w:r w:rsidRPr="00C30304">
        <w:t>1072</w:t>
      </w:r>
    </w:p>
    <w:p w:rsidR="0046211F" w:rsidRPr="00C30304" w:rsidRDefault="0046211F" w:rsidP="0046211F">
      <w:r w:rsidRPr="00C30304">
        <w:t>00:57:32,382 --&gt; 00:57:34,216</w:t>
      </w:r>
    </w:p>
    <w:p w:rsidR="0046211F" w:rsidRPr="00C30304" w:rsidRDefault="0046211F" w:rsidP="0046211F">
      <w:r w:rsidRPr="00C30304">
        <w:t>NSA source:</w:t>
      </w:r>
    </w:p>
    <w:p w:rsidR="0046211F" w:rsidRPr="00C30304" w:rsidRDefault="0046211F" w:rsidP="0046211F">
      <w:r w:rsidRPr="00C30304">
        <w:t>&lt;i&gt; Fresh from the surge,&lt;/i&gt;</w:t>
      </w:r>
    </w:p>
    <w:p w:rsidR="0046211F" w:rsidRPr="00C30304" w:rsidRDefault="0046211F" w:rsidP="0046211F"/>
    <w:p w:rsidR="0046211F" w:rsidRPr="00C30304" w:rsidRDefault="0046211F" w:rsidP="0046211F">
      <w:r w:rsidRPr="00C30304">
        <w:t>1073</w:t>
      </w:r>
    </w:p>
    <w:p w:rsidR="0046211F" w:rsidRPr="00C30304" w:rsidRDefault="0046211F" w:rsidP="0046211F">
      <w:r w:rsidRPr="00C30304">
        <w:t>00:57:34,218 --&gt; 00:57:38,720</w:t>
      </w:r>
    </w:p>
    <w:p w:rsidR="0046211F" w:rsidRPr="00C30304" w:rsidRDefault="0046211F" w:rsidP="0046211F">
      <w:r w:rsidRPr="00C30304">
        <w:t>&lt;i&gt; I went to work at NSA in '07&lt;/i&gt;</w:t>
      </w:r>
    </w:p>
    <w:p w:rsidR="0046211F" w:rsidRPr="00C30304" w:rsidRDefault="0046211F" w:rsidP="0046211F">
      <w:r w:rsidRPr="00C30304">
        <w:t>&lt;i&gt; in a supervisory capacity.&lt;/i&gt;</w:t>
      </w:r>
    </w:p>
    <w:p w:rsidR="0046211F" w:rsidRPr="00C30304" w:rsidRDefault="0046211F" w:rsidP="0046211F">
      <w:r w:rsidRPr="00C30304">
        <w:t>国安局资料：</w:t>
      </w:r>
    </w:p>
    <w:p w:rsidR="0046211F" w:rsidRPr="00C30304" w:rsidRDefault="0046211F" w:rsidP="0046211F">
      <w:r w:rsidRPr="00C30304">
        <w:t>带着对新环境的新鲜感，我于</w:t>
      </w:r>
      <w:r w:rsidRPr="00C30304">
        <w:t>2007</w:t>
      </w:r>
      <w:r w:rsidRPr="00C30304">
        <w:t>年加入了国安局，从事管理工作。</w:t>
      </w:r>
    </w:p>
    <w:p w:rsidR="0046211F" w:rsidRPr="00C30304" w:rsidRDefault="0046211F" w:rsidP="0046211F"/>
    <w:p w:rsidR="0046211F" w:rsidRPr="00C30304" w:rsidRDefault="0046211F" w:rsidP="0046211F">
      <w:r w:rsidRPr="00C30304">
        <w:t>1074</w:t>
      </w:r>
    </w:p>
    <w:p w:rsidR="0046211F" w:rsidRPr="00C30304" w:rsidRDefault="0046211F" w:rsidP="0046211F">
      <w:r w:rsidRPr="00C30304">
        <w:t>00:57:38,722 --&gt; 00:57:40,889</w:t>
      </w:r>
    </w:p>
    <w:p w:rsidR="0046211F" w:rsidRPr="00C30304" w:rsidRDefault="0046211F" w:rsidP="0046211F">
      <w:r w:rsidRPr="00C30304">
        <w:t>Gibney:&lt;i&gt; Exactly where&lt;/i&gt;</w:t>
      </w:r>
    </w:p>
    <w:p w:rsidR="0046211F" w:rsidRPr="00C30304" w:rsidRDefault="0046211F" w:rsidP="0046211F">
      <w:r w:rsidRPr="00C30304">
        <w:t>&lt;i&gt; did you work?&lt;/i&gt;</w:t>
      </w:r>
    </w:p>
    <w:p w:rsidR="0046211F" w:rsidRPr="00C30304" w:rsidRDefault="0046211F" w:rsidP="0046211F">
      <w:r w:rsidRPr="00C30304">
        <w:t>吉布尼：准确的说，你之前在哪里工作？</w:t>
      </w:r>
    </w:p>
    <w:p w:rsidR="0046211F" w:rsidRPr="00C30304" w:rsidRDefault="0046211F" w:rsidP="0046211F"/>
    <w:p w:rsidR="0046211F" w:rsidRPr="00C30304" w:rsidRDefault="0046211F" w:rsidP="0046211F">
      <w:r w:rsidRPr="00C30304">
        <w:t>1075</w:t>
      </w:r>
    </w:p>
    <w:p w:rsidR="0046211F" w:rsidRPr="00C30304" w:rsidRDefault="0046211F" w:rsidP="0046211F">
      <w:r w:rsidRPr="00C30304">
        <w:t>00:57:40,891 --&gt; 00:57:42,224</w:t>
      </w:r>
    </w:p>
    <w:p w:rsidR="0046211F" w:rsidRPr="00C30304" w:rsidRDefault="0046211F" w:rsidP="0046211F">
      <w:r w:rsidRPr="00C30304">
        <w:t>NSA source:&lt;i&gt; Fort Meade.&lt;/i&gt;</w:t>
      </w:r>
    </w:p>
    <w:p w:rsidR="0046211F" w:rsidRPr="00C30304" w:rsidRDefault="0046211F" w:rsidP="0046211F">
      <w:r w:rsidRPr="00C30304">
        <w:t>国安局资料：米德堡</w:t>
      </w:r>
    </w:p>
    <w:p w:rsidR="0046211F" w:rsidRPr="00C30304" w:rsidRDefault="0046211F" w:rsidP="0046211F"/>
    <w:p w:rsidR="0046211F" w:rsidRPr="00C30304" w:rsidRDefault="0046211F" w:rsidP="0046211F">
      <w:r w:rsidRPr="00C30304">
        <w:t>1076</w:t>
      </w:r>
    </w:p>
    <w:p w:rsidR="0046211F" w:rsidRPr="00C30304" w:rsidRDefault="0046211F" w:rsidP="0046211F">
      <w:r w:rsidRPr="00C30304">
        <w:t>00:57:42,226 --&gt; 00:57:43,959</w:t>
      </w:r>
    </w:p>
    <w:p w:rsidR="0046211F" w:rsidRPr="00C30304" w:rsidRDefault="0046211F" w:rsidP="0046211F">
      <w:r w:rsidRPr="00C30304">
        <w:t>&lt;i&gt; You know, I commuted&lt;/i&gt;</w:t>
      </w:r>
    </w:p>
    <w:p w:rsidR="0046211F" w:rsidRPr="00C30304" w:rsidRDefault="0046211F" w:rsidP="0046211F">
      <w:r w:rsidRPr="00C30304">
        <w:t>&lt;i&gt; to that massive complex&lt;/i&gt;</w:t>
      </w:r>
    </w:p>
    <w:p w:rsidR="0046211F" w:rsidRPr="00C30304" w:rsidRDefault="0046211F" w:rsidP="0046211F"/>
    <w:p w:rsidR="0046211F" w:rsidRPr="00C30304" w:rsidRDefault="0046211F" w:rsidP="0046211F">
      <w:r w:rsidRPr="00C30304">
        <w:t>1077</w:t>
      </w:r>
    </w:p>
    <w:p w:rsidR="0046211F" w:rsidRPr="00C30304" w:rsidRDefault="0046211F" w:rsidP="0046211F">
      <w:r w:rsidRPr="00C30304">
        <w:t>00:57:43,961 --&gt; 00:57:45,394</w:t>
      </w:r>
    </w:p>
    <w:p w:rsidR="0046211F" w:rsidRPr="00C30304" w:rsidRDefault="0046211F" w:rsidP="0046211F">
      <w:r w:rsidRPr="00C30304">
        <w:t>&lt;i&gt; every single day.&lt;/i&gt;</w:t>
      </w:r>
    </w:p>
    <w:p w:rsidR="0046211F" w:rsidRPr="00C30304" w:rsidRDefault="0046211F" w:rsidP="0046211F">
      <w:r w:rsidRPr="00C30304">
        <w:t>你知道，我每天上班都需要通过大量的综合性设备检测。</w:t>
      </w:r>
    </w:p>
    <w:p w:rsidR="0046211F" w:rsidRPr="00C30304" w:rsidRDefault="0046211F" w:rsidP="0046211F"/>
    <w:p w:rsidR="0046211F" w:rsidRPr="00C30304" w:rsidRDefault="0046211F" w:rsidP="0046211F">
      <w:r w:rsidRPr="00C30304">
        <w:t>1078</w:t>
      </w:r>
    </w:p>
    <w:p w:rsidR="0046211F" w:rsidRPr="00C30304" w:rsidRDefault="0046211F" w:rsidP="0046211F">
      <w:r w:rsidRPr="00C30304">
        <w:t>00:57:46,729 --&gt; 00:57:51,033</w:t>
      </w:r>
    </w:p>
    <w:p w:rsidR="0046211F" w:rsidRPr="00C30304" w:rsidRDefault="0046211F" w:rsidP="0046211F">
      <w:r w:rsidRPr="00C30304">
        <w:t>&lt;i&gt; I was in tao-s321,&lt;/i&gt;</w:t>
      </w:r>
    </w:p>
    <w:p w:rsidR="0046211F" w:rsidRPr="00C30304" w:rsidRDefault="0046211F" w:rsidP="0046211F">
      <w:r w:rsidRPr="00C30304">
        <w:t>&lt;i&gt; "the roc."&lt;/i&gt;</w:t>
      </w:r>
    </w:p>
    <w:p w:rsidR="0046211F" w:rsidRPr="00C30304" w:rsidRDefault="0046211F" w:rsidP="0046211F">
      <w:r w:rsidRPr="00C30304">
        <w:t>我在</w:t>
      </w:r>
      <w:r w:rsidRPr="00C30304">
        <w:t>tao-s321</w:t>
      </w:r>
      <w:r w:rsidRPr="00C30304">
        <w:t>，</w:t>
      </w:r>
    </w:p>
    <w:p w:rsidR="0046211F" w:rsidRPr="00C30304" w:rsidRDefault="0046211F" w:rsidP="0046211F">
      <w:r w:rsidRPr="00C30304">
        <w:t>“</w:t>
      </w:r>
      <w:r w:rsidRPr="00C30304">
        <w:t>巨鸟</w:t>
      </w:r>
      <w:r w:rsidRPr="00C30304">
        <w:t>”</w:t>
      </w:r>
      <w:r w:rsidRPr="00C30304">
        <w:t>。</w:t>
      </w:r>
    </w:p>
    <w:p w:rsidR="0046211F" w:rsidRPr="00C30304" w:rsidRDefault="0046211F" w:rsidP="0046211F"/>
    <w:p w:rsidR="0046211F" w:rsidRPr="00C30304" w:rsidRDefault="0046211F" w:rsidP="0046211F">
      <w:r w:rsidRPr="00C30304">
        <w:t>1079</w:t>
      </w:r>
    </w:p>
    <w:p w:rsidR="0046211F" w:rsidRPr="00C30304" w:rsidRDefault="0046211F" w:rsidP="0046211F">
      <w:r w:rsidRPr="00C30304">
        <w:t>00:57:51,601 --&gt; 00:57:53,669</w:t>
      </w:r>
    </w:p>
    <w:p w:rsidR="0046211F" w:rsidRPr="00C30304" w:rsidRDefault="0046211F" w:rsidP="0046211F">
      <w:r w:rsidRPr="00C30304">
        <w:t>Gibney:&lt;i&gt; Okay, the tao,&lt;/i&gt;</w:t>
      </w:r>
    </w:p>
    <w:p w:rsidR="0046211F" w:rsidRPr="00C30304" w:rsidRDefault="0046211F" w:rsidP="0046211F">
      <w:r w:rsidRPr="00C30304">
        <w:t>&lt;i&gt; the roc?&lt;/i&gt;</w:t>
      </w:r>
    </w:p>
    <w:p w:rsidR="0046211F" w:rsidRPr="00C30304" w:rsidRDefault="0046211F" w:rsidP="0046211F">
      <w:r w:rsidRPr="00C30304">
        <w:t>吉布尼：好吧，</w:t>
      </w:r>
      <w:r w:rsidRPr="00C30304">
        <w:t>tao</w:t>
      </w:r>
      <w:r w:rsidRPr="00C30304">
        <w:t>，</w:t>
      </w:r>
      <w:r w:rsidRPr="00C30304">
        <w:t>“</w:t>
      </w:r>
      <w:r w:rsidRPr="00C30304">
        <w:t>巨鸟</w:t>
      </w:r>
      <w:r w:rsidRPr="00C30304">
        <w:t>”</w:t>
      </w:r>
      <w:r w:rsidRPr="00C30304">
        <w:t>？</w:t>
      </w:r>
    </w:p>
    <w:p w:rsidR="0046211F" w:rsidRPr="00C30304" w:rsidRDefault="0046211F" w:rsidP="0046211F"/>
    <w:p w:rsidR="0046211F" w:rsidRPr="00C30304" w:rsidRDefault="0046211F" w:rsidP="0046211F">
      <w:r w:rsidRPr="00C30304">
        <w:t>1080</w:t>
      </w:r>
    </w:p>
    <w:p w:rsidR="0046211F" w:rsidRPr="00C30304" w:rsidRDefault="0046211F" w:rsidP="0046211F">
      <w:r w:rsidRPr="00C30304">
        <w:t>00:57:53,837 --&gt; 00:57:57,072</w:t>
      </w:r>
    </w:p>
    <w:p w:rsidR="0046211F" w:rsidRPr="00C30304" w:rsidRDefault="0046211F" w:rsidP="0046211F">
      <w:r w:rsidRPr="00C30304">
        <w:t>&lt;i&gt; Right, sorry. Tao is&lt;/i&gt;</w:t>
      </w:r>
    </w:p>
    <w:p w:rsidR="0046211F" w:rsidRPr="00C30304" w:rsidRDefault="0046211F" w:rsidP="0046211F">
      <w:r w:rsidRPr="00C30304">
        <w:t>&lt;i&gt; tailored access operations.&lt;/i&gt;</w:t>
      </w:r>
    </w:p>
    <w:p w:rsidR="0046211F" w:rsidRPr="00C30304" w:rsidRDefault="0046211F" w:rsidP="0046211F">
      <w:r w:rsidRPr="00C30304">
        <w:t>是的，对不起。</w:t>
      </w:r>
      <w:r w:rsidRPr="00C30304">
        <w:t xml:space="preserve">Tao </w:t>
      </w:r>
      <w:r w:rsidRPr="00C30304">
        <w:t>是一种定制的访问操作。</w:t>
      </w:r>
    </w:p>
    <w:p w:rsidR="0046211F" w:rsidRPr="00C30304" w:rsidRDefault="0046211F" w:rsidP="0046211F"/>
    <w:p w:rsidR="0046211F" w:rsidRPr="00C30304" w:rsidRDefault="0046211F" w:rsidP="0046211F">
      <w:r w:rsidRPr="00C30304">
        <w:t>1081</w:t>
      </w:r>
    </w:p>
    <w:p w:rsidR="0046211F" w:rsidRPr="00C30304" w:rsidRDefault="0046211F" w:rsidP="0046211F">
      <w:r w:rsidRPr="00C30304">
        <w:t>00:57:57,074 --&gt; 00:57:59,107</w:t>
      </w:r>
    </w:p>
    <w:p w:rsidR="0046211F" w:rsidRPr="00C30304" w:rsidRDefault="0046211F" w:rsidP="0046211F">
      <w:r w:rsidRPr="00C30304">
        <w:t>&lt;i&gt; It's where&lt;/i&gt;</w:t>
      </w:r>
    </w:p>
    <w:p w:rsidR="0046211F" w:rsidRPr="00C30304" w:rsidRDefault="0046211F" w:rsidP="0046211F">
      <w:r w:rsidRPr="00C30304">
        <w:t>&lt;i&gt; NSA's hackers work.&lt;/i&gt;</w:t>
      </w:r>
    </w:p>
    <w:p w:rsidR="0046211F" w:rsidRPr="00C30304" w:rsidRDefault="0046211F" w:rsidP="0046211F">
      <w:r w:rsidRPr="00C30304">
        <w:t>那是国安局黑客工作的地方。</w:t>
      </w:r>
    </w:p>
    <w:p w:rsidR="0046211F" w:rsidRPr="00C30304" w:rsidRDefault="0046211F" w:rsidP="0046211F"/>
    <w:p w:rsidR="0046211F" w:rsidRPr="00C30304" w:rsidRDefault="0046211F" w:rsidP="0046211F">
      <w:r w:rsidRPr="00C30304">
        <w:t>1082</w:t>
      </w:r>
    </w:p>
    <w:p w:rsidR="0046211F" w:rsidRPr="00C30304" w:rsidRDefault="0046211F" w:rsidP="0046211F">
      <w:r w:rsidRPr="00C30304">
        <w:t>00:57:59,109 --&gt; 00:58:00,876</w:t>
      </w:r>
    </w:p>
    <w:p w:rsidR="0046211F" w:rsidRPr="00C30304" w:rsidRDefault="0046211F" w:rsidP="0046211F">
      <w:r w:rsidRPr="00C30304">
        <w:t>&lt;i&gt; Of course,&lt;/i&gt;</w:t>
      </w:r>
    </w:p>
    <w:p w:rsidR="0046211F" w:rsidRPr="00C30304" w:rsidRDefault="0046211F" w:rsidP="0046211F">
      <w:r w:rsidRPr="00C30304">
        <w:t>&lt;i&gt; we didn't call them that.&lt;/i&gt;</w:t>
      </w:r>
    </w:p>
    <w:p w:rsidR="0046211F" w:rsidRPr="00C30304" w:rsidRDefault="0046211F" w:rsidP="0046211F">
      <w:r w:rsidRPr="00C30304">
        <w:t>当然，我们不会这样称呼他们。</w:t>
      </w:r>
    </w:p>
    <w:p w:rsidR="0046211F" w:rsidRPr="00C30304" w:rsidRDefault="0046211F" w:rsidP="0046211F"/>
    <w:p w:rsidR="0046211F" w:rsidRPr="00C30304" w:rsidRDefault="0046211F" w:rsidP="0046211F">
      <w:r w:rsidRPr="00C30304">
        <w:t>1083</w:t>
      </w:r>
    </w:p>
    <w:p w:rsidR="0046211F" w:rsidRPr="00C30304" w:rsidRDefault="0046211F" w:rsidP="0046211F">
      <w:r w:rsidRPr="00C30304">
        <w:t>00:58:01,144 --&gt; 00:58:02,478</w:t>
      </w:r>
    </w:p>
    <w:p w:rsidR="0046211F" w:rsidRPr="00C30304" w:rsidRDefault="0046211F" w:rsidP="0046211F">
      <w:r w:rsidRPr="00C30304">
        <w:t>Gibney:&lt;i&gt; What did you call them?&lt;/i&gt;</w:t>
      </w:r>
    </w:p>
    <w:p w:rsidR="0046211F" w:rsidRPr="00C30304" w:rsidRDefault="0046211F" w:rsidP="0046211F">
      <w:r w:rsidRPr="00C30304">
        <w:t>吉布尼：那你们怎么称呼他们？</w:t>
      </w:r>
    </w:p>
    <w:p w:rsidR="0046211F" w:rsidRPr="00C30304" w:rsidRDefault="0046211F" w:rsidP="0046211F"/>
    <w:p w:rsidR="0046211F" w:rsidRPr="00C30304" w:rsidRDefault="0046211F" w:rsidP="0046211F">
      <w:r w:rsidRPr="00C30304">
        <w:t>1084</w:t>
      </w:r>
    </w:p>
    <w:p w:rsidR="0046211F" w:rsidRPr="00C30304" w:rsidRDefault="0046211F" w:rsidP="0046211F">
      <w:r w:rsidRPr="00C30304">
        <w:t>00:58:02,645 --&gt; 00:58:04,012</w:t>
      </w:r>
    </w:p>
    <w:p w:rsidR="0046211F" w:rsidRPr="00C30304" w:rsidRDefault="0046211F" w:rsidP="0046211F">
      <w:r w:rsidRPr="00C30304">
        <w:t>NSA source:&lt;i&gt; On net operators.&lt;/i&gt;</w:t>
      </w:r>
    </w:p>
    <w:p w:rsidR="0046211F" w:rsidRPr="00C30304" w:rsidRDefault="0046211F" w:rsidP="0046211F">
      <w:r w:rsidRPr="00C30304">
        <w:t>国安局资料：网络运营商。</w:t>
      </w:r>
    </w:p>
    <w:p w:rsidR="0046211F" w:rsidRPr="00C30304" w:rsidRDefault="0046211F" w:rsidP="0046211F"/>
    <w:p w:rsidR="0046211F" w:rsidRPr="00C30304" w:rsidRDefault="0046211F" w:rsidP="0046211F">
      <w:r w:rsidRPr="00C30304">
        <w:t>1085</w:t>
      </w:r>
    </w:p>
    <w:p w:rsidR="0046211F" w:rsidRPr="00C30304" w:rsidRDefault="0046211F" w:rsidP="0046211F">
      <w:r w:rsidRPr="00C30304">
        <w:t>00:58:04,314 --&gt; 00:58:06,849</w:t>
      </w:r>
    </w:p>
    <w:p w:rsidR="0046211F" w:rsidRPr="00C30304" w:rsidRDefault="0046211F" w:rsidP="0046211F">
      <w:r w:rsidRPr="00C30304">
        <w:lastRenderedPageBreak/>
        <w:t>&lt;i&gt; They're the only people at NSA&lt;/i&gt;</w:t>
      </w:r>
    </w:p>
    <w:p w:rsidR="0046211F" w:rsidRPr="00C30304" w:rsidRDefault="0046211F" w:rsidP="0046211F">
      <w:r w:rsidRPr="00C30304">
        <w:t>&lt;i&gt; allowed to break in&lt;/i&gt;</w:t>
      </w:r>
    </w:p>
    <w:p w:rsidR="0046211F" w:rsidRPr="00C30304" w:rsidRDefault="0046211F" w:rsidP="0046211F"/>
    <w:p w:rsidR="0046211F" w:rsidRPr="00C30304" w:rsidRDefault="0046211F" w:rsidP="0046211F">
      <w:r w:rsidRPr="00C30304">
        <w:t>1086</w:t>
      </w:r>
    </w:p>
    <w:p w:rsidR="0046211F" w:rsidRPr="00C30304" w:rsidRDefault="0046211F" w:rsidP="0046211F">
      <w:r w:rsidRPr="00C30304">
        <w:t>00:58:06,851 --&gt; 00:58:08,350</w:t>
      </w:r>
    </w:p>
    <w:p w:rsidR="0046211F" w:rsidRPr="00C30304" w:rsidRDefault="0046211F" w:rsidP="0046211F">
      <w:r w:rsidRPr="00C30304">
        <w:t>&lt;i&gt; or attack on the Internet.&lt;/i&gt;</w:t>
      </w:r>
    </w:p>
    <w:p w:rsidR="0046211F" w:rsidRPr="00C30304" w:rsidRDefault="0046211F" w:rsidP="0046211F">
      <w:r w:rsidRPr="00C30304">
        <w:t>在国安局，他们是唯一被授权的可以破坏或攻击互联网的人。</w:t>
      </w:r>
    </w:p>
    <w:p w:rsidR="0046211F" w:rsidRPr="00C30304" w:rsidRDefault="0046211F" w:rsidP="0046211F"/>
    <w:p w:rsidR="0046211F" w:rsidRPr="00C30304" w:rsidRDefault="0046211F" w:rsidP="0046211F">
      <w:r w:rsidRPr="00C30304">
        <w:t>1087</w:t>
      </w:r>
    </w:p>
    <w:p w:rsidR="0046211F" w:rsidRPr="00C30304" w:rsidRDefault="0046211F" w:rsidP="0046211F">
      <w:r w:rsidRPr="00C30304">
        <w:t>00:58:09,352 --&gt; 00:58:11,453</w:t>
      </w:r>
    </w:p>
    <w:p w:rsidR="0046211F" w:rsidRPr="00C30304" w:rsidRDefault="0046211F" w:rsidP="0046211F">
      <w:r w:rsidRPr="00C30304">
        <w:t>&lt;i&gt; Inside tao headquarters&lt;/i&gt;</w:t>
      </w:r>
    </w:p>
    <w:p w:rsidR="0046211F" w:rsidRPr="00C30304" w:rsidRDefault="0046211F" w:rsidP="0046211F">
      <w:r w:rsidRPr="00C30304">
        <w:t>&lt;i&gt; is the roc,&lt;/i&gt;</w:t>
      </w:r>
    </w:p>
    <w:p w:rsidR="0046211F" w:rsidRPr="00C30304" w:rsidRDefault="0046211F" w:rsidP="0046211F"/>
    <w:p w:rsidR="0046211F" w:rsidRPr="00C30304" w:rsidRDefault="0046211F" w:rsidP="0046211F">
      <w:r w:rsidRPr="00C30304">
        <w:t>1088</w:t>
      </w:r>
    </w:p>
    <w:p w:rsidR="0046211F" w:rsidRPr="00C30304" w:rsidRDefault="0046211F" w:rsidP="0046211F">
      <w:r w:rsidRPr="00C30304">
        <w:t>00:58:11,455 --&gt; 00:58:13,055</w:t>
      </w:r>
    </w:p>
    <w:p w:rsidR="0046211F" w:rsidRPr="00C30304" w:rsidRDefault="0046211F" w:rsidP="0046211F">
      <w:r w:rsidRPr="00C30304">
        <w:t>&lt;i&gt; remote operations center.&lt;/i&gt;</w:t>
      </w:r>
    </w:p>
    <w:p w:rsidR="0046211F" w:rsidRPr="00C30304" w:rsidRDefault="0046211F" w:rsidP="0046211F">
      <w:r w:rsidRPr="00C30304">
        <w:t>tao</w:t>
      </w:r>
      <w:r w:rsidRPr="00C30304">
        <w:t>总部就是</w:t>
      </w:r>
      <w:r w:rsidRPr="00C30304">
        <w:t>“</w:t>
      </w:r>
      <w:r w:rsidRPr="00C30304">
        <w:t>巨鸟</w:t>
      </w:r>
      <w:r w:rsidRPr="00C30304">
        <w:t>”</w:t>
      </w:r>
      <w:r w:rsidRPr="00C30304">
        <w:t>，即远程操作中心。</w:t>
      </w:r>
    </w:p>
    <w:p w:rsidR="0046211F" w:rsidRPr="00C30304" w:rsidRDefault="0046211F" w:rsidP="0046211F"/>
    <w:p w:rsidR="0046211F" w:rsidRPr="00C30304" w:rsidRDefault="0046211F" w:rsidP="0046211F">
      <w:r w:rsidRPr="00C30304">
        <w:t>1089</w:t>
      </w:r>
    </w:p>
    <w:p w:rsidR="0046211F" w:rsidRPr="00C30304" w:rsidRDefault="0046211F" w:rsidP="0046211F">
      <w:r w:rsidRPr="00C30304">
        <w:t>00:58:13,857 --&gt; 00:58:17,059</w:t>
      </w:r>
    </w:p>
    <w:p w:rsidR="0046211F" w:rsidRPr="00C30304" w:rsidRDefault="0046211F" w:rsidP="0046211F">
      <w:r w:rsidRPr="00C30304">
        <w:t>&lt;i&gt; If the U.S. government&lt;/i&gt;</w:t>
      </w:r>
    </w:p>
    <w:p w:rsidR="0046211F" w:rsidRPr="00C30304" w:rsidRDefault="0046211F" w:rsidP="0046211F">
      <w:r w:rsidRPr="00C30304">
        <w:t>&lt;i&gt; wants to get in somewhere,&lt;/i&gt;</w:t>
      </w:r>
    </w:p>
    <w:p w:rsidR="0046211F" w:rsidRPr="00C30304" w:rsidRDefault="0046211F" w:rsidP="0046211F"/>
    <w:p w:rsidR="0046211F" w:rsidRPr="00C30304" w:rsidRDefault="0046211F" w:rsidP="0046211F">
      <w:r w:rsidRPr="00C30304">
        <w:t>1090</w:t>
      </w:r>
    </w:p>
    <w:p w:rsidR="0046211F" w:rsidRPr="00C30304" w:rsidRDefault="0046211F" w:rsidP="0046211F">
      <w:r w:rsidRPr="00C30304">
        <w:t>00:58:18,127 --&gt; 00:58:19,528</w:t>
      </w:r>
    </w:p>
    <w:p w:rsidR="0046211F" w:rsidRPr="00C30304" w:rsidRDefault="0046211F" w:rsidP="0046211F">
      <w:r w:rsidRPr="00C30304">
        <w:t>&lt;i&gt; it goes to the roc.&lt;/i&gt;</w:t>
      </w:r>
    </w:p>
    <w:p w:rsidR="0046211F" w:rsidRPr="00C30304" w:rsidRDefault="0046211F" w:rsidP="0046211F">
      <w:r w:rsidRPr="00C30304">
        <w:t>如果美国政府想要去查看某些地方，就可以去</w:t>
      </w:r>
      <w:r w:rsidRPr="00C30304">
        <w:t>“</w:t>
      </w:r>
      <w:r w:rsidRPr="00C30304">
        <w:t>巨鸟</w:t>
      </w:r>
      <w:r w:rsidRPr="00C30304">
        <w:t>”</w:t>
      </w:r>
      <w:r w:rsidRPr="00C30304">
        <w:t>。</w:t>
      </w:r>
    </w:p>
    <w:p w:rsidR="0046211F" w:rsidRPr="00C30304" w:rsidRDefault="0046211F" w:rsidP="0046211F"/>
    <w:p w:rsidR="0046211F" w:rsidRPr="00C30304" w:rsidRDefault="0046211F" w:rsidP="0046211F">
      <w:r w:rsidRPr="00C30304">
        <w:t>1091</w:t>
      </w:r>
    </w:p>
    <w:p w:rsidR="0046211F" w:rsidRPr="00C30304" w:rsidRDefault="0046211F" w:rsidP="0046211F">
      <w:r w:rsidRPr="00C30304">
        <w:t>00:58:19,696 --&gt; 00:58:22,564</w:t>
      </w:r>
    </w:p>
    <w:p w:rsidR="0046211F" w:rsidRPr="00C30304" w:rsidRDefault="0046211F" w:rsidP="0046211F">
      <w:r w:rsidRPr="00C30304">
        <w:t>&lt;i&gt; I mean, we were flooded&lt;/i&gt;</w:t>
      </w:r>
    </w:p>
    <w:p w:rsidR="0046211F" w:rsidRPr="00C30304" w:rsidRDefault="0046211F" w:rsidP="0046211F">
      <w:r w:rsidRPr="00C30304">
        <w:t>&lt;i&gt; with requests.&lt;/i&gt;</w:t>
      </w:r>
    </w:p>
    <w:p w:rsidR="0046211F" w:rsidRPr="00C30304" w:rsidRDefault="0046211F" w:rsidP="0046211F">
      <w:r w:rsidRPr="00C30304">
        <w:t>我的意思是，各种问题如洪水一般包围着我们。</w:t>
      </w:r>
    </w:p>
    <w:p w:rsidR="0046211F" w:rsidRPr="00C30304" w:rsidRDefault="0046211F" w:rsidP="0046211F"/>
    <w:p w:rsidR="0046211F" w:rsidRPr="00C30304" w:rsidRDefault="0046211F" w:rsidP="0046211F">
      <w:r w:rsidRPr="00C30304">
        <w:t>1092</w:t>
      </w:r>
    </w:p>
    <w:p w:rsidR="0046211F" w:rsidRPr="00C30304" w:rsidRDefault="0046211F" w:rsidP="0046211F">
      <w:r w:rsidRPr="00C30304">
        <w:t>00:58:23,299 --&gt; 00:58:25,834</w:t>
      </w:r>
    </w:p>
    <w:p w:rsidR="0046211F" w:rsidRPr="00C30304" w:rsidRDefault="0046211F" w:rsidP="0046211F">
      <w:r w:rsidRPr="00C30304">
        <w:t>&lt;i&gt; So many that we could&lt;/i&gt;</w:t>
      </w:r>
    </w:p>
    <w:p w:rsidR="0046211F" w:rsidRPr="00C30304" w:rsidRDefault="0046211F" w:rsidP="0046211F">
      <w:r w:rsidRPr="00C30304">
        <w:t>&lt;i&gt; only do about, mm,&lt;/i&gt;</w:t>
      </w:r>
    </w:p>
    <w:p w:rsidR="0046211F" w:rsidRPr="00C30304" w:rsidRDefault="0046211F" w:rsidP="0046211F"/>
    <w:p w:rsidR="0046211F" w:rsidRPr="00C30304" w:rsidRDefault="0046211F" w:rsidP="0046211F">
      <w:r w:rsidRPr="00C30304">
        <w:t>1093</w:t>
      </w:r>
    </w:p>
    <w:p w:rsidR="0046211F" w:rsidRPr="00C30304" w:rsidRDefault="0046211F" w:rsidP="0046211F">
      <w:r w:rsidRPr="00C30304">
        <w:t>00:58:25,836 --&gt; 00:58:29,004</w:t>
      </w:r>
    </w:p>
    <w:p w:rsidR="0046211F" w:rsidRPr="00C30304" w:rsidRDefault="0046211F" w:rsidP="0046211F">
      <w:r w:rsidRPr="00C30304">
        <w:t>&lt;i&gt; 30% of the missions that were&lt;/i&gt;</w:t>
      </w:r>
    </w:p>
    <w:p w:rsidR="0046211F" w:rsidRPr="00C30304" w:rsidRDefault="0046211F" w:rsidP="0046211F">
      <w:r w:rsidRPr="00C30304">
        <w:t>&lt;i&gt; requested of us at one time,&lt;/i&gt;</w:t>
      </w:r>
    </w:p>
    <w:p w:rsidR="0046211F" w:rsidRPr="00C30304" w:rsidRDefault="0046211F" w:rsidP="0046211F">
      <w:r w:rsidRPr="00C30304">
        <w:t>很多任务需要我们去完成，在一定时间内，我们只能完成其中的</w:t>
      </w:r>
      <w:r w:rsidRPr="00C30304">
        <w:t>30%</w:t>
      </w:r>
      <w:r w:rsidRPr="00C30304">
        <w:t>，</w:t>
      </w:r>
    </w:p>
    <w:p w:rsidR="0046211F" w:rsidRPr="00C30304" w:rsidRDefault="0046211F" w:rsidP="0046211F"/>
    <w:p w:rsidR="0046211F" w:rsidRPr="00C30304" w:rsidRDefault="0046211F" w:rsidP="0046211F">
      <w:r w:rsidRPr="00C30304">
        <w:t>1094</w:t>
      </w:r>
    </w:p>
    <w:p w:rsidR="0046211F" w:rsidRPr="00C30304" w:rsidRDefault="0046211F" w:rsidP="0046211F">
      <w:r w:rsidRPr="00C30304">
        <w:t>00:58:29,006 --&gt; 00:58:30,639</w:t>
      </w:r>
    </w:p>
    <w:p w:rsidR="0046211F" w:rsidRPr="00C30304" w:rsidRDefault="0046211F" w:rsidP="0046211F">
      <w:r w:rsidRPr="00C30304">
        <w:t>&lt;i&gt; through the web&lt;/i&gt;</w:t>
      </w:r>
    </w:p>
    <w:p w:rsidR="0046211F" w:rsidRPr="00C30304" w:rsidRDefault="0046211F" w:rsidP="0046211F"/>
    <w:p w:rsidR="0046211F" w:rsidRPr="00C30304" w:rsidRDefault="0046211F" w:rsidP="0046211F">
      <w:r w:rsidRPr="00C30304">
        <w:t>1095</w:t>
      </w:r>
    </w:p>
    <w:p w:rsidR="0046211F" w:rsidRPr="00C30304" w:rsidRDefault="0046211F" w:rsidP="0046211F">
      <w:r w:rsidRPr="00C30304">
        <w:t>00:58:30,641 --&gt; 00:58:33,509</w:t>
      </w:r>
    </w:p>
    <w:p w:rsidR="0046211F" w:rsidRPr="00C30304" w:rsidRDefault="0046211F" w:rsidP="0046211F">
      <w:r w:rsidRPr="00C30304">
        <w:t>&lt;i&gt; but also by hijacking&lt;/i&gt;</w:t>
      </w:r>
    </w:p>
    <w:p w:rsidR="0046211F" w:rsidRPr="00C30304" w:rsidRDefault="0046211F" w:rsidP="0046211F">
      <w:r w:rsidRPr="00C30304">
        <w:t>&lt;i&gt; shipments of parts.&lt;/i&gt;</w:t>
      </w:r>
    </w:p>
    <w:p w:rsidR="0046211F" w:rsidRPr="00C30304" w:rsidRDefault="0046211F" w:rsidP="0046211F">
      <w:r w:rsidRPr="00C30304">
        <w:t>通过网页我们也只能劫持出零件的出货量。</w:t>
      </w:r>
    </w:p>
    <w:p w:rsidR="0046211F" w:rsidRPr="00C30304" w:rsidRDefault="0046211F" w:rsidP="0046211F"/>
    <w:p w:rsidR="0046211F" w:rsidRPr="00C30304" w:rsidRDefault="0046211F" w:rsidP="0046211F">
      <w:r w:rsidRPr="00C30304">
        <w:t>1096</w:t>
      </w:r>
    </w:p>
    <w:p w:rsidR="0046211F" w:rsidRPr="00C30304" w:rsidRDefault="0046211F" w:rsidP="0046211F">
      <w:r w:rsidRPr="00C30304">
        <w:t>00:58:34,377 --&gt; 00:58:36,378</w:t>
      </w:r>
    </w:p>
    <w:p w:rsidR="0046211F" w:rsidRPr="00C30304" w:rsidRDefault="0046211F" w:rsidP="0046211F">
      <w:r w:rsidRPr="00C30304">
        <w:t>&lt;i&gt; You know, sometimes the CIA&lt;/i&gt;</w:t>
      </w:r>
    </w:p>
    <w:p w:rsidR="0046211F" w:rsidRPr="00C30304" w:rsidRDefault="0046211F" w:rsidP="0046211F">
      <w:r w:rsidRPr="00C30304">
        <w:t>&lt;i&gt; would assist&lt;/i&gt;</w:t>
      </w:r>
    </w:p>
    <w:p w:rsidR="0046211F" w:rsidRPr="00C30304" w:rsidRDefault="0046211F" w:rsidP="0046211F"/>
    <w:p w:rsidR="0046211F" w:rsidRPr="00C30304" w:rsidRDefault="0046211F" w:rsidP="0046211F">
      <w:r w:rsidRPr="00C30304">
        <w:t>1097</w:t>
      </w:r>
    </w:p>
    <w:p w:rsidR="0046211F" w:rsidRPr="00C30304" w:rsidRDefault="0046211F" w:rsidP="0046211F">
      <w:r w:rsidRPr="00C30304">
        <w:t>00:58:36,380 --&gt; 00:58:39,014</w:t>
      </w:r>
    </w:p>
    <w:p w:rsidR="0046211F" w:rsidRPr="00C30304" w:rsidRDefault="0046211F" w:rsidP="0046211F">
      <w:r w:rsidRPr="00C30304">
        <w:t>&lt;i&gt; inputting implants&lt;/i&gt;</w:t>
      </w:r>
    </w:p>
    <w:p w:rsidR="0046211F" w:rsidRPr="00C30304" w:rsidRDefault="0046211F" w:rsidP="0046211F">
      <w:r w:rsidRPr="00C30304">
        <w:t>&lt;i&gt; in machines,&lt;/i&gt;</w:t>
      </w:r>
    </w:p>
    <w:p w:rsidR="0046211F" w:rsidRPr="00C30304" w:rsidRDefault="0046211F" w:rsidP="0046211F"/>
    <w:p w:rsidR="0046211F" w:rsidRPr="00C30304" w:rsidRDefault="0046211F" w:rsidP="0046211F">
      <w:r w:rsidRPr="00C30304">
        <w:t>1098</w:t>
      </w:r>
    </w:p>
    <w:p w:rsidR="0046211F" w:rsidRPr="00C30304" w:rsidRDefault="0046211F" w:rsidP="0046211F">
      <w:r w:rsidRPr="00C30304">
        <w:t>00:58:40,216 --&gt; 00:58:42,951</w:t>
      </w:r>
    </w:p>
    <w:p w:rsidR="0046211F" w:rsidRPr="00C30304" w:rsidRDefault="0046211F" w:rsidP="0046211F">
      <w:r w:rsidRPr="00C30304">
        <w:t>&lt;i&gt; so once inside&lt;/i&gt;</w:t>
      </w:r>
    </w:p>
    <w:p w:rsidR="0046211F" w:rsidRPr="00C30304" w:rsidRDefault="0046211F" w:rsidP="0046211F">
      <w:r w:rsidRPr="00C30304">
        <w:t>&lt;i&gt; a target network,&lt;/i&gt;</w:t>
      </w:r>
    </w:p>
    <w:p w:rsidR="0046211F" w:rsidRPr="00C30304" w:rsidRDefault="0046211F" w:rsidP="0046211F"/>
    <w:p w:rsidR="0046211F" w:rsidRPr="00C30304" w:rsidRDefault="0046211F" w:rsidP="0046211F">
      <w:r w:rsidRPr="00C30304">
        <w:t>1099</w:t>
      </w:r>
    </w:p>
    <w:p w:rsidR="0046211F" w:rsidRPr="00C30304" w:rsidRDefault="0046211F" w:rsidP="0046211F">
      <w:r w:rsidRPr="00C30304">
        <w:t>00:58:43,820 --&gt; 00:58:45,087</w:t>
      </w:r>
    </w:p>
    <w:p w:rsidR="0046211F" w:rsidRPr="00C30304" w:rsidRDefault="0046211F" w:rsidP="0046211F">
      <w:r w:rsidRPr="00C30304">
        <w:t>&lt;i&gt; we could just...&lt;/i&gt;</w:t>
      </w:r>
    </w:p>
    <w:p w:rsidR="0046211F" w:rsidRPr="00C30304" w:rsidRDefault="0046211F" w:rsidP="0046211F">
      <w:r w:rsidRPr="00C30304">
        <w:t>你知道，有时候中央情报局会协助我们</w:t>
      </w:r>
      <w:r w:rsidRPr="00C30304">
        <w:rPr>
          <w:rFonts w:hint="eastAsia"/>
        </w:rPr>
        <w:t>，</w:t>
      </w:r>
      <w:r w:rsidRPr="00C30304">
        <w:t>在计算机中植入病毒，所以一旦进入目标网络内部，我们就可以</w:t>
      </w:r>
      <w:r w:rsidRPr="00C30304">
        <w:t>……</w:t>
      </w:r>
    </w:p>
    <w:p w:rsidR="0046211F" w:rsidRPr="00C30304" w:rsidRDefault="0046211F" w:rsidP="0046211F"/>
    <w:p w:rsidR="0046211F" w:rsidRPr="00C30304" w:rsidRDefault="0046211F" w:rsidP="0046211F">
      <w:r w:rsidRPr="00C30304">
        <w:t>1100</w:t>
      </w:r>
    </w:p>
    <w:p w:rsidR="0046211F" w:rsidRPr="00C30304" w:rsidRDefault="0046211F" w:rsidP="0046211F">
      <w:r w:rsidRPr="00C30304">
        <w:t>00:58:46,055 --&gt; 00:58:47,256</w:t>
      </w:r>
    </w:p>
    <w:p w:rsidR="0046211F" w:rsidRPr="00C30304" w:rsidRDefault="0046211F" w:rsidP="0046211F">
      <w:r w:rsidRPr="00C30304">
        <w:t>&lt;i&gt; Watch...&lt;/i&gt;</w:t>
      </w:r>
    </w:p>
    <w:p w:rsidR="0046211F" w:rsidRPr="00C30304" w:rsidRDefault="0046211F" w:rsidP="0046211F">
      <w:r w:rsidRPr="00C30304">
        <w:t>监视</w:t>
      </w:r>
      <w:r w:rsidRPr="00C30304">
        <w:t>……</w:t>
      </w:r>
    </w:p>
    <w:p w:rsidR="0046211F" w:rsidRPr="00C30304" w:rsidRDefault="0046211F" w:rsidP="0046211F"/>
    <w:p w:rsidR="0046211F" w:rsidRPr="00C30304" w:rsidRDefault="0046211F" w:rsidP="0046211F">
      <w:r w:rsidRPr="00C30304">
        <w:t>1101</w:t>
      </w:r>
    </w:p>
    <w:p w:rsidR="0046211F" w:rsidRPr="00C30304" w:rsidRDefault="0046211F" w:rsidP="0046211F">
      <w:r w:rsidRPr="00C30304">
        <w:t>00:58:48,992 --&gt; 00:58:50,559</w:t>
      </w:r>
    </w:p>
    <w:p w:rsidR="0046211F" w:rsidRPr="00C30304" w:rsidRDefault="0046211F" w:rsidP="0046211F">
      <w:r w:rsidRPr="00C30304">
        <w:t>&lt;i&gt; Or we could attack.&lt;/i&gt;</w:t>
      </w:r>
    </w:p>
    <w:p w:rsidR="0046211F" w:rsidRPr="00C30304" w:rsidRDefault="0046211F" w:rsidP="0046211F">
      <w:r w:rsidRPr="00C30304">
        <w:t>或者我们也能够进行攻击。</w:t>
      </w:r>
    </w:p>
    <w:p w:rsidR="0046211F" w:rsidRPr="00C30304" w:rsidRDefault="0046211F" w:rsidP="0046211F"/>
    <w:p w:rsidR="0046211F" w:rsidRPr="00C30304" w:rsidRDefault="0046211F" w:rsidP="0046211F">
      <w:r w:rsidRPr="00C30304">
        <w:t>1102</w:t>
      </w:r>
    </w:p>
    <w:p w:rsidR="0046211F" w:rsidRPr="00C30304" w:rsidRDefault="0046211F" w:rsidP="0046211F">
      <w:r w:rsidRPr="00C30304">
        <w:t>00:58:54,364 --&gt; 00:58:57,900</w:t>
      </w:r>
    </w:p>
    <w:p w:rsidR="0046211F" w:rsidRPr="00C30304" w:rsidRDefault="0046211F" w:rsidP="0046211F">
      <w:r w:rsidRPr="00C30304">
        <w:lastRenderedPageBreak/>
        <w:t>&lt;i&gt; Inside NSA was a strange&lt;/i&gt;</w:t>
      </w:r>
    </w:p>
    <w:p w:rsidR="0046211F" w:rsidRPr="00C30304" w:rsidRDefault="0046211F" w:rsidP="0046211F">
      <w:r w:rsidRPr="00C30304">
        <w:t>&lt;i&gt; kind of culture,&lt;/i&gt;</w:t>
      </w:r>
    </w:p>
    <w:p w:rsidR="0046211F" w:rsidRPr="00C30304" w:rsidRDefault="0046211F" w:rsidP="0046211F"/>
    <w:p w:rsidR="0046211F" w:rsidRPr="00C30304" w:rsidRDefault="0046211F" w:rsidP="0046211F">
      <w:r w:rsidRPr="00C30304">
        <w:t>1103</w:t>
      </w:r>
    </w:p>
    <w:p w:rsidR="0046211F" w:rsidRPr="00C30304" w:rsidRDefault="0046211F" w:rsidP="0046211F">
      <w:r w:rsidRPr="00C30304">
        <w:t>00:58:57,902 --&gt; 00:59:00,302</w:t>
      </w:r>
    </w:p>
    <w:p w:rsidR="0046211F" w:rsidRPr="00C30304" w:rsidRDefault="0046211F" w:rsidP="0046211F">
      <w:r w:rsidRPr="00C30304">
        <w:t>&lt;i&gt; like,&lt;/i&gt;</w:t>
      </w:r>
    </w:p>
    <w:p w:rsidR="0046211F" w:rsidRPr="00C30304" w:rsidRDefault="0046211F" w:rsidP="0046211F">
      <w:r w:rsidRPr="00C30304">
        <w:t>&lt;i&gt; two parts macho military&lt;/i&gt;</w:t>
      </w:r>
    </w:p>
    <w:p w:rsidR="0046211F" w:rsidRPr="00C30304" w:rsidRDefault="0046211F" w:rsidP="0046211F"/>
    <w:p w:rsidR="0046211F" w:rsidRPr="00C30304" w:rsidRDefault="0046211F" w:rsidP="0046211F">
      <w:r w:rsidRPr="00C30304">
        <w:t>1104</w:t>
      </w:r>
    </w:p>
    <w:p w:rsidR="0046211F" w:rsidRPr="00C30304" w:rsidRDefault="0046211F" w:rsidP="0046211F">
      <w:r w:rsidRPr="00C30304">
        <w:t>00:59:00,304 --&gt; 00:59:04,406</w:t>
      </w:r>
    </w:p>
    <w:p w:rsidR="0046211F" w:rsidRPr="00C30304" w:rsidRDefault="0046211F" w:rsidP="0046211F">
      <w:r w:rsidRPr="00C30304">
        <w:t>&lt;i&gt; and two parts cyber geek.&lt;/i&gt;</w:t>
      </w:r>
    </w:p>
    <w:p w:rsidR="0046211F" w:rsidRPr="00C30304" w:rsidRDefault="0046211F" w:rsidP="0046211F">
      <w:r w:rsidRPr="00C30304">
        <w:t>&lt;i&gt; I mean, I came from Iraq,&lt;/i&gt;</w:t>
      </w:r>
    </w:p>
    <w:p w:rsidR="0046211F" w:rsidRPr="00C30304" w:rsidRDefault="0046211F" w:rsidP="0046211F">
      <w:r w:rsidRPr="00C30304">
        <w:t>国安局内部有一种奇怪的企业文化，例如，两类军人气概和两种网络极客。我的意思是，我来自伊拉克，</w:t>
      </w:r>
    </w:p>
    <w:p w:rsidR="0046211F" w:rsidRPr="00C30304" w:rsidRDefault="0046211F" w:rsidP="0046211F"/>
    <w:p w:rsidR="0046211F" w:rsidRPr="00C30304" w:rsidRDefault="0046211F" w:rsidP="0046211F">
      <w:r w:rsidRPr="00C30304">
        <w:t>1105</w:t>
      </w:r>
    </w:p>
    <w:p w:rsidR="0046211F" w:rsidRPr="00C30304" w:rsidRDefault="0046211F" w:rsidP="0046211F">
      <w:r w:rsidRPr="00C30304">
        <w:t>00:59:04,408 --&gt; 00:59:06,308</w:t>
      </w:r>
    </w:p>
    <w:p w:rsidR="0046211F" w:rsidRPr="00C30304" w:rsidRDefault="0046211F" w:rsidP="0046211F">
      <w:r w:rsidRPr="00C30304">
        <w:t>&lt;i&gt; so I was used to,&lt;/i&gt;</w:t>
      </w:r>
    </w:p>
    <w:p w:rsidR="0046211F" w:rsidRPr="00C30304" w:rsidRDefault="0046211F" w:rsidP="0046211F">
      <w:r w:rsidRPr="00C30304">
        <w:t>&lt;i&gt; "yes, sir. No, sir."&lt;/i&gt;</w:t>
      </w:r>
    </w:p>
    <w:p w:rsidR="0046211F" w:rsidRPr="00C30304" w:rsidRDefault="0046211F" w:rsidP="0046211F">
      <w:r w:rsidRPr="00C30304">
        <w:t>所以，我习惯了，</w:t>
      </w:r>
      <w:r w:rsidRPr="00C30304">
        <w:t>“</w:t>
      </w:r>
      <w:r w:rsidRPr="00C30304">
        <w:t>是的，长官。不，长官。</w:t>
      </w:r>
      <w:r w:rsidRPr="00C30304">
        <w:t>”</w:t>
      </w:r>
    </w:p>
    <w:p w:rsidR="0046211F" w:rsidRPr="00C30304" w:rsidRDefault="0046211F" w:rsidP="0046211F"/>
    <w:p w:rsidR="0046211F" w:rsidRPr="00C30304" w:rsidRDefault="0046211F" w:rsidP="0046211F">
      <w:r w:rsidRPr="00C30304">
        <w:t>1106</w:t>
      </w:r>
    </w:p>
    <w:p w:rsidR="0046211F" w:rsidRPr="00C30304" w:rsidRDefault="0046211F" w:rsidP="0046211F">
      <w:r w:rsidRPr="00C30304">
        <w:t>00:59:06,310 --&gt; 00:59:08,410</w:t>
      </w:r>
    </w:p>
    <w:p w:rsidR="0046211F" w:rsidRPr="00C30304" w:rsidRDefault="0046211F" w:rsidP="0046211F">
      <w:r w:rsidRPr="00C30304">
        <w:t>&lt;i&gt; But for the weapons&lt;/i&gt;</w:t>
      </w:r>
    </w:p>
    <w:p w:rsidR="0046211F" w:rsidRPr="00C30304" w:rsidRDefault="0046211F" w:rsidP="0046211F">
      <w:r w:rsidRPr="00C30304">
        <w:t>&lt;i&gt; programmers&lt;/i&gt;</w:t>
      </w:r>
    </w:p>
    <w:p w:rsidR="0046211F" w:rsidRPr="00C30304" w:rsidRDefault="0046211F" w:rsidP="0046211F"/>
    <w:p w:rsidR="0046211F" w:rsidRPr="00C30304" w:rsidRDefault="0046211F" w:rsidP="0046211F">
      <w:r w:rsidRPr="00C30304">
        <w:t>1107</w:t>
      </w:r>
    </w:p>
    <w:p w:rsidR="0046211F" w:rsidRPr="00C30304" w:rsidRDefault="0046211F" w:rsidP="0046211F">
      <w:r w:rsidRPr="00C30304">
        <w:t>00:59:08,412 --&gt; 00:59:10,979</w:t>
      </w:r>
    </w:p>
    <w:p w:rsidR="0046211F" w:rsidRPr="00C30304" w:rsidRDefault="0046211F" w:rsidP="0046211F">
      <w:r w:rsidRPr="00C30304">
        <w:t>&lt;i&gt; we needed more&lt;/i&gt;</w:t>
      </w:r>
    </w:p>
    <w:p w:rsidR="0046211F" w:rsidRPr="00C30304" w:rsidRDefault="0046211F" w:rsidP="0046211F">
      <w:r w:rsidRPr="00C30304">
        <w:t>&lt;i&gt; "think outside the box" types.&lt;/i&gt;</w:t>
      </w:r>
    </w:p>
    <w:p w:rsidR="0046211F" w:rsidRPr="00C30304" w:rsidRDefault="0046211F" w:rsidP="0046211F">
      <w:r w:rsidRPr="00C30304">
        <w:t>但是对于这些以代码为武器的程序员来说，我们需要的则是更多的</w:t>
      </w:r>
      <w:r w:rsidRPr="00C30304">
        <w:t>“</w:t>
      </w:r>
      <w:r w:rsidRPr="00C30304">
        <w:t>开放思想</w:t>
      </w:r>
      <w:r w:rsidRPr="00C30304">
        <w:t>”</w:t>
      </w:r>
      <w:r w:rsidRPr="00C30304">
        <w:t>。</w:t>
      </w:r>
    </w:p>
    <w:p w:rsidR="0046211F" w:rsidRPr="00C30304" w:rsidRDefault="0046211F" w:rsidP="0046211F"/>
    <w:p w:rsidR="0046211F" w:rsidRPr="00C30304" w:rsidRDefault="0046211F" w:rsidP="0046211F">
      <w:r w:rsidRPr="00C30304">
        <w:t>1108</w:t>
      </w:r>
    </w:p>
    <w:p w:rsidR="0046211F" w:rsidRPr="00C30304" w:rsidRDefault="0046211F" w:rsidP="0046211F">
      <w:r w:rsidRPr="00C30304">
        <w:t>00:59:11,814 --&gt; 00:59:13,549</w:t>
      </w:r>
    </w:p>
    <w:p w:rsidR="0046211F" w:rsidRPr="00C30304" w:rsidRDefault="0046211F" w:rsidP="0046211F">
      <w:r w:rsidRPr="00C30304">
        <w:t>&lt;i&gt; From cubicle to cubicle,&lt;/i&gt;</w:t>
      </w:r>
    </w:p>
    <w:p w:rsidR="0046211F" w:rsidRPr="00C30304" w:rsidRDefault="0046211F" w:rsidP="0046211F"/>
    <w:p w:rsidR="0046211F" w:rsidRPr="00C30304" w:rsidRDefault="0046211F" w:rsidP="0046211F">
      <w:r w:rsidRPr="00C30304">
        <w:t>1109</w:t>
      </w:r>
    </w:p>
    <w:p w:rsidR="0046211F" w:rsidRPr="00C30304" w:rsidRDefault="0046211F" w:rsidP="0046211F">
      <w:r w:rsidRPr="00C30304">
        <w:t>00:59:13,551 --&gt; 00:59:16,818</w:t>
      </w:r>
    </w:p>
    <w:p w:rsidR="0046211F" w:rsidRPr="00C30304" w:rsidRDefault="0046211F" w:rsidP="0046211F">
      <w:r w:rsidRPr="00C30304">
        <w:t>&lt;i&gt; you'd see lightsabers,&lt;/i&gt;</w:t>
      </w:r>
    </w:p>
    <w:p w:rsidR="0046211F" w:rsidRPr="00C30304" w:rsidRDefault="0046211F" w:rsidP="0046211F">
      <w:r w:rsidRPr="00C30304">
        <w:t>&lt;i&gt; tribbles,&lt;/i&gt;</w:t>
      </w:r>
    </w:p>
    <w:p w:rsidR="0046211F" w:rsidRPr="00C30304" w:rsidRDefault="0046211F" w:rsidP="0046211F"/>
    <w:p w:rsidR="0046211F" w:rsidRPr="00C30304" w:rsidRDefault="0046211F" w:rsidP="0046211F">
      <w:r w:rsidRPr="00C30304">
        <w:t>1110</w:t>
      </w:r>
    </w:p>
    <w:p w:rsidR="0046211F" w:rsidRPr="00C30304" w:rsidRDefault="0046211F" w:rsidP="0046211F">
      <w:r w:rsidRPr="00C30304">
        <w:t>00:59:16,820 --&gt; 00:59:18,987</w:t>
      </w:r>
    </w:p>
    <w:p w:rsidR="0046211F" w:rsidRPr="00C30304" w:rsidRDefault="0046211F" w:rsidP="0046211F">
      <w:r w:rsidRPr="00C30304">
        <w:t>&lt;i&gt; those&lt;/i&gt; naruto&lt;i&gt; action figures,&lt;/i&gt;</w:t>
      </w:r>
    </w:p>
    <w:p w:rsidR="0046211F" w:rsidRPr="00C30304" w:rsidRDefault="0046211F" w:rsidP="0046211F">
      <w:r w:rsidRPr="00C30304">
        <w:lastRenderedPageBreak/>
        <w:t>1111</w:t>
      </w:r>
    </w:p>
    <w:p w:rsidR="0046211F" w:rsidRPr="00C30304" w:rsidRDefault="0046211F" w:rsidP="0046211F">
      <w:r w:rsidRPr="00C30304">
        <w:t>00:59:18,989 --&gt; 00:59:21,290</w:t>
      </w:r>
    </w:p>
    <w:p w:rsidR="0046211F" w:rsidRPr="00C30304" w:rsidRDefault="0046211F" w:rsidP="0046211F">
      <w:r w:rsidRPr="00C30304">
        <w:t>&lt;i&gt; lots of&lt;/i&gt;</w:t>
      </w:r>
    </w:p>
    <w:p w:rsidR="0046211F" w:rsidRPr="00C30304" w:rsidRDefault="0046211F" w:rsidP="0046211F">
      <w:r w:rsidRPr="00C30304">
        <w:t>aqua teen hunger force.</w:t>
      </w:r>
    </w:p>
    <w:p w:rsidR="0046211F" w:rsidRPr="00C30304" w:rsidRDefault="0046211F" w:rsidP="0046211F">
      <w:r w:rsidRPr="00C30304">
        <w:t>从一个隔断到隔断，你会看到激光剑、毛球、火影忍者、公仔、大量的零食。</w:t>
      </w:r>
    </w:p>
    <w:p w:rsidR="0046211F" w:rsidRPr="00C30304" w:rsidRDefault="0046211F" w:rsidP="0046211F"/>
    <w:p w:rsidR="0046211F" w:rsidRPr="00C30304" w:rsidRDefault="0046211F" w:rsidP="0046211F">
      <w:r w:rsidRPr="00C30304">
        <w:t>1112</w:t>
      </w:r>
    </w:p>
    <w:p w:rsidR="0046211F" w:rsidRPr="00C30304" w:rsidRDefault="0046211F" w:rsidP="0046211F">
      <w:r w:rsidRPr="00C30304">
        <w:t>00:59:24,027 --&gt; 00:59:27,629</w:t>
      </w:r>
    </w:p>
    <w:p w:rsidR="0046211F" w:rsidRPr="00C30304" w:rsidRDefault="0046211F" w:rsidP="0046211F">
      <w:r w:rsidRPr="00C30304">
        <w:t>&lt;i&gt; This one guy,&lt;/i&gt;</w:t>
      </w:r>
    </w:p>
    <w:p w:rsidR="0046211F" w:rsidRPr="00C30304" w:rsidRDefault="0046211F" w:rsidP="0046211F">
      <w:r w:rsidRPr="00C30304">
        <w:t>&lt;i&gt; they were mostly guys,&lt;/i&gt;</w:t>
      </w:r>
    </w:p>
    <w:p w:rsidR="0046211F" w:rsidRPr="00C30304" w:rsidRDefault="0046211F" w:rsidP="0046211F"/>
    <w:p w:rsidR="0046211F" w:rsidRPr="00C30304" w:rsidRDefault="0046211F" w:rsidP="0046211F">
      <w:r w:rsidRPr="00C30304">
        <w:t>1113</w:t>
      </w:r>
    </w:p>
    <w:p w:rsidR="0046211F" w:rsidRPr="00C30304" w:rsidRDefault="0046211F" w:rsidP="0046211F">
      <w:r w:rsidRPr="00C30304">
        <w:t>00:59:28,598 --&gt; 00:59:30,732</w:t>
      </w:r>
    </w:p>
    <w:p w:rsidR="0046211F" w:rsidRPr="00C30304" w:rsidRDefault="0046211F" w:rsidP="0046211F">
      <w:r w:rsidRPr="00C30304">
        <w:t>&lt;i&gt; who liked to wear&lt;/i&gt;</w:t>
      </w:r>
    </w:p>
    <w:p w:rsidR="0046211F" w:rsidRPr="00C30304" w:rsidRDefault="0046211F" w:rsidP="0046211F">
      <w:r w:rsidRPr="00C30304">
        <w:t>&lt;i&gt; a yellow hooded cape,&lt;/i&gt;</w:t>
      </w:r>
    </w:p>
    <w:p w:rsidR="0046211F" w:rsidRPr="00C30304" w:rsidRDefault="0046211F" w:rsidP="0046211F"/>
    <w:p w:rsidR="0046211F" w:rsidRPr="00C30304" w:rsidRDefault="0046211F" w:rsidP="0046211F">
      <w:r w:rsidRPr="00C30304">
        <w:t>1114</w:t>
      </w:r>
    </w:p>
    <w:p w:rsidR="0046211F" w:rsidRPr="00C30304" w:rsidRDefault="0046211F" w:rsidP="0046211F">
      <w:r w:rsidRPr="00C30304">
        <w:t>00:59:31,200 --&gt; 00:59:34,803</w:t>
      </w:r>
    </w:p>
    <w:p w:rsidR="0046211F" w:rsidRPr="00C30304" w:rsidRDefault="0046211F" w:rsidP="0046211F">
      <w:r w:rsidRPr="00C30304">
        <w:t>&lt;i&gt; he used a ton of gray legos&lt;/i&gt;</w:t>
      </w:r>
    </w:p>
    <w:p w:rsidR="0046211F" w:rsidRPr="00C30304" w:rsidRDefault="0046211F" w:rsidP="0046211F">
      <w:r w:rsidRPr="00C30304">
        <w:t>&lt;i&gt; to build a massive death star.&lt;/i&gt;</w:t>
      </w:r>
    </w:p>
    <w:p w:rsidR="0046211F" w:rsidRPr="00C30304" w:rsidRDefault="0046211F" w:rsidP="0046211F">
      <w:r w:rsidRPr="00C30304">
        <w:t>这群人，他们大多数是男孩，喜欢穿着黄色的连帽斗篷，他们用很多灰色的积木搭建的死亡行星。</w:t>
      </w:r>
    </w:p>
    <w:p w:rsidR="0046211F" w:rsidRPr="00C30304" w:rsidRDefault="0046211F" w:rsidP="0046211F"/>
    <w:p w:rsidR="0046211F" w:rsidRPr="00C30304" w:rsidRDefault="0046211F" w:rsidP="0046211F">
      <w:r w:rsidRPr="00C30304">
        <w:t>1115</w:t>
      </w:r>
    </w:p>
    <w:p w:rsidR="0046211F" w:rsidRPr="00C30304" w:rsidRDefault="0046211F" w:rsidP="0046211F">
      <w:r w:rsidRPr="00C30304">
        <w:t>00:59:37,840 --&gt; 00:59:40,008</w:t>
      </w:r>
    </w:p>
    <w:p w:rsidR="0046211F" w:rsidRPr="00C30304" w:rsidRDefault="0046211F" w:rsidP="0046211F">
      <w:r w:rsidRPr="00C30304">
        <w:t>Gibney:&lt;i&gt; Were they all working&lt;/i&gt;</w:t>
      </w:r>
    </w:p>
    <w:p w:rsidR="0046211F" w:rsidRPr="00C30304" w:rsidRDefault="0046211F" w:rsidP="0046211F">
      <w:r w:rsidRPr="00C30304">
        <w:t>&lt;i&gt; on stuxnet?&lt;/i&gt;</w:t>
      </w:r>
    </w:p>
    <w:p w:rsidR="0046211F" w:rsidRPr="00C30304" w:rsidRDefault="0046211F" w:rsidP="0046211F">
      <w:r w:rsidRPr="00C30304">
        <w:t>吉布尼：他们都一直研究震网病毒吗？</w:t>
      </w:r>
    </w:p>
    <w:p w:rsidR="0046211F" w:rsidRPr="00C30304" w:rsidRDefault="0046211F" w:rsidP="0046211F"/>
    <w:p w:rsidR="0046211F" w:rsidRPr="00C30304" w:rsidRDefault="0046211F" w:rsidP="0046211F">
      <w:r w:rsidRPr="00C30304">
        <w:t>1116</w:t>
      </w:r>
    </w:p>
    <w:p w:rsidR="0046211F" w:rsidRPr="00C30304" w:rsidRDefault="0046211F" w:rsidP="0046211F">
      <w:r w:rsidRPr="00C30304">
        <w:t>00:59:40,577 --&gt; 00:59:42,611</w:t>
      </w:r>
    </w:p>
    <w:p w:rsidR="0046211F" w:rsidRPr="00C30304" w:rsidRDefault="0046211F" w:rsidP="0046211F">
      <w:r w:rsidRPr="00C30304">
        <w:t>NSA source:</w:t>
      </w:r>
    </w:p>
    <w:p w:rsidR="0046211F" w:rsidRPr="00C30304" w:rsidRDefault="0046211F" w:rsidP="0046211F">
      <w:r w:rsidRPr="00C30304">
        <w:t>&lt;i&gt; We never called it stuxnet.&lt;/i&gt;</w:t>
      </w:r>
    </w:p>
    <w:p w:rsidR="0046211F" w:rsidRPr="00C30304" w:rsidRDefault="0046211F" w:rsidP="0046211F">
      <w:r w:rsidRPr="00C30304">
        <w:t>国安局资料：我们从来不叫它震网。</w:t>
      </w:r>
    </w:p>
    <w:p w:rsidR="0046211F" w:rsidRPr="00C30304" w:rsidRDefault="0046211F" w:rsidP="0046211F"/>
    <w:p w:rsidR="0046211F" w:rsidRPr="00C30304" w:rsidRDefault="0046211F" w:rsidP="0046211F">
      <w:r w:rsidRPr="00C30304">
        <w:t>1117</w:t>
      </w:r>
    </w:p>
    <w:p w:rsidR="0046211F" w:rsidRPr="00C30304" w:rsidRDefault="0046211F" w:rsidP="0046211F">
      <w:r w:rsidRPr="00C30304">
        <w:t>00:59:42,613 --&gt; 00:59:45,380</w:t>
      </w:r>
    </w:p>
    <w:p w:rsidR="0046211F" w:rsidRPr="00C30304" w:rsidRDefault="0046211F" w:rsidP="0046211F">
      <w:r w:rsidRPr="00C30304">
        <w:t>&lt;i&gt; That was the name invented&lt;/i&gt;</w:t>
      </w:r>
    </w:p>
    <w:p w:rsidR="0046211F" w:rsidRPr="00C30304" w:rsidRDefault="0046211F" w:rsidP="0046211F">
      <w:r w:rsidRPr="00C30304">
        <w:t>&lt;i&gt; by the antivirus guys.&lt;/i&gt;</w:t>
      </w:r>
    </w:p>
    <w:p w:rsidR="0046211F" w:rsidRPr="00C30304" w:rsidRDefault="0046211F" w:rsidP="0046211F">
      <w:r w:rsidRPr="00C30304">
        <w:t>那是发现这个病毒的家伙命的名。</w:t>
      </w:r>
    </w:p>
    <w:p w:rsidR="0046211F" w:rsidRPr="00C30304" w:rsidRDefault="0046211F" w:rsidP="0046211F"/>
    <w:p w:rsidR="0046211F" w:rsidRPr="00C30304" w:rsidRDefault="0046211F" w:rsidP="0046211F">
      <w:r w:rsidRPr="00C30304">
        <w:t>1118</w:t>
      </w:r>
    </w:p>
    <w:p w:rsidR="0046211F" w:rsidRPr="00C30304" w:rsidRDefault="0046211F" w:rsidP="0046211F">
      <w:r w:rsidRPr="00C30304">
        <w:t>00:59:45,382 --&gt; 00:59:47,382</w:t>
      </w:r>
    </w:p>
    <w:p w:rsidR="0046211F" w:rsidRPr="00C30304" w:rsidRDefault="0046211F" w:rsidP="0046211F">
      <w:r w:rsidRPr="00C30304">
        <w:t>&lt;i&gt; When it hit the papers,&lt;/i&gt;</w:t>
      </w:r>
    </w:p>
    <w:p w:rsidR="0046211F" w:rsidRPr="00C30304" w:rsidRDefault="0046211F" w:rsidP="0046211F"/>
    <w:p w:rsidR="0046211F" w:rsidRPr="00C30304" w:rsidRDefault="0046211F" w:rsidP="0046211F">
      <w:r w:rsidRPr="00C30304">
        <w:t>1119</w:t>
      </w:r>
    </w:p>
    <w:p w:rsidR="0046211F" w:rsidRPr="00C30304" w:rsidRDefault="0046211F" w:rsidP="0046211F">
      <w:r w:rsidRPr="00C30304">
        <w:t>00:59:47,384 --&gt; 00:59:49,384</w:t>
      </w:r>
    </w:p>
    <w:p w:rsidR="0046211F" w:rsidRPr="00C30304" w:rsidRDefault="0046211F" w:rsidP="0046211F">
      <w:r w:rsidRPr="00C30304">
        <w:t>&lt;i&gt;we're not allowed to read about&lt;/i&gt;</w:t>
      </w:r>
    </w:p>
    <w:p w:rsidR="0046211F" w:rsidRPr="00C30304" w:rsidRDefault="0046211F" w:rsidP="0046211F">
      <w:r w:rsidRPr="00C30304">
        <w:t>&lt;i&gt; classified operations,&lt;/i&gt;</w:t>
      </w:r>
    </w:p>
    <w:p w:rsidR="0046211F" w:rsidRPr="00C30304" w:rsidRDefault="0046211F" w:rsidP="0046211F"/>
    <w:p w:rsidR="0046211F" w:rsidRPr="00C30304" w:rsidRDefault="0046211F" w:rsidP="0046211F">
      <w:r w:rsidRPr="00C30304">
        <w:t>1120</w:t>
      </w:r>
    </w:p>
    <w:p w:rsidR="0046211F" w:rsidRPr="00C30304" w:rsidRDefault="0046211F" w:rsidP="0046211F">
      <w:r w:rsidRPr="00C30304">
        <w:t>00:59:49,386 --&gt; 00:59:50,886</w:t>
      </w:r>
    </w:p>
    <w:p w:rsidR="0046211F" w:rsidRPr="00C30304" w:rsidRDefault="0046211F" w:rsidP="0046211F">
      <w:r w:rsidRPr="00C30304">
        <w:t>&lt;i&gt; even if it's in&lt;/i&gt;</w:t>
      </w:r>
    </w:p>
    <w:p w:rsidR="0046211F" w:rsidRPr="00C30304" w:rsidRDefault="0046211F" w:rsidP="0046211F">
      <w:r w:rsidRPr="00C30304">
        <w:t>the New York times.</w:t>
      </w:r>
    </w:p>
    <w:p w:rsidR="0046211F" w:rsidRPr="00C30304" w:rsidRDefault="0046211F" w:rsidP="0046211F">
      <w:r w:rsidRPr="00C30304">
        <w:t>当它见报时，我们是不允许去阅读关于它的机密报道，即便是在《纽约时代周刊》中。</w:t>
      </w:r>
    </w:p>
    <w:p w:rsidR="0046211F" w:rsidRPr="00C30304" w:rsidRDefault="0046211F" w:rsidP="0046211F"/>
    <w:p w:rsidR="0046211F" w:rsidRPr="00C30304" w:rsidRDefault="0046211F" w:rsidP="0046211F">
      <w:r w:rsidRPr="00C30304">
        <w:t>1121</w:t>
      </w:r>
    </w:p>
    <w:p w:rsidR="0046211F" w:rsidRPr="00C30304" w:rsidRDefault="0046211F" w:rsidP="0046211F">
      <w:r w:rsidRPr="00C30304">
        <w:t>00:59:50,888 --&gt; 00:59:52,588</w:t>
      </w:r>
    </w:p>
    <w:p w:rsidR="0046211F" w:rsidRPr="00C30304" w:rsidRDefault="0046211F" w:rsidP="0046211F">
      <w:r w:rsidRPr="00C30304">
        <w:t>&lt;i&gt; We went out of our way&lt;/i&gt;</w:t>
      </w:r>
    </w:p>
    <w:p w:rsidR="0046211F" w:rsidRPr="00C30304" w:rsidRDefault="0046211F" w:rsidP="0046211F">
      <w:r w:rsidRPr="00C30304">
        <w:t>&lt;i&gt; to avoid the term.&lt;/i&gt;</w:t>
      </w:r>
    </w:p>
    <w:p w:rsidR="0046211F" w:rsidRPr="00C30304" w:rsidRDefault="0046211F" w:rsidP="0046211F">
      <w:r w:rsidRPr="00C30304">
        <w:t>我们一直采用我们的方式来避免使用术语。</w:t>
      </w:r>
    </w:p>
    <w:p w:rsidR="0046211F" w:rsidRPr="00C30304" w:rsidRDefault="0046211F" w:rsidP="0046211F"/>
    <w:p w:rsidR="0046211F" w:rsidRPr="00C30304" w:rsidRDefault="0046211F" w:rsidP="0046211F">
      <w:r w:rsidRPr="00C30304">
        <w:t>1122</w:t>
      </w:r>
    </w:p>
    <w:p w:rsidR="0046211F" w:rsidRPr="00C30304" w:rsidRDefault="0046211F" w:rsidP="0046211F">
      <w:r w:rsidRPr="00C30304">
        <w:t>00:59:52,590 --&gt; 00:59:54,523</w:t>
      </w:r>
    </w:p>
    <w:p w:rsidR="0046211F" w:rsidRPr="00C30304" w:rsidRDefault="0046211F" w:rsidP="0046211F">
      <w:r w:rsidRPr="00C30304">
        <w:t>&lt;i&gt; I mean,&lt;/i&gt;</w:t>
      </w:r>
    </w:p>
    <w:p w:rsidR="0046211F" w:rsidRPr="00C30304" w:rsidRDefault="0046211F" w:rsidP="0046211F">
      <w:r w:rsidRPr="00C30304">
        <w:t>&lt;i&gt; saying "stuxnet" out loud&lt;/i&gt;</w:t>
      </w:r>
    </w:p>
    <w:p w:rsidR="0046211F" w:rsidRPr="00C30304" w:rsidRDefault="0046211F" w:rsidP="0046211F"/>
    <w:p w:rsidR="0046211F" w:rsidRPr="00C30304" w:rsidRDefault="0046211F" w:rsidP="0046211F">
      <w:r w:rsidRPr="00C30304">
        <w:t>1123</w:t>
      </w:r>
    </w:p>
    <w:p w:rsidR="0046211F" w:rsidRPr="00C30304" w:rsidRDefault="0046211F" w:rsidP="0046211F">
      <w:r w:rsidRPr="00C30304">
        <w:t>00:59:54,525 --&gt; 00:59:56,692</w:t>
      </w:r>
    </w:p>
    <w:p w:rsidR="0046211F" w:rsidRPr="00C30304" w:rsidRDefault="0046211F" w:rsidP="0046211F">
      <w:r w:rsidRPr="00C30304">
        <w:t>&lt;i&gt; was like saying "Voldemort"&lt;/i&gt;</w:t>
      </w:r>
    </w:p>
    <w:p w:rsidR="0046211F" w:rsidRPr="00C30304" w:rsidRDefault="0046211F" w:rsidP="0046211F">
      <w:r w:rsidRPr="00C30304">
        <w:t>&lt;i&gt; in&lt;/i&gt; Harry Potter.</w:t>
      </w:r>
    </w:p>
    <w:p w:rsidR="0046211F" w:rsidRPr="00C30304" w:rsidRDefault="0046211F" w:rsidP="0046211F">
      <w:r w:rsidRPr="00C30304">
        <w:t>我的意思是，大声说出</w:t>
      </w:r>
      <w:r w:rsidRPr="00C30304">
        <w:t>“</w:t>
      </w:r>
      <w:r w:rsidRPr="00C30304">
        <w:t>震网</w:t>
      </w:r>
      <w:r w:rsidRPr="00C30304">
        <w:t>”</w:t>
      </w:r>
      <w:r w:rsidRPr="00C30304">
        <w:t>就像说《哈利</w:t>
      </w:r>
      <w:r w:rsidRPr="00C30304">
        <w:t>·</w:t>
      </w:r>
      <w:r w:rsidRPr="00C30304">
        <w:t>波特》里的</w:t>
      </w:r>
      <w:r w:rsidRPr="00C30304">
        <w:t>“</w:t>
      </w:r>
      <w:r w:rsidRPr="00C30304">
        <w:t>伏地魔</w:t>
      </w:r>
      <w:r w:rsidRPr="00C30304">
        <w:t>”</w:t>
      </w:r>
      <w:r w:rsidRPr="00C30304">
        <w:t>一样。</w:t>
      </w:r>
    </w:p>
    <w:p w:rsidR="0046211F" w:rsidRPr="00C30304" w:rsidRDefault="0046211F" w:rsidP="0046211F"/>
    <w:p w:rsidR="0046211F" w:rsidRPr="00C30304" w:rsidRDefault="0046211F" w:rsidP="0046211F">
      <w:r w:rsidRPr="00C30304">
        <w:t>1124</w:t>
      </w:r>
    </w:p>
    <w:p w:rsidR="0046211F" w:rsidRPr="00C30304" w:rsidRDefault="0046211F" w:rsidP="0046211F">
      <w:r w:rsidRPr="00C30304">
        <w:t>00:59:56,694 --&gt; 00:59:58,327</w:t>
      </w:r>
    </w:p>
    <w:p w:rsidR="0046211F" w:rsidRPr="00C30304" w:rsidRDefault="0046211F" w:rsidP="0046211F">
      <w:r w:rsidRPr="00C30304">
        <w:t>&lt;i&gt; The name that&lt;/i&gt;</w:t>
      </w:r>
    </w:p>
    <w:p w:rsidR="0046211F" w:rsidRPr="00C30304" w:rsidRDefault="0046211F" w:rsidP="0046211F">
      <w:r w:rsidRPr="00C30304">
        <w:t>&lt;i&gt; shall not be spoken.&lt;/i&gt;</w:t>
      </w:r>
    </w:p>
    <w:p w:rsidR="0046211F" w:rsidRPr="00C30304" w:rsidRDefault="0046211F" w:rsidP="0046211F">
      <w:r w:rsidRPr="00C30304">
        <w:t>不得用这个名字称呼它。</w:t>
      </w:r>
    </w:p>
    <w:p w:rsidR="0046211F" w:rsidRPr="00C30304" w:rsidRDefault="0046211F" w:rsidP="0046211F"/>
    <w:p w:rsidR="0046211F" w:rsidRPr="00C30304" w:rsidRDefault="0046211F" w:rsidP="0046211F">
      <w:r w:rsidRPr="00C30304">
        <w:t>1125</w:t>
      </w:r>
    </w:p>
    <w:p w:rsidR="0046211F" w:rsidRPr="00C30304" w:rsidRDefault="0046211F" w:rsidP="0046211F">
      <w:r w:rsidRPr="00C30304">
        <w:t>00:59:58,628 --&gt; 01:00:00,128</w:t>
      </w:r>
    </w:p>
    <w:p w:rsidR="0046211F" w:rsidRPr="00C30304" w:rsidRDefault="0046211F" w:rsidP="0046211F">
      <w:r w:rsidRPr="00C30304">
        <w:t>Gibney:&lt;i&gt; What did&lt;/i&gt;</w:t>
      </w:r>
    </w:p>
    <w:p w:rsidR="0046211F" w:rsidRPr="00C30304" w:rsidRDefault="0046211F" w:rsidP="0046211F">
      <w:r w:rsidRPr="00C30304">
        <w:t>&lt;i&gt; you call it then?&lt;/i&gt;</w:t>
      </w:r>
    </w:p>
    <w:p w:rsidR="0046211F" w:rsidRPr="00C30304" w:rsidRDefault="0046211F" w:rsidP="0046211F">
      <w:r w:rsidRPr="00C30304">
        <w:t>吉布尼：那你们叫它什么？</w:t>
      </w:r>
    </w:p>
    <w:p w:rsidR="0046211F" w:rsidRPr="00C30304" w:rsidRDefault="0046211F" w:rsidP="0046211F">
      <w:r w:rsidRPr="00C30304">
        <w:t>1126</w:t>
      </w:r>
    </w:p>
    <w:p w:rsidR="0046211F" w:rsidRPr="00C30304" w:rsidRDefault="0046211F" w:rsidP="0046211F">
      <w:r w:rsidRPr="00C30304">
        <w:t>01:00:08,605 --&gt; 01:00:12,140</w:t>
      </w:r>
    </w:p>
    <w:p w:rsidR="0046211F" w:rsidRPr="00C30304" w:rsidRDefault="0046211F" w:rsidP="0046211F">
      <w:r w:rsidRPr="00C30304">
        <w:t>&lt;i&gt; The natanz attack,&lt;/i&gt;</w:t>
      </w:r>
    </w:p>
    <w:p w:rsidR="0046211F" w:rsidRPr="00C30304" w:rsidRDefault="0046211F" w:rsidP="0046211F">
      <w:r w:rsidRPr="00C30304">
        <w:t>&lt;i&gt; and this is out there already,&lt;/i&gt;</w:t>
      </w:r>
    </w:p>
    <w:p w:rsidR="0046211F" w:rsidRPr="00C30304" w:rsidRDefault="0046211F" w:rsidP="0046211F"/>
    <w:p w:rsidR="0046211F" w:rsidRPr="00C30304" w:rsidRDefault="0046211F" w:rsidP="0046211F">
      <w:r w:rsidRPr="00C30304">
        <w:t>1127</w:t>
      </w:r>
    </w:p>
    <w:p w:rsidR="0046211F" w:rsidRPr="00C30304" w:rsidRDefault="0046211F" w:rsidP="0046211F">
      <w:r w:rsidRPr="00C30304">
        <w:t>01:00:13,042 --&gt; 01:00:17,012</w:t>
      </w:r>
    </w:p>
    <w:p w:rsidR="0046211F" w:rsidRPr="00C30304" w:rsidRDefault="0046211F" w:rsidP="0046211F">
      <w:r w:rsidRPr="00C30304">
        <w:t>&lt;i&gt; was called&lt;/i&gt;</w:t>
      </w:r>
    </w:p>
    <w:p w:rsidR="0046211F" w:rsidRPr="00C30304" w:rsidRDefault="0046211F" w:rsidP="0046211F">
      <w:r w:rsidRPr="00C30304">
        <w:t>&lt;i&gt; olympic games or og.&lt;/i&gt;</w:t>
      </w:r>
    </w:p>
    <w:p w:rsidR="0046211F" w:rsidRPr="00C30304" w:rsidRDefault="0046211F" w:rsidP="0046211F">
      <w:r w:rsidRPr="00C30304">
        <w:t>“</w:t>
      </w:r>
      <w:r w:rsidRPr="00C30304">
        <w:t>纳坦兹攻击</w:t>
      </w:r>
      <w:r w:rsidRPr="00C30304">
        <w:t>”</w:t>
      </w:r>
      <w:r w:rsidRPr="00C30304">
        <w:t>，也可以称之为</w:t>
      </w:r>
      <w:r w:rsidRPr="00C30304">
        <w:t>“</w:t>
      </w:r>
      <w:r w:rsidRPr="00C30304">
        <w:t>奥运会</w:t>
      </w:r>
      <w:r w:rsidRPr="00C30304">
        <w:t>”</w:t>
      </w:r>
      <w:r w:rsidRPr="00C30304">
        <w:t>或</w:t>
      </w:r>
      <w:r w:rsidRPr="00C30304">
        <w:t>“OG”</w:t>
      </w:r>
      <w:r w:rsidRPr="00C30304">
        <w:t>。</w:t>
      </w:r>
    </w:p>
    <w:p w:rsidR="0046211F" w:rsidRPr="00C30304" w:rsidRDefault="0046211F" w:rsidP="0046211F"/>
    <w:p w:rsidR="0046211F" w:rsidRPr="00C30304" w:rsidRDefault="0046211F" w:rsidP="0046211F">
      <w:r w:rsidRPr="00C30304">
        <w:t>1128</w:t>
      </w:r>
    </w:p>
    <w:p w:rsidR="0046211F" w:rsidRPr="00C30304" w:rsidRDefault="0046211F" w:rsidP="0046211F">
      <w:r w:rsidRPr="00C30304">
        <w:t>01:00:20,550 --&gt; 01:00:22,985</w:t>
      </w:r>
    </w:p>
    <w:p w:rsidR="0046211F" w:rsidRPr="00C30304" w:rsidRDefault="0046211F" w:rsidP="0046211F">
      <w:r w:rsidRPr="00C30304">
        <w:t>&lt;i&gt; There was a huge operation&lt;/i&gt;</w:t>
      </w:r>
    </w:p>
    <w:p w:rsidR="0046211F" w:rsidRPr="00C30304" w:rsidRDefault="0046211F" w:rsidP="0046211F">
      <w:r w:rsidRPr="00C30304">
        <w:t>&lt;i&gt; to test the code&lt;/i&gt;</w:t>
      </w:r>
    </w:p>
    <w:p w:rsidR="0046211F" w:rsidRPr="00C30304" w:rsidRDefault="0046211F" w:rsidP="0046211F"/>
    <w:p w:rsidR="0046211F" w:rsidRPr="00C30304" w:rsidRDefault="0046211F" w:rsidP="0046211F">
      <w:r w:rsidRPr="00C30304">
        <w:t>1129</w:t>
      </w:r>
    </w:p>
    <w:p w:rsidR="0046211F" w:rsidRPr="00C30304" w:rsidRDefault="0046211F" w:rsidP="0046211F">
      <w:r w:rsidRPr="00C30304">
        <w:t>01:00:22,987 --&gt; 01:00:25,354</w:t>
      </w:r>
    </w:p>
    <w:p w:rsidR="0046211F" w:rsidRPr="00C30304" w:rsidRDefault="0046211F" w:rsidP="0046211F">
      <w:r w:rsidRPr="00C30304">
        <w:t>&lt;i&gt; on plcs&lt;/i&gt;</w:t>
      </w:r>
    </w:p>
    <w:p w:rsidR="0046211F" w:rsidRPr="00C30304" w:rsidRDefault="0046211F" w:rsidP="0046211F">
      <w:r w:rsidRPr="00C30304">
        <w:t>&lt;i&gt; here are fort Meade&lt;/i&gt;</w:t>
      </w:r>
    </w:p>
    <w:p w:rsidR="0046211F" w:rsidRPr="00C30304" w:rsidRDefault="0046211F" w:rsidP="0046211F"/>
    <w:p w:rsidR="0046211F" w:rsidRPr="00C30304" w:rsidRDefault="0046211F" w:rsidP="0046211F">
      <w:r w:rsidRPr="00C30304">
        <w:t>1130</w:t>
      </w:r>
    </w:p>
    <w:p w:rsidR="0046211F" w:rsidRPr="00C30304" w:rsidRDefault="0046211F" w:rsidP="0046211F">
      <w:r w:rsidRPr="00C30304">
        <w:t>01:00:25,922 --&gt; 01:00:28,357</w:t>
      </w:r>
    </w:p>
    <w:p w:rsidR="0046211F" w:rsidRPr="00C30304" w:rsidRDefault="0046211F" w:rsidP="0046211F">
      <w:r w:rsidRPr="00C30304">
        <w:t>&lt;i&gt;and in sandia, new Mexico.&lt;/i&gt;</w:t>
      </w:r>
    </w:p>
    <w:p w:rsidR="0046211F" w:rsidRPr="00C30304" w:rsidRDefault="0046211F" w:rsidP="0046211F">
      <w:r w:rsidRPr="00C30304">
        <w:t>在米德堡、桑迪亚和新墨西哥的</w:t>
      </w:r>
      <w:r w:rsidRPr="00C30304">
        <w:t>PLC</w:t>
      </w:r>
      <w:r w:rsidRPr="00C30304">
        <w:t>设备上有大量的测试代码在运行检测。</w:t>
      </w:r>
    </w:p>
    <w:p w:rsidR="0046211F" w:rsidRPr="00C30304" w:rsidRDefault="0046211F" w:rsidP="0046211F"/>
    <w:p w:rsidR="0046211F" w:rsidRPr="00C30304" w:rsidRDefault="0046211F" w:rsidP="0046211F">
      <w:r w:rsidRPr="00C30304">
        <w:t>1131</w:t>
      </w:r>
    </w:p>
    <w:p w:rsidR="0046211F" w:rsidRPr="00C30304" w:rsidRDefault="0046211F" w:rsidP="0046211F">
      <w:r w:rsidRPr="00C30304">
        <w:t>01:00:30,126 --&gt; 01:00:31,560</w:t>
      </w:r>
    </w:p>
    <w:p w:rsidR="0046211F" w:rsidRPr="00C30304" w:rsidRDefault="0046211F" w:rsidP="0046211F">
      <w:r w:rsidRPr="00C30304">
        <w:t>&lt;i&gt; Remember during the bush era&lt;/i&gt;</w:t>
      </w:r>
    </w:p>
    <w:p w:rsidR="0046211F" w:rsidRPr="00C30304" w:rsidRDefault="0046211F" w:rsidP="0046211F"/>
    <w:p w:rsidR="0046211F" w:rsidRPr="00C30304" w:rsidRDefault="0046211F" w:rsidP="0046211F">
      <w:r w:rsidRPr="00C30304">
        <w:t>1132</w:t>
      </w:r>
    </w:p>
    <w:p w:rsidR="0046211F" w:rsidRPr="00C30304" w:rsidRDefault="0046211F" w:rsidP="0046211F">
      <w:r w:rsidRPr="00C30304">
        <w:t>01:00:31,562 --&gt; 01:00:33,996</w:t>
      </w:r>
    </w:p>
    <w:p w:rsidR="0046211F" w:rsidRPr="00C30304" w:rsidRDefault="0046211F" w:rsidP="0046211F">
      <w:r w:rsidRPr="00C30304">
        <w:t>&lt;i&gt; when Libya turned over&lt;/i&gt;</w:t>
      </w:r>
    </w:p>
    <w:p w:rsidR="0046211F" w:rsidRPr="00C30304" w:rsidRDefault="0046211F" w:rsidP="0046211F">
      <w:r w:rsidRPr="00C30304">
        <w:t>&lt;i&gt; all the centrifuges?&lt;/i&gt;</w:t>
      </w:r>
    </w:p>
    <w:p w:rsidR="0046211F" w:rsidRPr="00C30304" w:rsidRDefault="0046211F" w:rsidP="0046211F">
      <w:r w:rsidRPr="00C30304">
        <w:t>还记得在布什时代，利比亚移交了所有的离心机吗</w:t>
      </w:r>
      <w:r w:rsidRPr="00C30304">
        <w:t>?</w:t>
      </w:r>
    </w:p>
    <w:p w:rsidR="0046211F" w:rsidRPr="00C30304" w:rsidRDefault="0046211F" w:rsidP="0046211F"/>
    <w:p w:rsidR="0046211F" w:rsidRPr="00C30304" w:rsidRDefault="0046211F" w:rsidP="0046211F">
      <w:r w:rsidRPr="00C30304">
        <w:t>1133</w:t>
      </w:r>
    </w:p>
    <w:p w:rsidR="0046211F" w:rsidRPr="00C30304" w:rsidRDefault="0046211F" w:rsidP="0046211F">
      <w:r w:rsidRPr="00C30304">
        <w:t>01:00:34,430 --&gt; 01:00:36,598</w:t>
      </w:r>
    </w:p>
    <w:p w:rsidR="0046211F" w:rsidRPr="00C30304" w:rsidRDefault="0046211F" w:rsidP="0046211F">
      <w:r w:rsidRPr="00C30304">
        <w:t>&lt;i&gt; Those were the same models&lt;/i&gt;</w:t>
      </w:r>
    </w:p>
    <w:p w:rsidR="0046211F" w:rsidRPr="00C30304" w:rsidRDefault="0046211F" w:rsidP="0046211F">
      <w:r w:rsidRPr="00C30304">
        <w:t>&lt;i&gt; the iranians got&lt;/i&gt;</w:t>
      </w:r>
    </w:p>
    <w:p w:rsidR="0046211F" w:rsidRPr="00C30304" w:rsidRDefault="0046211F" w:rsidP="0046211F"/>
    <w:p w:rsidR="0046211F" w:rsidRPr="00C30304" w:rsidRDefault="0046211F" w:rsidP="0046211F">
      <w:r w:rsidRPr="00C30304">
        <w:t>1134</w:t>
      </w:r>
    </w:p>
    <w:p w:rsidR="0046211F" w:rsidRPr="00C30304" w:rsidRDefault="0046211F" w:rsidP="0046211F">
      <w:r w:rsidRPr="00C30304">
        <w:t>01:00:36,600 --&gt; 01:00:38,900</w:t>
      </w:r>
    </w:p>
    <w:p w:rsidR="0046211F" w:rsidRPr="00C30304" w:rsidRDefault="0046211F" w:rsidP="0046211F">
      <w:r w:rsidRPr="00C30304">
        <w:t>&lt;i&gt; from a.Q. Khan.&lt;/i&gt;</w:t>
      </w:r>
    </w:p>
    <w:p w:rsidR="0046211F" w:rsidRPr="00C30304" w:rsidRDefault="0046211F" w:rsidP="0046211F">
      <w:r w:rsidRPr="00C30304">
        <w:t>&lt;i&gt; P1's.&lt;/i&gt;</w:t>
      </w:r>
    </w:p>
    <w:p w:rsidR="0046211F" w:rsidRPr="00C30304" w:rsidRDefault="0046211F" w:rsidP="0046211F">
      <w:r w:rsidRPr="00C30304">
        <w:t>伊朗人从</w:t>
      </w:r>
      <w:r w:rsidRPr="00C30304">
        <w:t>a.Q. Khan.</w:t>
      </w:r>
      <w:r w:rsidRPr="00C30304">
        <w:t>获得了相同的模型，即</w:t>
      </w:r>
      <w:r w:rsidRPr="00C30304">
        <w:t>P1's</w:t>
      </w:r>
      <w:r w:rsidRPr="00C30304">
        <w:t>。</w:t>
      </w:r>
    </w:p>
    <w:p w:rsidR="0046211F" w:rsidRPr="00C30304" w:rsidRDefault="0046211F" w:rsidP="0046211F"/>
    <w:p w:rsidR="0046211F" w:rsidRPr="00C30304" w:rsidRDefault="0046211F" w:rsidP="0046211F">
      <w:r w:rsidRPr="00C30304">
        <w:t>1135</w:t>
      </w:r>
    </w:p>
    <w:p w:rsidR="0046211F" w:rsidRPr="00C30304" w:rsidRDefault="0046211F" w:rsidP="0046211F">
      <w:r w:rsidRPr="00C30304">
        <w:lastRenderedPageBreak/>
        <w:t>01:00:40,303 --&gt; 01:00:42,771</w:t>
      </w:r>
    </w:p>
    <w:p w:rsidR="0046211F" w:rsidRPr="00C30304" w:rsidRDefault="0046211F" w:rsidP="0046211F">
      <w:r w:rsidRPr="00C30304">
        <w:t>&lt;i&gt; We took them to oak Ridge&lt;/i&gt;</w:t>
      </w:r>
    </w:p>
    <w:p w:rsidR="0046211F" w:rsidRPr="00C30304" w:rsidRDefault="0046211F" w:rsidP="0046211F">
      <w:r w:rsidRPr="00C30304">
        <w:t>&lt;i&gt; and used them&lt;/i&gt;</w:t>
      </w:r>
    </w:p>
    <w:p w:rsidR="0046211F" w:rsidRPr="00C30304" w:rsidRDefault="0046211F" w:rsidP="0046211F">
      <w:r w:rsidRPr="00C30304">
        <w:t>我们把它们带到橡树岭，</w:t>
      </w:r>
    </w:p>
    <w:p w:rsidR="0046211F" w:rsidRPr="00C30304" w:rsidRDefault="0046211F" w:rsidP="0046211F"/>
    <w:p w:rsidR="0046211F" w:rsidRPr="00C30304" w:rsidRDefault="0046211F" w:rsidP="0046211F">
      <w:r w:rsidRPr="00C30304">
        <w:t>1136</w:t>
      </w:r>
    </w:p>
    <w:p w:rsidR="0046211F" w:rsidRPr="00C30304" w:rsidRDefault="0046211F" w:rsidP="0046211F">
      <w:r w:rsidRPr="00C30304">
        <w:t>01:00:42,773 --&gt; 01:00:46,308</w:t>
      </w:r>
    </w:p>
    <w:p w:rsidR="0046211F" w:rsidRPr="00C30304" w:rsidRDefault="0046211F" w:rsidP="0046211F">
      <w:r w:rsidRPr="00C30304">
        <w:t>&lt;i&gt; to test the code&lt;/i&gt;</w:t>
      </w:r>
    </w:p>
    <w:p w:rsidR="0046211F" w:rsidRPr="00C30304" w:rsidRDefault="0046211F" w:rsidP="0046211F">
      <w:r w:rsidRPr="00C30304">
        <w:t>&lt;i&gt; which demolished the insides.&lt;/i&gt;</w:t>
      </w:r>
    </w:p>
    <w:p w:rsidR="0046211F" w:rsidRPr="00C30304" w:rsidRDefault="0046211F" w:rsidP="0046211F">
      <w:r w:rsidRPr="00C30304">
        <w:t>使用它们来测试这些内部已经拆除的代码。</w:t>
      </w:r>
    </w:p>
    <w:p w:rsidR="0046211F" w:rsidRPr="00C30304" w:rsidRDefault="0046211F" w:rsidP="0046211F"/>
    <w:p w:rsidR="0046211F" w:rsidRPr="00C30304" w:rsidRDefault="0046211F" w:rsidP="0046211F">
      <w:r w:rsidRPr="00C30304">
        <w:t>1137</w:t>
      </w:r>
    </w:p>
    <w:p w:rsidR="0046211F" w:rsidRPr="00C30304" w:rsidRDefault="0046211F" w:rsidP="0046211F">
      <w:r w:rsidRPr="00C30304">
        <w:t>01:00:47,343 --&gt; 01:00:51,213</w:t>
      </w:r>
    </w:p>
    <w:p w:rsidR="0046211F" w:rsidRPr="00C30304" w:rsidRDefault="0046211F" w:rsidP="0046211F">
      <w:r w:rsidRPr="00C30304">
        <w:t>&lt;i&gt; At dimona, the Israelis also&lt;/i&gt;</w:t>
      </w:r>
    </w:p>
    <w:p w:rsidR="0046211F" w:rsidRPr="00C30304" w:rsidRDefault="0046211F" w:rsidP="0046211F">
      <w:r w:rsidRPr="00C30304">
        <w:t>&lt;i&gt; tested on the p1's.&lt;/i&gt;</w:t>
      </w:r>
    </w:p>
    <w:p w:rsidR="0046211F" w:rsidRPr="00C30304" w:rsidRDefault="0046211F" w:rsidP="0046211F">
      <w:r w:rsidRPr="00C30304">
        <w:t>在迪莫纳</w:t>
      </w:r>
      <w:r w:rsidRPr="00C30304">
        <w:t>,</w:t>
      </w:r>
      <w:r w:rsidRPr="00C30304">
        <w:t>以色列还在进行</w:t>
      </w:r>
      <w:r w:rsidRPr="00C30304">
        <w:t>P1</w:t>
      </w:r>
      <w:r w:rsidRPr="00C30304">
        <w:t>的测试。</w:t>
      </w:r>
    </w:p>
    <w:p w:rsidR="0046211F" w:rsidRPr="00C30304" w:rsidRDefault="0046211F" w:rsidP="0046211F"/>
    <w:p w:rsidR="0046211F" w:rsidRPr="00C30304" w:rsidRDefault="0046211F" w:rsidP="0046211F">
      <w:r w:rsidRPr="00C30304">
        <w:t>1138</w:t>
      </w:r>
    </w:p>
    <w:p w:rsidR="0046211F" w:rsidRPr="00C30304" w:rsidRDefault="0046211F" w:rsidP="0046211F">
      <w:r w:rsidRPr="00C30304">
        <w:t>01:00:52,649 --&gt; 01:00:55,250</w:t>
      </w:r>
    </w:p>
    <w:p w:rsidR="0046211F" w:rsidRPr="00C30304" w:rsidRDefault="0046211F" w:rsidP="0046211F">
      <w:r w:rsidRPr="00C30304">
        <w:t>&lt;i&gt; Then, partly by using&lt;/i&gt;</w:t>
      </w:r>
    </w:p>
    <w:p w:rsidR="0046211F" w:rsidRPr="00C30304" w:rsidRDefault="0046211F" w:rsidP="0046211F">
      <w:r w:rsidRPr="00C30304">
        <w:t>&lt;i&gt; our intel on Iran,&lt;/i&gt;</w:t>
      </w:r>
    </w:p>
    <w:p w:rsidR="0046211F" w:rsidRPr="00C30304" w:rsidRDefault="0046211F" w:rsidP="0046211F"/>
    <w:p w:rsidR="0046211F" w:rsidRPr="00C30304" w:rsidRDefault="0046211F" w:rsidP="0046211F">
      <w:r w:rsidRPr="00C30304">
        <w:t>1139</w:t>
      </w:r>
    </w:p>
    <w:p w:rsidR="0046211F" w:rsidRPr="00C30304" w:rsidRDefault="0046211F" w:rsidP="0046211F">
      <w:r w:rsidRPr="00C30304">
        <w:t>01:00:55,252 --&gt; 01:00:58,487</w:t>
      </w:r>
    </w:p>
    <w:p w:rsidR="0046211F" w:rsidRPr="00C30304" w:rsidRDefault="0046211F" w:rsidP="0046211F">
      <w:r w:rsidRPr="00C30304">
        <w:t>&lt;i&gt; we got the plans for&lt;/i&gt;</w:t>
      </w:r>
    </w:p>
    <w:p w:rsidR="0046211F" w:rsidRPr="00C30304" w:rsidRDefault="0046211F" w:rsidP="0046211F">
      <w:r w:rsidRPr="00C30304">
        <w:t>&lt;i&gt; the newer models, the ir-2's.&lt;/i&gt;</w:t>
      </w:r>
    </w:p>
    <w:p w:rsidR="0046211F" w:rsidRPr="00C30304" w:rsidRDefault="0046211F" w:rsidP="0046211F">
      <w:r w:rsidRPr="00C30304">
        <w:t>那么，其中一部分是在伊朗使用过的</w:t>
      </w:r>
      <w:r w:rsidRPr="00C30304">
        <w:t>intel</w:t>
      </w:r>
      <w:r w:rsidRPr="00C30304">
        <w:t>芯片</w:t>
      </w:r>
      <w:r w:rsidRPr="00C30304">
        <w:rPr>
          <w:rFonts w:hint="eastAsia"/>
        </w:rPr>
        <w:t>，</w:t>
      </w:r>
      <w:r w:rsidRPr="00C30304">
        <w:t>我们为更新的模型制定了计划模型</w:t>
      </w:r>
      <w:r w:rsidRPr="00C30304">
        <w:t>,ir-2</w:t>
      </w:r>
      <w:r w:rsidRPr="00C30304">
        <w:t>。</w:t>
      </w:r>
    </w:p>
    <w:p w:rsidR="0046211F" w:rsidRPr="00C30304" w:rsidRDefault="0046211F" w:rsidP="0046211F"/>
    <w:p w:rsidR="0046211F" w:rsidRPr="00C30304" w:rsidRDefault="0046211F" w:rsidP="0046211F">
      <w:r w:rsidRPr="00C30304">
        <w:t>1140</w:t>
      </w:r>
    </w:p>
    <w:p w:rsidR="0046211F" w:rsidRPr="00C30304" w:rsidRDefault="0046211F" w:rsidP="0046211F">
      <w:r w:rsidRPr="00C30304">
        <w:t>01:00:59,355 --&gt; 01:01:01,590</w:t>
      </w:r>
    </w:p>
    <w:p w:rsidR="0046211F" w:rsidRPr="00C30304" w:rsidRDefault="0046211F" w:rsidP="0046211F">
      <w:r w:rsidRPr="00C30304">
        <w:t>&lt;i&gt; We tried out different&lt;/i&gt;</w:t>
      </w:r>
    </w:p>
    <w:p w:rsidR="0046211F" w:rsidRPr="00C30304" w:rsidRDefault="0046211F" w:rsidP="0046211F">
      <w:r w:rsidRPr="00C30304">
        <w:t>&lt;i&gt; attack vectors.&lt;/i&gt;</w:t>
      </w:r>
    </w:p>
    <w:p w:rsidR="0046211F" w:rsidRPr="00C30304" w:rsidRDefault="0046211F" w:rsidP="0046211F">
      <w:r w:rsidRPr="00C30304">
        <w:t>我们尝试不同的攻击向量。</w:t>
      </w:r>
    </w:p>
    <w:p w:rsidR="0046211F" w:rsidRPr="00C30304" w:rsidRDefault="0046211F" w:rsidP="0046211F"/>
    <w:p w:rsidR="0046211F" w:rsidRPr="00C30304" w:rsidRDefault="0046211F" w:rsidP="0046211F">
      <w:r w:rsidRPr="00C30304">
        <w:t>1141</w:t>
      </w:r>
    </w:p>
    <w:p w:rsidR="0046211F" w:rsidRPr="00C30304" w:rsidRDefault="0046211F" w:rsidP="0046211F">
      <w:r w:rsidRPr="00C30304">
        <w:t>01:01:01,592 --&gt; 01:01:05,894</w:t>
      </w:r>
    </w:p>
    <w:p w:rsidR="0046211F" w:rsidRPr="00C30304" w:rsidRDefault="0046211F" w:rsidP="0046211F">
      <w:r w:rsidRPr="00C30304">
        <w:t>&lt;i&gt;We ended up focusing on ways to&lt;/i&gt;</w:t>
      </w:r>
    </w:p>
    <w:p w:rsidR="0046211F" w:rsidRPr="00C30304" w:rsidRDefault="0046211F" w:rsidP="0046211F">
      <w:r w:rsidRPr="00C30304">
        <w:t>&lt;i&gt; destroy the rotor tubes.&lt;/i&gt;</w:t>
      </w:r>
    </w:p>
    <w:p w:rsidR="0046211F" w:rsidRPr="00C30304" w:rsidRDefault="0046211F" w:rsidP="0046211F">
      <w:r w:rsidRPr="00C30304">
        <w:t>我们结束了我们所关注的破坏离心转子管的方法。</w:t>
      </w:r>
    </w:p>
    <w:p w:rsidR="0046211F" w:rsidRPr="00C30304" w:rsidRDefault="0046211F" w:rsidP="0046211F"/>
    <w:p w:rsidR="0046211F" w:rsidRPr="00C30304" w:rsidRDefault="0046211F" w:rsidP="0046211F">
      <w:r w:rsidRPr="00C30304">
        <w:t>1142</w:t>
      </w:r>
    </w:p>
    <w:p w:rsidR="0046211F" w:rsidRPr="00C30304" w:rsidRDefault="0046211F" w:rsidP="0046211F">
      <w:r w:rsidRPr="00C30304">
        <w:t>01:01:06,796 --&gt; 01:01:10,232</w:t>
      </w:r>
    </w:p>
    <w:p w:rsidR="0046211F" w:rsidRPr="00C30304" w:rsidRDefault="0046211F" w:rsidP="0046211F">
      <w:r w:rsidRPr="00C30304">
        <w:t>&lt;i&gt; In the tests we ran,&lt;/i&gt;</w:t>
      </w:r>
    </w:p>
    <w:p w:rsidR="0046211F" w:rsidRPr="00C30304" w:rsidRDefault="0046211F" w:rsidP="0046211F">
      <w:r w:rsidRPr="00C30304">
        <w:t>&lt;i&gt; we blew them apart.&lt;/i&gt;</w:t>
      </w:r>
    </w:p>
    <w:p w:rsidR="0046211F" w:rsidRPr="00C30304" w:rsidRDefault="0046211F" w:rsidP="0046211F">
      <w:r w:rsidRPr="00C30304">
        <w:lastRenderedPageBreak/>
        <w:t>我们进行测试，把它们炸成几部分。</w:t>
      </w:r>
    </w:p>
    <w:p w:rsidR="0046211F" w:rsidRPr="00C30304" w:rsidRDefault="0046211F" w:rsidP="0046211F"/>
    <w:p w:rsidR="0046211F" w:rsidRPr="00C30304" w:rsidRDefault="0046211F" w:rsidP="0046211F">
      <w:r w:rsidRPr="00C30304">
        <w:t>1143</w:t>
      </w:r>
    </w:p>
    <w:p w:rsidR="0046211F" w:rsidRPr="00C30304" w:rsidRDefault="0046211F" w:rsidP="0046211F">
      <w:r w:rsidRPr="00C30304">
        <w:t>01:01:11,701 --&gt; 01:01:13,635</w:t>
      </w:r>
    </w:p>
    <w:p w:rsidR="0046211F" w:rsidRPr="00C30304" w:rsidRDefault="0046211F" w:rsidP="0046211F">
      <w:r w:rsidRPr="00C30304">
        <w:t>They swept up the pieces,</w:t>
      </w:r>
    </w:p>
    <w:p w:rsidR="0046211F" w:rsidRPr="00C30304" w:rsidRDefault="0046211F" w:rsidP="0046211F"/>
    <w:p w:rsidR="0046211F" w:rsidRPr="00C30304" w:rsidRDefault="0046211F" w:rsidP="0046211F"/>
    <w:p w:rsidR="0046211F" w:rsidRPr="00C30304" w:rsidRDefault="0046211F" w:rsidP="0046211F">
      <w:r w:rsidRPr="00C30304">
        <w:t>1144</w:t>
      </w:r>
    </w:p>
    <w:p w:rsidR="0046211F" w:rsidRPr="00C30304" w:rsidRDefault="0046211F" w:rsidP="0046211F">
      <w:r w:rsidRPr="00C30304">
        <w:t>01:01:13,637 --&gt; 01:01:16,338</w:t>
      </w:r>
    </w:p>
    <w:p w:rsidR="0046211F" w:rsidRPr="00C30304" w:rsidRDefault="0046211F" w:rsidP="0046211F">
      <w:r w:rsidRPr="00C30304">
        <w:t>they put it on an airplane,</w:t>
      </w:r>
    </w:p>
    <w:p w:rsidR="0046211F" w:rsidRPr="00C30304" w:rsidRDefault="0046211F" w:rsidP="0046211F">
      <w:r w:rsidRPr="00C30304">
        <w:t>they flew it to Washington,</w:t>
      </w:r>
    </w:p>
    <w:p w:rsidR="0046211F" w:rsidRPr="00C30304" w:rsidRDefault="0046211F" w:rsidP="0046211F"/>
    <w:p w:rsidR="0046211F" w:rsidRPr="00C30304" w:rsidRDefault="0046211F" w:rsidP="0046211F">
      <w:r w:rsidRPr="00C30304">
        <w:t>1145</w:t>
      </w:r>
    </w:p>
    <w:p w:rsidR="0046211F" w:rsidRPr="00C30304" w:rsidRDefault="0046211F" w:rsidP="0046211F">
      <w:r w:rsidRPr="00C30304">
        <w:t>01:01:16,340 --&gt; 01:01:18,040</w:t>
      </w:r>
    </w:p>
    <w:p w:rsidR="0046211F" w:rsidRPr="00C30304" w:rsidRDefault="0046211F" w:rsidP="0046211F">
      <w:r w:rsidRPr="00C30304">
        <w:t>they stuck it in the truck,</w:t>
      </w:r>
    </w:p>
    <w:p w:rsidR="0046211F" w:rsidRPr="00C30304" w:rsidRDefault="0046211F" w:rsidP="0046211F"/>
    <w:p w:rsidR="0046211F" w:rsidRPr="00C30304" w:rsidRDefault="0046211F" w:rsidP="0046211F">
      <w:r w:rsidRPr="00C30304">
        <w:t>1146</w:t>
      </w:r>
    </w:p>
    <w:p w:rsidR="0046211F" w:rsidRPr="00C30304" w:rsidRDefault="0046211F" w:rsidP="0046211F">
      <w:r w:rsidRPr="00C30304">
        <w:t>01:01:18,042 --&gt; 01:01:20,008</w:t>
      </w:r>
    </w:p>
    <w:p w:rsidR="0046211F" w:rsidRPr="00C30304" w:rsidRDefault="0046211F" w:rsidP="0046211F">
      <w:r w:rsidRPr="00C30304">
        <w:t>they drove it through the gates</w:t>
      </w:r>
    </w:p>
    <w:p w:rsidR="0046211F" w:rsidRPr="00C30304" w:rsidRDefault="0046211F" w:rsidP="0046211F">
      <w:r w:rsidRPr="00C30304">
        <w:t>of the white house,</w:t>
      </w:r>
    </w:p>
    <w:p w:rsidR="0046211F" w:rsidRPr="00C30304" w:rsidRDefault="0046211F" w:rsidP="0046211F"/>
    <w:p w:rsidR="0046211F" w:rsidRPr="00C30304" w:rsidRDefault="0046211F" w:rsidP="0046211F">
      <w:r w:rsidRPr="00C30304">
        <w:t>1147</w:t>
      </w:r>
    </w:p>
    <w:p w:rsidR="0046211F" w:rsidRPr="00C30304" w:rsidRDefault="0046211F" w:rsidP="0046211F">
      <w:r w:rsidRPr="00C30304">
        <w:t>01:01:20,010 --&gt; 01:01:24,146</w:t>
      </w:r>
    </w:p>
    <w:p w:rsidR="0046211F" w:rsidRPr="00C30304" w:rsidRDefault="0046211F" w:rsidP="0046211F">
      <w:r w:rsidRPr="00C30304">
        <w:t>and dumped the shards out</w:t>
      </w:r>
    </w:p>
    <w:p w:rsidR="0046211F" w:rsidRPr="00C30304" w:rsidRDefault="0046211F" w:rsidP="0046211F">
      <w:r w:rsidRPr="00C30304">
        <w:t>on the conference room table</w:t>
      </w:r>
    </w:p>
    <w:p w:rsidR="0046211F" w:rsidRPr="00C30304" w:rsidRDefault="0046211F" w:rsidP="0046211F"/>
    <w:p w:rsidR="0046211F" w:rsidRPr="00C30304" w:rsidRDefault="0046211F" w:rsidP="0046211F">
      <w:r w:rsidRPr="00C30304">
        <w:t>1148</w:t>
      </w:r>
    </w:p>
    <w:p w:rsidR="0046211F" w:rsidRPr="00C30304" w:rsidRDefault="0046211F" w:rsidP="0046211F">
      <w:r w:rsidRPr="00C30304">
        <w:t>01:01:24,148 --&gt; 01:01:25,847</w:t>
      </w:r>
    </w:p>
    <w:p w:rsidR="0046211F" w:rsidRPr="00C30304" w:rsidRDefault="0046211F" w:rsidP="0046211F">
      <w:r w:rsidRPr="00C30304">
        <w:t>in the situation room.</w:t>
      </w:r>
    </w:p>
    <w:p w:rsidR="0046211F" w:rsidRPr="00C30304" w:rsidRDefault="0046211F" w:rsidP="0046211F">
      <w:r w:rsidRPr="00C30304">
        <w:t>他们清扫了碎片，他们把它放在飞机上，让飞机载着飞到华盛顿，它们被固定在卡车上，他们开车穿过白宫大门，在接待室会议室桌子上倒出碎片。</w:t>
      </w:r>
    </w:p>
    <w:p w:rsidR="0046211F" w:rsidRPr="00C30304" w:rsidRDefault="0046211F" w:rsidP="0046211F"/>
    <w:p w:rsidR="0046211F" w:rsidRPr="00C30304" w:rsidRDefault="0046211F" w:rsidP="0046211F">
      <w:r w:rsidRPr="00C30304">
        <w:t>1149</w:t>
      </w:r>
    </w:p>
    <w:p w:rsidR="0046211F" w:rsidRPr="00C30304" w:rsidRDefault="0046211F" w:rsidP="0046211F">
      <w:r w:rsidRPr="00C30304">
        <w:t>01:01:25,849 --&gt; 01:01:27,382</w:t>
      </w:r>
    </w:p>
    <w:p w:rsidR="0046211F" w:rsidRPr="00C30304" w:rsidRDefault="0046211F" w:rsidP="0046211F">
      <w:r w:rsidRPr="00C30304">
        <w:t>And then they invited</w:t>
      </w:r>
    </w:p>
    <w:p w:rsidR="0046211F" w:rsidRPr="00C30304" w:rsidRDefault="0046211F" w:rsidP="0046211F">
      <w:r w:rsidRPr="00C30304">
        <w:t>president bush</w:t>
      </w:r>
    </w:p>
    <w:p w:rsidR="0046211F" w:rsidRPr="00C30304" w:rsidRDefault="0046211F" w:rsidP="0046211F"/>
    <w:p w:rsidR="0046211F" w:rsidRPr="00C30304" w:rsidRDefault="0046211F" w:rsidP="0046211F">
      <w:r w:rsidRPr="00C30304">
        <w:t>1150</w:t>
      </w:r>
    </w:p>
    <w:p w:rsidR="0046211F" w:rsidRPr="00C30304" w:rsidRDefault="0046211F" w:rsidP="0046211F">
      <w:r w:rsidRPr="00C30304">
        <w:t>01:01:27,384 --&gt; 01:01:28,950</w:t>
      </w:r>
    </w:p>
    <w:p w:rsidR="0046211F" w:rsidRPr="00C30304" w:rsidRDefault="0046211F" w:rsidP="0046211F">
      <w:r w:rsidRPr="00C30304">
        <w:t>to come down</w:t>
      </w:r>
    </w:p>
    <w:p w:rsidR="0046211F" w:rsidRPr="00C30304" w:rsidRDefault="0046211F" w:rsidP="0046211F">
      <w:r w:rsidRPr="00C30304">
        <w:t>and take a look.</w:t>
      </w:r>
    </w:p>
    <w:p w:rsidR="0046211F" w:rsidRPr="00C30304" w:rsidRDefault="0046211F" w:rsidP="0046211F">
      <w:r w:rsidRPr="00C30304">
        <w:t>然后他们又邀请了布什总统下来看。</w:t>
      </w:r>
    </w:p>
    <w:p w:rsidR="0046211F" w:rsidRPr="00C30304" w:rsidRDefault="0046211F" w:rsidP="0046211F"/>
    <w:p w:rsidR="0046211F" w:rsidRPr="00C30304" w:rsidRDefault="0046211F" w:rsidP="0046211F">
      <w:r w:rsidRPr="00C30304">
        <w:t>1151</w:t>
      </w:r>
    </w:p>
    <w:p w:rsidR="0046211F" w:rsidRPr="00C30304" w:rsidRDefault="0046211F" w:rsidP="0046211F">
      <w:r w:rsidRPr="00C30304">
        <w:lastRenderedPageBreak/>
        <w:t>01:01:28,952 --&gt; 01:01:30,786</w:t>
      </w:r>
    </w:p>
    <w:p w:rsidR="0046211F" w:rsidRPr="00C30304" w:rsidRDefault="0046211F" w:rsidP="0046211F">
      <w:r w:rsidRPr="00C30304">
        <w:t>And when he could pick up</w:t>
      </w:r>
    </w:p>
    <w:p w:rsidR="0046211F" w:rsidRPr="00C30304" w:rsidRDefault="0046211F" w:rsidP="0046211F">
      <w:r w:rsidRPr="00C30304">
        <w:t>the shard</w:t>
      </w:r>
    </w:p>
    <w:p w:rsidR="0046211F" w:rsidRPr="00C30304" w:rsidRDefault="0046211F" w:rsidP="0046211F"/>
    <w:p w:rsidR="0046211F" w:rsidRPr="00C30304" w:rsidRDefault="0046211F" w:rsidP="0046211F">
      <w:r w:rsidRPr="00C30304">
        <w:t>1152</w:t>
      </w:r>
    </w:p>
    <w:p w:rsidR="0046211F" w:rsidRPr="00C30304" w:rsidRDefault="0046211F" w:rsidP="0046211F">
      <w:r w:rsidRPr="00C30304">
        <w:t>01:01:30,788 --&gt; 01:01:32,554</w:t>
      </w:r>
    </w:p>
    <w:p w:rsidR="0046211F" w:rsidRPr="00C30304" w:rsidRDefault="0046211F" w:rsidP="0046211F">
      <w:r w:rsidRPr="00C30304">
        <w:t>of a piece of centrifuge...</w:t>
      </w:r>
    </w:p>
    <w:p w:rsidR="0046211F" w:rsidRPr="00C30304" w:rsidRDefault="0046211F" w:rsidP="0046211F">
      <w:r w:rsidRPr="00C30304">
        <w:t>当他拿起一块离心机的碎片</w:t>
      </w:r>
      <w:r w:rsidRPr="00C30304">
        <w:t>……</w:t>
      </w:r>
    </w:p>
    <w:p w:rsidR="0046211F" w:rsidRPr="00C30304" w:rsidRDefault="0046211F" w:rsidP="0046211F"/>
    <w:p w:rsidR="0046211F" w:rsidRPr="00C30304" w:rsidRDefault="0046211F" w:rsidP="0046211F">
      <w:r w:rsidRPr="00C30304">
        <w:t>1153</w:t>
      </w:r>
    </w:p>
    <w:p w:rsidR="0046211F" w:rsidRPr="00C30304" w:rsidRDefault="0046211F" w:rsidP="0046211F">
      <w:r w:rsidRPr="00C30304">
        <w:t>01:01:33,523 --&gt; 01:01:35,757</w:t>
      </w:r>
    </w:p>
    <w:p w:rsidR="0046211F" w:rsidRPr="00C30304" w:rsidRDefault="0046211F" w:rsidP="0046211F">
      <w:r w:rsidRPr="00C30304">
        <w:t>He was convinced</w:t>
      </w:r>
    </w:p>
    <w:p w:rsidR="0046211F" w:rsidRPr="00C30304" w:rsidRDefault="0046211F" w:rsidP="0046211F">
      <w:r w:rsidRPr="00C30304">
        <w:t>this might be worth it,</w:t>
      </w:r>
    </w:p>
    <w:p w:rsidR="0046211F" w:rsidRPr="00C30304" w:rsidRDefault="0046211F" w:rsidP="0046211F"/>
    <w:p w:rsidR="0046211F" w:rsidRPr="00C30304" w:rsidRDefault="0046211F" w:rsidP="0046211F">
      <w:r w:rsidRPr="00C30304">
        <w:t>1154</w:t>
      </w:r>
    </w:p>
    <w:p w:rsidR="0046211F" w:rsidRPr="00C30304" w:rsidRDefault="0046211F" w:rsidP="0046211F">
      <w:r w:rsidRPr="00C30304">
        <w:t>01:01:36,059 --&gt; 01:01:37,859</w:t>
      </w:r>
    </w:p>
    <w:p w:rsidR="0046211F" w:rsidRPr="00C30304" w:rsidRDefault="0046211F" w:rsidP="0046211F">
      <w:r w:rsidRPr="00C30304">
        <w:t>and he said,</w:t>
      </w:r>
    </w:p>
    <w:p w:rsidR="0046211F" w:rsidRPr="00C30304" w:rsidRDefault="0046211F" w:rsidP="0046211F">
      <w:r w:rsidRPr="00C30304">
        <w:t>"go ahead and try."</w:t>
      </w:r>
    </w:p>
    <w:p w:rsidR="0046211F" w:rsidRPr="00C30304" w:rsidRDefault="0046211F" w:rsidP="0046211F">
      <w:r w:rsidRPr="00C30304">
        <w:t>他深信这是值得的，然后他说</w:t>
      </w:r>
      <w:r w:rsidRPr="00C30304">
        <w:t>,“</w:t>
      </w:r>
      <w:r w:rsidRPr="00C30304">
        <w:t>快去试试。</w:t>
      </w:r>
      <w:r w:rsidRPr="00C30304">
        <w:t>”</w:t>
      </w:r>
    </w:p>
    <w:p w:rsidR="0046211F" w:rsidRPr="00C30304" w:rsidRDefault="0046211F" w:rsidP="0046211F"/>
    <w:p w:rsidR="0046211F" w:rsidRPr="00C30304" w:rsidRDefault="0046211F" w:rsidP="0046211F">
      <w:r w:rsidRPr="00C30304">
        <w:t>1155</w:t>
      </w:r>
    </w:p>
    <w:p w:rsidR="0046211F" w:rsidRPr="00C30304" w:rsidRDefault="0046211F" w:rsidP="0046211F">
      <w:r w:rsidRPr="00C30304">
        <w:t>01:01:38,695 --&gt; 01:01:41,630</w:t>
      </w:r>
    </w:p>
    <w:p w:rsidR="0046211F" w:rsidRPr="00C30304" w:rsidRDefault="0046211F" w:rsidP="0046211F">
      <w:r w:rsidRPr="00C30304">
        <w:t>Gibney: Was there legal concern</w:t>
      </w:r>
    </w:p>
    <w:p w:rsidR="0046211F" w:rsidRPr="00C30304" w:rsidRDefault="0046211F" w:rsidP="0046211F">
      <w:r w:rsidRPr="00C30304">
        <w:t>inside the bush administration</w:t>
      </w:r>
    </w:p>
    <w:p w:rsidR="0046211F" w:rsidRPr="00C30304" w:rsidRDefault="0046211F" w:rsidP="0046211F"/>
    <w:p w:rsidR="0046211F" w:rsidRPr="00C30304" w:rsidRDefault="0046211F" w:rsidP="0046211F"/>
    <w:p w:rsidR="0046211F" w:rsidRPr="00C30304" w:rsidRDefault="0046211F" w:rsidP="0046211F">
      <w:r w:rsidRPr="00C30304">
        <w:t>1156</w:t>
      </w:r>
    </w:p>
    <w:p w:rsidR="0046211F" w:rsidRPr="00C30304" w:rsidRDefault="0046211F" w:rsidP="0046211F">
      <w:r w:rsidRPr="00C30304">
        <w:t>01:01:41,632 --&gt; 01:01:44,032</w:t>
      </w:r>
    </w:p>
    <w:p w:rsidR="0046211F" w:rsidRPr="00C30304" w:rsidRDefault="0046211F" w:rsidP="0046211F">
      <w:r w:rsidRPr="00C30304">
        <w:t>that this might be</w:t>
      </w:r>
    </w:p>
    <w:p w:rsidR="0046211F" w:rsidRPr="00C30304" w:rsidRDefault="0046211F" w:rsidP="0046211F">
      <w:r w:rsidRPr="00C30304">
        <w:t>an act of undeclared war?</w:t>
      </w:r>
    </w:p>
    <w:p w:rsidR="0046211F" w:rsidRPr="00C30304" w:rsidRDefault="0046211F" w:rsidP="0046211F">
      <w:r w:rsidRPr="00C30304">
        <w:t>吉布尼：在布什政府内部有没有法律问题，因为这可能是不宣而战的行为</w:t>
      </w:r>
      <w:r w:rsidRPr="00C30304">
        <w:t>?</w:t>
      </w:r>
    </w:p>
    <w:p w:rsidR="0046211F" w:rsidRPr="00C30304" w:rsidRDefault="0046211F" w:rsidP="0046211F"/>
    <w:p w:rsidR="0046211F" w:rsidRPr="00C30304" w:rsidRDefault="0046211F" w:rsidP="0046211F">
      <w:r w:rsidRPr="00C30304">
        <w:t>1157</w:t>
      </w:r>
    </w:p>
    <w:p w:rsidR="0046211F" w:rsidRPr="00C30304" w:rsidRDefault="0046211F" w:rsidP="0046211F">
      <w:r w:rsidRPr="00C30304">
        <w:t>01:01:44,967 --&gt; 01:01:48,737</w:t>
      </w:r>
    </w:p>
    <w:p w:rsidR="0046211F" w:rsidRPr="00C30304" w:rsidRDefault="0046211F" w:rsidP="0046211F">
      <w:r w:rsidRPr="00C30304">
        <w:t>If there were concerns,</w:t>
      </w:r>
    </w:p>
    <w:p w:rsidR="0046211F" w:rsidRPr="00C30304" w:rsidRDefault="0046211F" w:rsidP="0046211F">
      <w:r w:rsidRPr="00C30304">
        <w:t>i haven't found them.</w:t>
      </w:r>
    </w:p>
    <w:p w:rsidR="0046211F" w:rsidRPr="00C30304" w:rsidRDefault="0046211F" w:rsidP="0046211F">
      <w:r w:rsidRPr="00C30304">
        <w:t>即使有问题，我也还没发现。</w:t>
      </w:r>
    </w:p>
    <w:p w:rsidR="0046211F" w:rsidRPr="00C30304" w:rsidRDefault="0046211F" w:rsidP="0046211F"/>
    <w:p w:rsidR="0046211F" w:rsidRPr="00C30304" w:rsidRDefault="0046211F" w:rsidP="0046211F">
      <w:r w:rsidRPr="00C30304">
        <w:t>1158</w:t>
      </w:r>
    </w:p>
    <w:p w:rsidR="0046211F" w:rsidRPr="00C30304" w:rsidRDefault="0046211F" w:rsidP="0046211F">
      <w:r w:rsidRPr="00C30304">
        <w:t>01:01:50,006 --&gt; 01:01:52,674</w:t>
      </w:r>
    </w:p>
    <w:p w:rsidR="0046211F" w:rsidRPr="00C30304" w:rsidRDefault="0046211F" w:rsidP="0046211F">
      <w:r w:rsidRPr="00C30304">
        <w:t>That doesn't mean that</w:t>
      </w:r>
    </w:p>
    <w:p w:rsidR="0046211F" w:rsidRPr="00C30304" w:rsidRDefault="0046211F" w:rsidP="0046211F">
      <w:r w:rsidRPr="00C30304">
        <w:t>they didn't exist</w:t>
      </w:r>
    </w:p>
    <w:p w:rsidR="0046211F" w:rsidRPr="00C30304" w:rsidRDefault="0046211F" w:rsidP="0046211F"/>
    <w:p w:rsidR="0046211F" w:rsidRPr="00C30304" w:rsidRDefault="0046211F" w:rsidP="0046211F">
      <w:r w:rsidRPr="00C30304">
        <w:t>1159</w:t>
      </w:r>
    </w:p>
    <w:p w:rsidR="0046211F" w:rsidRPr="00C30304" w:rsidRDefault="0046211F" w:rsidP="0046211F">
      <w:r w:rsidRPr="00C30304">
        <w:lastRenderedPageBreak/>
        <w:t>01:01:52,676 --&gt; 01:01:54,676</w:t>
      </w:r>
    </w:p>
    <w:p w:rsidR="0046211F" w:rsidRPr="00C30304" w:rsidRDefault="0046211F" w:rsidP="0046211F">
      <w:r w:rsidRPr="00C30304">
        <w:t>and that some lawyers</w:t>
      </w:r>
    </w:p>
    <w:p w:rsidR="0046211F" w:rsidRPr="00C30304" w:rsidRDefault="0046211F" w:rsidP="0046211F">
      <w:r w:rsidRPr="00C30304">
        <w:t>somewhere</w:t>
      </w:r>
    </w:p>
    <w:p w:rsidR="0046211F" w:rsidRPr="00C30304" w:rsidRDefault="0046211F" w:rsidP="0046211F"/>
    <w:p w:rsidR="0046211F" w:rsidRPr="00C30304" w:rsidRDefault="0046211F" w:rsidP="0046211F">
      <w:r w:rsidRPr="00C30304">
        <w:t>1160</w:t>
      </w:r>
    </w:p>
    <w:p w:rsidR="0046211F" w:rsidRPr="00C30304" w:rsidRDefault="0046211F" w:rsidP="0046211F">
      <w:r w:rsidRPr="00C30304">
        <w:t>01:01:54,678 --&gt; 01:01:56,244</w:t>
      </w:r>
    </w:p>
    <w:p w:rsidR="0046211F" w:rsidRPr="00C30304" w:rsidRDefault="0046211F" w:rsidP="0046211F">
      <w:r w:rsidRPr="00C30304">
        <w:t>weren't concerned about it,</w:t>
      </w:r>
    </w:p>
    <w:p w:rsidR="0046211F" w:rsidRPr="00C30304" w:rsidRDefault="0046211F" w:rsidP="0046211F"/>
    <w:p w:rsidR="0046211F" w:rsidRPr="00C30304" w:rsidRDefault="0046211F" w:rsidP="0046211F">
      <w:r w:rsidRPr="00C30304">
        <w:t>1161</w:t>
      </w:r>
    </w:p>
    <w:p w:rsidR="0046211F" w:rsidRPr="00C30304" w:rsidRDefault="0046211F" w:rsidP="0046211F">
      <w:r w:rsidRPr="00C30304">
        <w:t>01:01:56,246 --&gt; 01:01:59,581</w:t>
      </w:r>
    </w:p>
    <w:p w:rsidR="0046211F" w:rsidRPr="00C30304" w:rsidRDefault="0046211F" w:rsidP="0046211F">
      <w:r w:rsidRPr="00C30304">
        <w:t>but this was</w:t>
      </w:r>
    </w:p>
    <w:p w:rsidR="0046211F" w:rsidRPr="00C30304" w:rsidRDefault="0046211F" w:rsidP="0046211F">
      <w:r w:rsidRPr="00C30304">
        <w:t>an entirely new territory.</w:t>
      </w:r>
    </w:p>
    <w:p w:rsidR="0046211F" w:rsidRPr="00C30304" w:rsidRDefault="0046211F" w:rsidP="0046211F">
      <w:r w:rsidRPr="00C30304">
        <w:t>这并不意味着它们不存在，某些地方的某些律师目前还没有关注到它，但是这是一个全新的领域。</w:t>
      </w:r>
    </w:p>
    <w:p w:rsidR="0046211F" w:rsidRPr="00C30304" w:rsidRDefault="0046211F" w:rsidP="0046211F"/>
    <w:p w:rsidR="0046211F" w:rsidRPr="00C30304" w:rsidRDefault="0046211F" w:rsidP="0046211F">
      <w:r w:rsidRPr="00C30304">
        <w:t>1162</w:t>
      </w:r>
    </w:p>
    <w:p w:rsidR="0046211F" w:rsidRPr="00C30304" w:rsidRDefault="0046211F" w:rsidP="0046211F">
      <w:r w:rsidRPr="00C30304">
        <w:t>01:02:00,183 --&gt; 01:02:02,684</w:t>
      </w:r>
    </w:p>
    <w:p w:rsidR="0046211F" w:rsidRPr="00C30304" w:rsidRDefault="0046211F" w:rsidP="0046211F">
      <w:r w:rsidRPr="00C30304">
        <w:t>At the time, there were really</w:t>
      </w:r>
    </w:p>
    <w:p w:rsidR="0046211F" w:rsidRPr="00C30304" w:rsidRDefault="0046211F" w:rsidP="0046211F">
      <w:r w:rsidRPr="00C30304">
        <w:t>very few people</w:t>
      </w:r>
    </w:p>
    <w:p w:rsidR="0046211F" w:rsidRPr="00C30304" w:rsidRDefault="0046211F" w:rsidP="0046211F"/>
    <w:p w:rsidR="0046211F" w:rsidRPr="00C30304" w:rsidRDefault="0046211F" w:rsidP="0046211F">
      <w:r w:rsidRPr="00C30304">
        <w:t>1163</w:t>
      </w:r>
    </w:p>
    <w:p w:rsidR="0046211F" w:rsidRPr="00C30304" w:rsidRDefault="0046211F" w:rsidP="0046211F">
      <w:r w:rsidRPr="00C30304">
        <w:t>01:02:02,686 --&gt; 01:02:06,822</w:t>
      </w:r>
    </w:p>
    <w:p w:rsidR="0046211F" w:rsidRPr="00C30304" w:rsidRDefault="0046211F" w:rsidP="0046211F">
      <w:r w:rsidRPr="00C30304">
        <w:t>who had expertise specifically</w:t>
      </w:r>
    </w:p>
    <w:p w:rsidR="0046211F" w:rsidRPr="00C30304" w:rsidRDefault="0046211F" w:rsidP="0046211F">
      <w:r w:rsidRPr="00C30304">
        <w:t>on the law of war and cyber.</w:t>
      </w:r>
    </w:p>
    <w:p w:rsidR="0046211F" w:rsidRPr="00C30304" w:rsidRDefault="0046211F" w:rsidP="0046211F">
      <w:r w:rsidRPr="00C30304">
        <w:t>当时，真是很少有具有战争法意识和网络方面特长的人。</w:t>
      </w:r>
    </w:p>
    <w:p w:rsidR="0046211F" w:rsidRPr="00C30304" w:rsidRDefault="0046211F" w:rsidP="0046211F"/>
    <w:p w:rsidR="0046211F" w:rsidRPr="00C30304" w:rsidRDefault="0046211F" w:rsidP="0046211F">
      <w:r w:rsidRPr="00C30304">
        <w:t>1164</w:t>
      </w:r>
    </w:p>
    <w:p w:rsidR="0046211F" w:rsidRPr="00C30304" w:rsidRDefault="0046211F" w:rsidP="0046211F">
      <w:r w:rsidRPr="00C30304">
        <w:t>01:02:07,223 --&gt; 01:02:09,491</w:t>
      </w:r>
    </w:p>
    <w:p w:rsidR="0046211F" w:rsidRPr="00C30304" w:rsidRDefault="0046211F" w:rsidP="0046211F">
      <w:r w:rsidRPr="00C30304">
        <w:t>And basically what we did was</w:t>
      </w:r>
    </w:p>
    <w:p w:rsidR="0046211F" w:rsidRPr="00C30304" w:rsidRDefault="0046211F" w:rsidP="0046211F">
      <w:r w:rsidRPr="00C30304">
        <w:t>looking at, okay,</w:t>
      </w:r>
    </w:p>
    <w:p w:rsidR="0046211F" w:rsidRPr="00C30304" w:rsidRDefault="0046211F" w:rsidP="0046211F"/>
    <w:p w:rsidR="0046211F" w:rsidRPr="00C30304" w:rsidRDefault="0046211F" w:rsidP="0046211F">
      <w:r w:rsidRPr="00C30304">
        <w:t>1165</w:t>
      </w:r>
    </w:p>
    <w:p w:rsidR="0046211F" w:rsidRPr="00C30304" w:rsidRDefault="0046211F" w:rsidP="0046211F">
      <w:r w:rsidRPr="00C30304">
        <w:t>01:02:09,493 --&gt; 01:02:10,959</w:t>
      </w:r>
    </w:p>
    <w:p w:rsidR="0046211F" w:rsidRPr="00C30304" w:rsidRDefault="0046211F" w:rsidP="0046211F">
      <w:r w:rsidRPr="00C30304">
        <w:t>here's our broad direction.</w:t>
      </w:r>
    </w:p>
    <w:p w:rsidR="0046211F" w:rsidRPr="00C30304" w:rsidRDefault="0046211F" w:rsidP="0046211F">
      <w:r w:rsidRPr="00C30304">
        <w:t>基本上我们所做事的就是在看，好的，这就是我们的大方向。</w:t>
      </w:r>
    </w:p>
    <w:p w:rsidR="0046211F" w:rsidRPr="00C30304" w:rsidRDefault="0046211F" w:rsidP="0046211F"/>
    <w:p w:rsidR="0046211F" w:rsidRPr="00C30304" w:rsidRDefault="0046211F" w:rsidP="0046211F">
      <w:r w:rsidRPr="00C30304">
        <w:t>1166</w:t>
      </w:r>
    </w:p>
    <w:p w:rsidR="0046211F" w:rsidRPr="00C30304" w:rsidRDefault="0046211F" w:rsidP="0046211F">
      <w:r w:rsidRPr="00C30304">
        <w:t>01:02:11,527 --&gt; 01:02:14,129</w:t>
      </w:r>
    </w:p>
    <w:p w:rsidR="0046211F" w:rsidRPr="00C30304" w:rsidRDefault="0046211F" w:rsidP="0046211F">
      <w:r w:rsidRPr="00C30304">
        <w:t>Now, let's look...</w:t>
      </w:r>
    </w:p>
    <w:p w:rsidR="0046211F" w:rsidRPr="00C30304" w:rsidRDefault="0046211F" w:rsidP="0046211F">
      <w:r w:rsidRPr="00C30304">
        <w:t>Technically what can we do</w:t>
      </w:r>
    </w:p>
    <w:p w:rsidR="0046211F" w:rsidRPr="00C30304" w:rsidRDefault="0046211F" w:rsidP="0046211F">
      <w:r w:rsidRPr="00C30304">
        <w:t>现在</w:t>
      </w:r>
      <w:r w:rsidRPr="00C30304">
        <w:t>,</w:t>
      </w:r>
      <w:r w:rsidRPr="00C30304">
        <w:t>让我们看看</w:t>
      </w:r>
      <w:r w:rsidRPr="00C30304">
        <w:t>……</w:t>
      </w:r>
    </w:p>
    <w:p w:rsidR="0046211F" w:rsidRPr="00C30304" w:rsidRDefault="0046211F" w:rsidP="0046211F"/>
    <w:p w:rsidR="0046211F" w:rsidRPr="00C30304" w:rsidRDefault="0046211F" w:rsidP="0046211F">
      <w:r w:rsidRPr="00C30304">
        <w:t>1167</w:t>
      </w:r>
    </w:p>
    <w:p w:rsidR="0046211F" w:rsidRPr="00C30304" w:rsidRDefault="0046211F" w:rsidP="0046211F">
      <w:r w:rsidRPr="00C30304">
        <w:t>01:02:14,530 --&gt; 01:02:16,398</w:t>
      </w:r>
    </w:p>
    <w:p w:rsidR="0046211F" w:rsidRPr="00C30304" w:rsidRDefault="0046211F" w:rsidP="0046211F">
      <w:r w:rsidRPr="00C30304">
        <w:lastRenderedPageBreak/>
        <w:t>to facilitate</w:t>
      </w:r>
    </w:p>
    <w:p w:rsidR="0046211F" w:rsidRPr="00C30304" w:rsidRDefault="0046211F" w:rsidP="0046211F">
      <w:r w:rsidRPr="00C30304">
        <w:t>this broad direction?</w:t>
      </w:r>
    </w:p>
    <w:p w:rsidR="0046211F" w:rsidRPr="00C30304" w:rsidRDefault="0046211F" w:rsidP="0046211F">
      <w:r w:rsidRPr="00C30304">
        <w:t>在这个大方向上，在技术上我们能做些什么来推动？</w:t>
      </w:r>
    </w:p>
    <w:p w:rsidR="0046211F" w:rsidRPr="00C30304" w:rsidRDefault="0046211F" w:rsidP="0046211F"/>
    <w:p w:rsidR="0046211F" w:rsidRPr="00C30304" w:rsidRDefault="0046211F" w:rsidP="0046211F">
      <w:r w:rsidRPr="00C30304">
        <w:t>1168</w:t>
      </w:r>
    </w:p>
    <w:p w:rsidR="0046211F" w:rsidRPr="00C30304" w:rsidRDefault="0046211F" w:rsidP="0046211F">
      <w:r w:rsidRPr="00C30304">
        <w:t>01:02:16,666 --&gt; 01:02:19,534</w:t>
      </w:r>
    </w:p>
    <w:p w:rsidR="0046211F" w:rsidRPr="00C30304" w:rsidRDefault="0046211F" w:rsidP="0046211F">
      <w:r w:rsidRPr="00C30304">
        <w:t>After that, maybe the...</w:t>
      </w:r>
    </w:p>
    <w:p w:rsidR="0046211F" w:rsidRPr="00C30304" w:rsidRDefault="0046211F" w:rsidP="0046211F">
      <w:r w:rsidRPr="00C30304">
        <w:t>I would come in</w:t>
      </w:r>
    </w:p>
    <w:p w:rsidR="0046211F" w:rsidRPr="00C30304" w:rsidRDefault="0046211F" w:rsidP="0046211F"/>
    <w:p w:rsidR="0046211F" w:rsidRPr="00C30304" w:rsidRDefault="0046211F" w:rsidP="0046211F">
      <w:r w:rsidRPr="00C30304">
        <w:t>1169</w:t>
      </w:r>
    </w:p>
    <w:p w:rsidR="0046211F" w:rsidRPr="00C30304" w:rsidRDefault="0046211F" w:rsidP="0046211F">
      <w:r w:rsidRPr="00C30304">
        <w:t>01:02:19,536 --&gt; 01:02:22,104</w:t>
      </w:r>
    </w:p>
    <w:p w:rsidR="0046211F" w:rsidRPr="00C30304" w:rsidRDefault="0046211F" w:rsidP="0046211F">
      <w:r w:rsidRPr="00C30304">
        <w:t>or one of my lawyers</w:t>
      </w:r>
    </w:p>
    <w:p w:rsidR="0046211F" w:rsidRPr="00C30304" w:rsidRDefault="0046211F" w:rsidP="0046211F">
      <w:r w:rsidRPr="00C30304">
        <w:t>would come in and say,</w:t>
      </w:r>
    </w:p>
    <w:p w:rsidR="0046211F" w:rsidRPr="00C30304" w:rsidRDefault="0046211F" w:rsidP="0046211F">
      <w:r w:rsidRPr="00C30304">
        <w:t>在那之后，也许</w:t>
      </w:r>
      <w:r w:rsidRPr="00C30304">
        <w:t>……</w:t>
      </w:r>
      <w:r w:rsidRPr="00C30304">
        <w:t>我会来或者我的一个律师会过来说：</w:t>
      </w:r>
    </w:p>
    <w:p w:rsidR="0046211F" w:rsidRPr="00C30304" w:rsidRDefault="0046211F" w:rsidP="0046211F"/>
    <w:p w:rsidR="0046211F" w:rsidRPr="00C30304" w:rsidRDefault="0046211F" w:rsidP="0046211F">
      <w:r w:rsidRPr="00C30304">
        <w:t>1170</w:t>
      </w:r>
    </w:p>
    <w:p w:rsidR="0046211F" w:rsidRPr="00C30304" w:rsidRDefault="0046211F" w:rsidP="0046211F">
      <w:r w:rsidRPr="00C30304">
        <w:t>01:02:22,106 --&gt; 01:02:26,074</w:t>
      </w:r>
    </w:p>
    <w:p w:rsidR="0046211F" w:rsidRPr="00C30304" w:rsidRDefault="0046211F" w:rsidP="0046211F">
      <w:r w:rsidRPr="00C30304">
        <w:t>"okay, this is what we may do."</w:t>
      </w:r>
    </w:p>
    <w:p w:rsidR="0046211F" w:rsidRPr="00C30304" w:rsidRDefault="0046211F" w:rsidP="0046211F">
      <w:r w:rsidRPr="00C30304">
        <w:t>Okay.</w:t>
      </w:r>
    </w:p>
    <w:p w:rsidR="0046211F" w:rsidRPr="00C30304" w:rsidRDefault="0046211F" w:rsidP="0046211F">
      <w:r w:rsidRPr="00C30304">
        <w:t>“</w:t>
      </w:r>
      <w:r w:rsidRPr="00C30304">
        <w:t>好的，这是我们可以做的。</w:t>
      </w:r>
      <w:r w:rsidRPr="00C30304">
        <w:t>”</w:t>
      </w:r>
      <w:r w:rsidRPr="00C30304">
        <w:t>好的。</w:t>
      </w:r>
    </w:p>
    <w:p w:rsidR="0046211F" w:rsidRPr="00C30304" w:rsidRDefault="0046211F" w:rsidP="0046211F"/>
    <w:p w:rsidR="0046211F" w:rsidRPr="00C30304" w:rsidRDefault="0046211F" w:rsidP="0046211F">
      <w:r w:rsidRPr="00C30304">
        <w:t>1171</w:t>
      </w:r>
    </w:p>
    <w:p w:rsidR="0046211F" w:rsidRPr="00C30304" w:rsidRDefault="0046211F" w:rsidP="0046211F">
      <w:r w:rsidRPr="00C30304">
        <w:t>01:02:27,177 --&gt; 01:02:28,276</w:t>
      </w:r>
    </w:p>
    <w:p w:rsidR="0046211F" w:rsidRPr="00C30304" w:rsidRDefault="0046211F" w:rsidP="0046211F">
      <w:r w:rsidRPr="00C30304">
        <w:t>There are many things</w:t>
      </w:r>
    </w:p>
    <w:p w:rsidR="0046211F" w:rsidRPr="00C30304" w:rsidRDefault="0046211F" w:rsidP="0046211F">
      <w:r w:rsidRPr="00C30304">
        <w:t>we can do,</w:t>
      </w:r>
    </w:p>
    <w:p w:rsidR="0046211F" w:rsidRPr="00C30304" w:rsidRDefault="0046211F" w:rsidP="0046211F"/>
    <w:p w:rsidR="0046211F" w:rsidRPr="00C30304" w:rsidRDefault="0046211F" w:rsidP="0046211F">
      <w:r w:rsidRPr="00C30304">
        <w:t>1172</w:t>
      </w:r>
    </w:p>
    <w:p w:rsidR="0046211F" w:rsidRPr="00C30304" w:rsidRDefault="0046211F" w:rsidP="0046211F">
      <w:r w:rsidRPr="00C30304">
        <w:t>01:02:28,278 --&gt; 01:02:30,278</w:t>
      </w:r>
    </w:p>
    <w:p w:rsidR="0046211F" w:rsidRPr="00C30304" w:rsidRDefault="0046211F" w:rsidP="0046211F">
      <w:r w:rsidRPr="00C30304">
        <w:t>but we are not allowed</w:t>
      </w:r>
    </w:p>
    <w:p w:rsidR="0046211F" w:rsidRPr="00C30304" w:rsidRDefault="0046211F" w:rsidP="0046211F">
      <w:r w:rsidRPr="00C30304">
        <w:t>to do them.</w:t>
      </w:r>
    </w:p>
    <w:p w:rsidR="0046211F" w:rsidRPr="00C30304" w:rsidRDefault="0046211F" w:rsidP="0046211F">
      <w:r w:rsidRPr="00C30304">
        <w:t>有许多事情我们可以做，但是我们并不被允许去那么做。</w:t>
      </w:r>
    </w:p>
    <w:p w:rsidR="0046211F" w:rsidRPr="00C30304" w:rsidRDefault="0046211F" w:rsidP="0046211F"/>
    <w:p w:rsidR="0046211F" w:rsidRPr="00C30304" w:rsidRDefault="0046211F" w:rsidP="0046211F">
      <w:r w:rsidRPr="00C30304">
        <w:t>1173</w:t>
      </w:r>
    </w:p>
    <w:p w:rsidR="0046211F" w:rsidRPr="00C30304" w:rsidRDefault="0046211F" w:rsidP="0046211F">
      <w:r w:rsidRPr="00C30304">
        <w:t>01:02:30,280 --&gt; 01:02:32,414</w:t>
      </w:r>
    </w:p>
    <w:p w:rsidR="0046211F" w:rsidRPr="00C30304" w:rsidRDefault="0046211F" w:rsidP="0046211F">
      <w:r w:rsidRPr="00C30304">
        <w:t>And then after that,</w:t>
      </w:r>
    </w:p>
    <w:p w:rsidR="0046211F" w:rsidRPr="00C30304" w:rsidRDefault="0046211F" w:rsidP="0046211F">
      <w:r w:rsidRPr="00C30304">
        <w:t>there's still a final level</w:t>
      </w:r>
    </w:p>
    <w:p w:rsidR="0046211F" w:rsidRPr="00C30304" w:rsidRDefault="0046211F" w:rsidP="0046211F"/>
    <w:p w:rsidR="0046211F" w:rsidRPr="00C30304" w:rsidRDefault="0046211F" w:rsidP="0046211F">
      <w:r w:rsidRPr="00C30304">
        <w:t>1174</w:t>
      </w:r>
    </w:p>
    <w:p w:rsidR="0046211F" w:rsidRPr="00C30304" w:rsidRDefault="0046211F" w:rsidP="0046211F">
      <w:r w:rsidRPr="00C30304">
        <w:t>01:02:32,416 --&gt; 01:02:34,316</w:t>
      </w:r>
    </w:p>
    <w:p w:rsidR="0046211F" w:rsidRPr="00C30304" w:rsidRDefault="0046211F" w:rsidP="0046211F">
      <w:r w:rsidRPr="00C30304">
        <w:t>that we look at and that's,</w:t>
      </w:r>
    </w:p>
    <w:p w:rsidR="0046211F" w:rsidRPr="00C30304" w:rsidRDefault="0046211F" w:rsidP="0046211F">
      <w:r w:rsidRPr="00C30304">
        <w:t>what should we do?</w:t>
      </w:r>
    </w:p>
    <w:p w:rsidR="0046211F" w:rsidRPr="00C30304" w:rsidRDefault="0046211F" w:rsidP="0046211F">
      <w:r w:rsidRPr="00C30304">
        <w:t>在那之后，仍然有一个最终的级别，</w:t>
      </w:r>
    </w:p>
    <w:p w:rsidR="0046211F" w:rsidRPr="00C30304" w:rsidRDefault="0046211F" w:rsidP="0046211F">
      <w:r w:rsidRPr="00C30304">
        <w:t>我们看看，</w:t>
      </w:r>
    </w:p>
    <w:p w:rsidR="0046211F" w:rsidRPr="00C30304" w:rsidRDefault="0046211F" w:rsidP="0046211F">
      <w:r w:rsidRPr="00C30304">
        <w:t>我们应该做些什么呢</w:t>
      </w:r>
      <w:r w:rsidRPr="00C30304">
        <w:t>?</w:t>
      </w:r>
    </w:p>
    <w:p w:rsidR="0046211F" w:rsidRPr="00C30304" w:rsidRDefault="0046211F" w:rsidP="0046211F"/>
    <w:p w:rsidR="0046211F" w:rsidRPr="00C30304" w:rsidRDefault="0046211F" w:rsidP="0046211F">
      <w:r w:rsidRPr="00C30304">
        <w:t>1175</w:t>
      </w:r>
    </w:p>
    <w:p w:rsidR="0046211F" w:rsidRPr="00C30304" w:rsidRDefault="0046211F" w:rsidP="0046211F">
      <w:r w:rsidRPr="00C30304">
        <w:t>01:02:34,717 --&gt; 01:02:36,685</w:t>
      </w:r>
    </w:p>
    <w:p w:rsidR="0046211F" w:rsidRPr="00C30304" w:rsidRDefault="0046211F" w:rsidP="0046211F">
      <w:r w:rsidRPr="00C30304">
        <w:t>Because there are many things</w:t>
      </w:r>
    </w:p>
    <w:p w:rsidR="0046211F" w:rsidRPr="00C30304" w:rsidRDefault="0046211F" w:rsidP="0046211F">
      <w:r w:rsidRPr="00C30304">
        <w:t>that would be</w:t>
      </w:r>
    </w:p>
    <w:p w:rsidR="0046211F" w:rsidRPr="00C30304" w:rsidRDefault="0046211F" w:rsidP="0046211F">
      <w:r w:rsidRPr="00C30304">
        <w:t xml:space="preserve"> </w:t>
      </w:r>
    </w:p>
    <w:p w:rsidR="0046211F" w:rsidRPr="00C30304" w:rsidRDefault="0046211F" w:rsidP="0046211F">
      <w:r w:rsidRPr="00C30304">
        <w:t>1176</w:t>
      </w:r>
    </w:p>
    <w:p w:rsidR="0046211F" w:rsidRPr="00C30304" w:rsidRDefault="0046211F" w:rsidP="0046211F">
      <w:r w:rsidRPr="00C30304">
        <w:t>01:02:36,687 --&gt; 01:02:39,955</w:t>
      </w:r>
    </w:p>
    <w:p w:rsidR="0046211F" w:rsidRPr="00C30304" w:rsidRDefault="0046211F" w:rsidP="0046211F">
      <w:r w:rsidRPr="00C30304">
        <w:t>technically possible</w:t>
      </w:r>
    </w:p>
    <w:p w:rsidR="0046211F" w:rsidRPr="00C30304" w:rsidRDefault="0046211F" w:rsidP="0046211F">
      <w:r w:rsidRPr="00C30304">
        <w:t>and technically legal</w:t>
      </w:r>
    </w:p>
    <w:p w:rsidR="0046211F" w:rsidRPr="00C30304" w:rsidRDefault="0046211F" w:rsidP="0046211F"/>
    <w:p w:rsidR="0046211F" w:rsidRPr="00C30304" w:rsidRDefault="0046211F" w:rsidP="0046211F">
      <w:r w:rsidRPr="00C30304">
        <w:t>1177</w:t>
      </w:r>
    </w:p>
    <w:p w:rsidR="0046211F" w:rsidRPr="00C30304" w:rsidRDefault="0046211F" w:rsidP="0046211F">
      <w:r w:rsidRPr="00C30304">
        <w:t>01:02:39,957 --&gt; 01:02:41,490</w:t>
      </w:r>
    </w:p>
    <w:p w:rsidR="0046211F" w:rsidRPr="00C30304" w:rsidRDefault="0046211F" w:rsidP="0046211F">
      <w:r w:rsidRPr="00C30304">
        <w:t>but a bad idea.</w:t>
      </w:r>
    </w:p>
    <w:p w:rsidR="0046211F" w:rsidRPr="00C30304" w:rsidRDefault="0046211F" w:rsidP="0046211F">
      <w:r w:rsidRPr="00C30304">
        <w:t>因为在技术上存在很多可行的、合法的事情</w:t>
      </w:r>
      <w:r w:rsidRPr="00C30304">
        <w:rPr>
          <w:rFonts w:hint="eastAsia"/>
        </w:rPr>
        <w:t>，</w:t>
      </w:r>
      <w:r w:rsidRPr="00C30304">
        <w:t>却是一个坏主意。</w:t>
      </w:r>
    </w:p>
    <w:p w:rsidR="0046211F" w:rsidRPr="00C30304" w:rsidRDefault="0046211F" w:rsidP="0046211F"/>
    <w:p w:rsidR="0046211F" w:rsidRPr="00C30304" w:rsidRDefault="0046211F" w:rsidP="0046211F">
      <w:r w:rsidRPr="00C30304">
        <w:t>1178</w:t>
      </w:r>
    </w:p>
    <w:p w:rsidR="0046211F" w:rsidRPr="00C30304" w:rsidRDefault="0046211F" w:rsidP="0046211F">
      <w:r w:rsidRPr="00C30304">
        <w:t>01:02:42,024 --&gt; 01:02:45,727</w:t>
      </w:r>
    </w:p>
    <w:p w:rsidR="0046211F" w:rsidRPr="00C30304" w:rsidRDefault="0046211F" w:rsidP="0046211F">
      <w:r w:rsidRPr="00C30304">
        <w:t>&lt;i&gt; For natanz,&lt;/i&gt;</w:t>
      </w:r>
    </w:p>
    <w:p w:rsidR="0046211F" w:rsidRPr="00C30304" w:rsidRDefault="0046211F" w:rsidP="0046211F">
      <w:r w:rsidRPr="00C30304">
        <w:t>&lt;i&gt; it was a CIA-led operation,&lt;/i&gt;</w:t>
      </w:r>
    </w:p>
    <w:p w:rsidR="0046211F" w:rsidRPr="00C30304" w:rsidRDefault="0046211F" w:rsidP="0046211F"/>
    <w:p w:rsidR="0046211F" w:rsidRPr="00C30304" w:rsidRDefault="0046211F" w:rsidP="0046211F">
      <w:r w:rsidRPr="00C30304">
        <w:t>1179</w:t>
      </w:r>
    </w:p>
    <w:p w:rsidR="0046211F" w:rsidRPr="00C30304" w:rsidRDefault="0046211F" w:rsidP="0046211F">
      <w:r w:rsidRPr="00C30304">
        <w:t>01:02:45,729 --&gt; 01:02:48,163</w:t>
      </w:r>
    </w:p>
    <w:p w:rsidR="0046211F" w:rsidRPr="00C30304" w:rsidRDefault="0046211F" w:rsidP="0046211F">
      <w:r w:rsidRPr="00C30304">
        <w:t>&lt;i&gt; so we had to have&lt;/i&gt;</w:t>
      </w:r>
    </w:p>
    <w:p w:rsidR="0046211F" w:rsidRPr="00C30304" w:rsidRDefault="0046211F" w:rsidP="0046211F">
      <w:r w:rsidRPr="00C30304">
        <w:t>&lt;i&gt; agency sign-off.&lt;/i&gt;</w:t>
      </w:r>
    </w:p>
    <w:p w:rsidR="0046211F" w:rsidRPr="00C30304" w:rsidRDefault="0046211F" w:rsidP="0046211F">
      <w:r w:rsidRPr="00C30304">
        <w:t>对于纳坦兹而言，这是中央情报局领导的命令，因此我们必须让中情局签字。</w:t>
      </w:r>
    </w:p>
    <w:p w:rsidR="0046211F" w:rsidRPr="00C30304" w:rsidRDefault="0046211F" w:rsidP="0046211F"/>
    <w:p w:rsidR="0046211F" w:rsidRPr="00C30304" w:rsidRDefault="0046211F" w:rsidP="0046211F">
      <w:r w:rsidRPr="00C30304">
        <w:t>1180</w:t>
      </w:r>
    </w:p>
    <w:p w:rsidR="0046211F" w:rsidRPr="00C30304" w:rsidRDefault="0046211F" w:rsidP="0046211F">
      <w:r w:rsidRPr="00C30304">
        <w:t>01:02:48,464 --&gt; 01:02:49,631</w:t>
      </w:r>
    </w:p>
    <w:p w:rsidR="0046211F" w:rsidRPr="00C30304" w:rsidRDefault="0046211F" w:rsidP="0046211F">
      <w:r w:rsidRPr="00C30304">
        <w:t>Gibney:&lt;i&gt; Really?&lt;/i&gt;</w:t>
      </w:r>
    </w:p>
    <w:p w:rsidR="0046211F" w:rsidRPr="00C30304" w:rsidRDefault="0046211F" w:rsidP="0046211F">
      <w:r w:rsidRPr="00C30304">
        <w:t>吉布尼：真的吗？</w:t>
      </w:r>
    </w:p>
    <w:p w:rsidR="0046211F" w:rsidRPr="00C30304" w:rsidRDefault="0046211F" w:rsidP="0046211F">
      <w:r w:rsidRPr="00C30304">
        <w:t>1181</w:t>
      </w:r>
    </w:p>
    <w:p w:rsidR="0046211F" w:rsidRPr="00C30304" w:rsidRDefault="0046211F" w:rsidP="0046211F">
      <w:r w:rsidRPr="00C30304">
        <w:t>01:02:49,799 --&gt; 01:02:52,634</w:t>
      </w:r>
    </w:p>
    <w:p w:rsidR="0046211F" w:rsidRPr="00C30304" w:rsidRDefault="0046211F" w:rsidP="0046211F">
      <w:r w:rsidRPr="00C30304">
        <w:t>&lt;i&gt; Someone from the agency&lt;/i&gt;</w:t>
      </w:r>
    </w:p>
    <w:p w:rsidR="0046211F" w:rsidRPr="00C30304" w:rsidRDefault="0046211F" w:rsidP="0046211F"/>
    <w:p w:rsidR="0046211F" w:rsidRPr="00C30304" w:rsidRDefault="0046211F" w:rsidP="0046211F">
      <w:r w:rsidRPr="00C30304">
        <w:t>1182</w:t>
      </w:r>
    </w:p>
    <w:p w:rsidR="0046211F" w:rsidRPr="00C30304" w:rsidRDefault="0046211F" w:rsidP="0046211F">
      <w:r w:rsidRPr="00C30304">
        <w:t>01:02:53,469 --&gt; 01:02:55,604</w:t>
      </w:r>
    </w:p>
    <w:p w:rsidR="0046211F" w:rsidRPr="00C30304" w:rsidRDefault="0046211F" w:rsidP="0046211F">
      <w:r w:rsidRPr="00C30304">
        <w:t>&lt;i&gt; stood behind the operator&lt;/i&gt;</w:t>
      </w:r>
    </w:p>
    <w:p w:rsidR="0046211F" w:rsidRPr="00C30304" w:rsidRDefault="0046211F" w:rsidP="0046211F">
      <w:r w:rsidRPr="00C30304">
        <w:t>&lt;i&gt; and the analyst&lt;/i&gt;</w:t>
      </w:r>
    </w:p>
    <w:p w:rsidR="0046211F" w:rsidRPr="00C30304" w:rsidRDefault="0046211F" w:rsidP="0046211F"/>
    <w:p w:rsidR="0046211F" w:rsidRPr="00C30304" w:rsidRDefault="0046211F" w:rsidP="0046211F">
      <w:r w:rsidRPr="00C30304">
        <w:t>1183</w:t>
      </w:r>
    </w:p>
    <w:p w:rsidR="0046211F" w:rsidRPr="00C30304" w:rsidRDefault="0046211F" w:rsidP="0046211F">
      <w:r w:rsidRPr="00C30304">
        <w:t>01:02:55,606 --&gt; 01:02:58,540</w:t>
      </w:r>
    </w:p>
    <w:p w:rsidR="0046211F" w:rsidRPr="00C30304" w:rsidRDefault="0046211F" w:rsidP="0046211F">
      <w:r w:rsidRPr="00C30304">
        <w:t>&lt;i&gt; and gave the order to launch&lt;/i&gt;</w:t>
      </w:r>
    </w:p>
    <w:p w:rsidR="0046211F" w:rsidRPr="00C30304" w:rsidRDefault="0046211F" w:rsidP="0046211F">
      <w:r w:rsidRPr="00C30304">
        <w:t>&lt;i&gt; every attack.&lt;/i&gt;</w:t>
      </w:r>
    </w:p>
    <w:p w:rsidR="0046211F" w:rsidRPr="00C30304" w:rsidRDefault="0046211F" w:rsidP="0046211F">
      <w:r w:rsidRPr="00C30304">
        <w:lastRenderedPageBreak/>
        <w:t>来自这个机构的某些人站在操作员和分析师的身后从而下令发起每一次攻击。</w:t>
      </w:r>
    </w:p>
    <w:p w:rsidR="0046211F" w:rsidRPr="00C30304" w:rsidRDefault="0046211F" w:rsidP="0046211F"/>
    <w:p w:rsidR="0046211F" w:rsidRPr="00C30304" w:rsidRDefault="0046211F" w:rsidP="0046211F">
      <w:r w:rsidRPr="00C30304">
        <w:t>1184</w:t>
      </w:r>
    </w:p>
    <w:p w:rsidR="0046211F" w:rsidRPr="00C30304" w:rsidRDefault="0046211F" w:rsidP="0046211F">
      <w:r w:rsidRPr="00C30304">
        <w:t>01:03:06,149 --&gt; 01:03:07,983</w:t>
      </w:r>
    </w:p>
    <w:p w:rsidR="0046211F" w:rsidRPr="00C30304" w:rsidRDefault="0046211F" w:rsidP="0046211F">
      <w:r w:rsidRPr="00C30304">
        <w:t>Chien:&lt;i&gt; Before they had&lt;/i&gt;</w:t>
      </w:r>
    </w:p>
    <w:p w:rsidR="0046211F" w:rsidRPr="00C30304" w:rsidRDefault="0046211F" w:rsidP="0046211F">
      <w:r w:rsidRPr="00C30304">
        <w:t>&lt;i&gt; even started this attack,&lt;/i&gt;</w:t>
      </w:r>
    </w:p>
    <w:p w:rsidR="0046211F" w:rsidRPr="00C30304" w:rsidRDefault="0046211F" w:rsidP="0046211F"/>
    <w:p w:rsidR="0046211F" w:rsidRPr="00C30304" w:rsidRDefault="0046211F" w:rsidP="0046211F">
      <w:r w:rsidRPr="00C30304">
        <w:t>1185</w:t>
      </w:r>
    </w:p>
    <w:p w:rsidR="0046211F" w:rsidRPr="00C30304" w:rsidRDefault="0046211F" w:rsidP="0046211F">
      <w:r w:rsidRPr="00C30304">
        <w:t>01:03:07,985 --&gt; 01:03:10,218</w:t>
      </w:r>
    </w:p>
    <w:p w:rsidR="0046211F" w:rsidRPr="00C30304" w:rsidRDefault="0046211F" w:rsidP="0046211F">
      <w:r w:rsidRPr="00C30304">
        <w:t>&lt;i&gt; they put inside of the code&lt;/i&gt;</w:t>
      </w:r>
    </w:p>
    <w:p w:rsidR="0046211F" w:rsidRPr="00C30304" w:rsidRDefault="0046211F" w:rsidP="0046211F">
      <w:r w:rsidRPr="00C30304">
        <w:t>&lt;i&gt; the kill date,&lt;/i&gt;</w:t>
      </w:r>
    </w:p>
    <w:p w:rsidR="0046211F" w:rsidRPr="00C30304" w:rsidRDefault="0046211F" w:rsidP="0046211F"/>
    <w:p w:rsidR="0046211F" w:rsidRPr="00C30304" w:rsidRDefault="0046211F" w:rsidP="0046211F">
      <w:r w:rsidRPr="00C30304">
        <w:t>1186</w:t>
      </w:r>
    </w:p>
    <w:p w:rsidR="0046211F" w:rsidRPr="00C30304" w:rsidRDefault="0046211F" w:rsidP="0046211F">
      <w:r w:rsidRPr="00C30304">
        <w:t>01:03:10,553 --&gt; 01:03:12,320</w:t>
      </w:r>
    </w:p>
    <w:p w:rsidR="0046211F" w:rsidRPr="00C30304" w:rsidRDefault="0046211F" w:rsidP="0046211F">
      <w:r w:rsidRPr="00C30304">
        <w:t>&lt;i&gt; a date at which it would stop&lt;/i&gt;</w:t>
      </w:r>
    </w:p>
    <w:p w:rsidR="0046211F" w:rsidRPr="00C30304" w:rsidRDefault="0046211F" w:rsidP="0046211F">
      <w:r w:rsidRPr="00C30304">
        <w:t>&lt;i&gt; operating.&lt;/i&gt;</w:t>
      </w:r>
    </w:p>
    <w:p w:rsidR="0046211F" w:rsidRPr="00C30304" w:rsidRDefault="0046211F" w:rsidP="0046211F">
      <w:r w:rsidRPr="00C30304">
        <w:t>简：在他们开始攻击之前，他们给代码设置了一个终止日期，这个日期是操作终止的时间。</w:t>
      </w:r>
    </w:p>
    <w:p w:rsidR="0046211F" w:rsidRPr="00C30304" w:rsidRDefault="0046211F" w:rsidP="0046211F"/>
    <w:p w:rsidR="0046211F" w:rsidRPr="00C30304" w:rsidRDefault="0046211F" w:rsidP="0046211F">
      <w:r w:rsidRPr="00C30304">
        <w:t>1187</w:t>
      </w:r>
    </w:p>
    <w:p w:rsidR="0046211F" w:rsidRPr="00C30304" w:rsidRDefault="0046211F" w:rsidP="0046211F">
      <w:r w:rsidRPr="00C30304">
        <w:t>01:03:12,889 --&gt; 01:03:14,990</w:t>
      </w:r>
    </w:p>
    <w:p w:rsidR="0046211F" w:rsidRPr="00C30304" w:rsidRDefault="0046211F" w:rsidP="0046211F">
      <w:r w:rsidRPr="00C30304">
        <w:t>O'murchu:&lt;i&gt; Cutoff dates,&lt;/i&gt;</w:t>
      </w:r>
    </w:p>
    <w:p w:rsidR="0046211F" w:rsidRPr="00C30304" w:rsidRDefault="0046211F" w:rsidP="0046211F">
      <w:r w:rsidRPr="00C30304">
        <w:t>&lt;i&gt;we don't normally see that&lt;/i&gt;</w:t>
      </w:r>
    </w:p>
    <w:p w:rsidR="0046211F" w:rsidRPr="00C30304" w:rsidRDefault="0046211F" w:rsidP="0046211F"/>
    <w:p w:rsidR="0046211F" w:rsidRPr="00C30304" w:rsidRDefault="0046211F" w:rsidP="0046211F">
      <w:r w:rsidRPr="00C30304">
        <w:t>1188</w:t>
      </w:r>
    </w:p>
    <w:p w:rsidR="0046211F" w:rsidRPr="00C30304" w:rsidRDefault="0046211F" w:rsidP="0046211F">
      <w:r w:rsidRPr="00C30304">
        <w:t>01:03:14,992 --&gt; 01:03:16,658</w:t>
      </w:r>
    </w:p>
    <w:p w:rsidR="0046211F" w:rsidRPr="00C30304" w:rsidRDefault="0046211F" w:rsidP="0046211F">
      <w:r w:rsidRPr="00C30304">
        <w:t>&lt;i&gt; in other threats,&lt;/i&gt;</w:t>
      </w:r>
    </w:p>
    <w:p w:rsidR="0046211F" w:rsidRPr="00C30304" w:rsidRDefault="0046211F" w:rsidP="0046211F">
      <w:r w:rsidRPr="00C30304">
        <w:t>&lt;i&gt; and you have to think,&lt;/i&gt;</w:t>
      </w:r>
    </w:p>
    <w:p w:rsidR="0046211F" w:rsidRPr="00C30304" w:rsidRDefault="0046211F" w:rsidP="0046211F"/>
    <w:p w:rsidR="0046211F" w:rsidRPr="00C30304" w:rsidRDefault="0046211F" w:rsidP="0046211F">
      <w:r w:rsidRPr="00C30304">
        <w:t>1189</w:t>
      </w:r>
    </w:p>
    <w:p w:rsidR="0046211F" w:rsidRPr="00C30304" w:rsidRDefault="0046211F" w:rsidP="0046211F">
      <w:r w:rsidRPr="00C30304">
        <w:t>01:03:16,660 --&gt; 01:03:18,560</w:t>
      </w:r>
    </w:p>
    <w:p w:rsidR="0046211F" w:rsidRPr="00C30304" w:rsidRDefault="0046211F" w:rsidP="0046211F">
      <w:r w:rsidRPr="00C30304">
        <w:t>&lt;i&gt; "well, why is there&lt;/i&gt;</w:t>
      </w:r>
    </w:p>
    <w:p w:rsidR="0046211F" w:rsidRPr="00C30304" w:rsidRDefault="0046211F" w:rsidP="0046211F">
      <w:r w:rsidRPr="00C30304">
        <w:t>&lt;i&gt; a cutoff date in there?"&lt;/i&gt;</w:t>
      </w:r>
    </w:p>
    <w:p w:rsidR="0046211F" w:rsidRPr="00C30304" w:rsidRDefault="0046211F" w:rsidP="0046211F">
      <w:r w:rsidRPr="00C30304">
        <w:t>日期截止时，我们通常不会察觉到其他威胁，</w:t>
      </w:r>
    </w:p>
    <w:p w:rsidR="0046211F" w:rsidRPr="00C30304" w:rsidRDefault="0046211F" w:rsidP="0046211F">
      <w:r w:rsidRPr="00C30304">
        <w:t>你必须思考一下，</w:t>
      </w:r>
    </w:p>
    <w:p w:rsidR="0046211F" w:rsidRPr="00C30304" w:rsidRDefault="0046211F" w:rsidP="0046211F">
      <w:r w:rsidRPr="00C30304">
        <w:t xml:space="preserve"> “</w:t>
      </w:r>
      <w:r w:rsidRPr="00C30304">
        <w:t>为什么那会有一个截止日期？</w:t>
      </w:r>
      <w:r w:rsidRPr="00C30304">
        <w:t>”</w:t>
      </w:r>
    </w:p>
    <w:p w:rsidR="0046211F" w:rsidRPr="00C30304" w:rsidRDefault="0046211F" w:rsidP="0046211F"/>
    <w:p w:rsidR="0046211F" w:rsidRPr="00C30304" w:rsidRDefault="0046211F" w:rsidP="0046211F">
      <w:r w:rsidRPr="00C30304">
        <w:t>1190</w:t>
      </w:r>
    </w:p>
    <w:p w:rsidR="0046211F" w:rsidRPr="00C30304" w:rsidRDefault="0046211F" w:rsidP="0046211F">
      <w:r w:rsidRPr="00C30304">
        <w:t>01:03:18,995 --&gt; 01:03:21,429</w:t>
      </w:r>
    </w:p>
    <w:p w:rsidR="0046211F" w:rsidRPr="00C30304" w:rsidRDefault="0046211F" w:rsidP="0046211F">
      <w:r w:rsidRPr="00C30304">
        <w:t>And when you realize that,</w:t>
      </w:r>
    </w:p>
    <w:p w:rsidR="0046211F" w:rsidRPr="00C30304" w:rsidRDefault="0046211F" w:rsidP="0046211F">
      <w:r w:rsidRPr="00C30304">
        <w:t>well, stuxnet was probably</w:t>
      </w:r>
    </w:p>
    <w:p w:rsidR="0046211F" w:rsidRPr="00C30304" w:rsidRDefault="0046211F" w:rsidP="0046211F"/>
    <w:p w:rsidR="0046211F" w:rsidRPr="00C30304" w:rsidRDefault="0046211F" w:rsidP="0046211F">
      <w:r w:rsidRPr="00C30304">
        <w:t>1191</w:t>
      </w:r>
    </w:p>
    <w:p w:rsidR="0046211F" w:rsidRPr="00C30304" w:rsidRDefault="0046211F" w:rsidP="0046211F">
      <w:r w:rsidRPr="00C30304">
        <w:t>01:03:21,431 --&gt; 01:03:24,633</w:t>
      </w:r>
    </w:p>
    <w:p w:rsidR="0046211F" w:rsidRPr="00C30304" w:rsidRDefault="0046211F" w:rsidP="0046211F">
      <w:r w:rsidRPr="00C30304">
        <w:t>written by government</w:t>
      </w:r>
    </w:p>
    <w:p w:rsidR="0046211F" w:rsidRPr="00C30304" w:rsidRDefault="0046211F" w:rsidP="0046211F">
      <w:r w:rsidRPr="00C30304">
        <w:lastRenderedPageBreak/>
        <w:t>and that there are laws</w:t>
      </w:r>
    </w:p>
    <w:p w:rsidR="0046211F" w:rsidRPr="00C30304" w:rsidRDefault="0046211F" w:rsidP="0046211F"/>
    <w:p w:rsidR="0046211F" w:rsidRPr="00C30304" w:rsidRDefault="0046211F" w:rsidP="0046211F">
      <w:r w:rsidRPr="00C30304">
        <w:t>1192</w:t>
      </w:r>
    </w:p>
    <w:p w:rsidR="0046211F" w:rsidRPr="00C30304" w:rsidRDefault="0046211F" w:rsidP="0046211F">
      <w:r w:rsidRPr="00C30304">
        <w:t>01:03:24,635 --&gt; 01:03:27,502</w:t>
      </w:r>
    </w:p>
    <w:p w:rsidR="0046211F" w:rsidRPr="00C30304" w:rsidRDefault="0046211F" w:rsidP="0046211F">
      <w:r w:rsidRPr="00C30304">
        <w:t>regarding how you can use</w:t>
      </w:r>
    </w:p>
    <w:p w:rsidR="0046211F" w:rsidRPr="00C30304" w:rsidRDefault="0046211F" w:rsidP="0046211F">
      <w:r w:rsidRPr="00C30304">
        <w:t>this sort of software,</w:t>
      </w:r>
    </w:p>
    <w:p w:rsidR="0046211F" w:rsidRPr="00C30304" w:rsidRDefault="0046211F" w:rsidP="0046211F">
      <w:r w:rsidRPr="00C30304">
        <w:t>而当你意识到这一点</w:t>
      </w:r>
      <w:r w:rsidRPr="00C30304">
        <w:t>,</w:t>
      </w:r>
      <w:r w:rsidRPr="00C30304">
        <w:t>即震网病毒可能是由政府依据法律并使用这种软件合法生成的。</w:t>
      </w:r>
    </w:p>
    <w:p w:rsidR="0046211F" w:rsidRPr="00C30304" w:rsidRDefault="0046211F" w:rsidP="0046211F"/>
    <w:p w:rsidR="0046211F" w:rsidRPr="00C30304" w:rsidRDefault="0046211F" w:rsidP="0046211F">
      <w:r w:rsidRPr="00C30304">
        <w:t>1193</w:t>
      </w:r>
    </w:p>
    <w:p w:rsidR="0046211F" w:rsidRPr="00C30304" w:rsidRDefault="0046211F" w:rsidP="0046211F">
      <w:r w:rsidRPr="00C30304">
        <w:t>01:03:27,504 --&gt; 01:03:30,138</w:t>
      </w:r>
    </w:p>
    <w:p w:rsidR="0046211F" w:rsidRPr="00C30304" w:rsidRDefault="0046211F" w:rsidP="0046211F">
      <w:r w:rsidRPr="00C30304">
        <w:t>that there may have been a legal</w:t>
      </w:r>
    </w:p>
    <w:p w:rsidR="0046211F" w:rsidRPr="00C30304" w:rsidRDefault="0046211F" w:rsidP="0046211F">
      <w:r w:rsidRPr="00C30304">
        <w:t>team who said, "no, you...</w:t>
      </w:r>
    </w:p>
    <w:p w:rsidR="0046211F" w:rsidRPr="00C30304" w:rsidRDefault="0046211F" w:rsidP="0046211F">
      <w:r w:rsidRPr="00C30304">
        <w:t>有可能有一位律师团的人说：</w:t>
      </w:r>
      <w:r w:rsidRPr="00C30304">
        <w:t>“</w:t>
      </w:r>
      <w:r w:rsidRPr="00C30304">
        <w:t>不，你</w:t>
      </w:r>
      <w:r w:rsidRPr="00C30304">
        <w:t>……”</w:t>
      </w:r>
    </w:p>
    <w:p w:rsidR="0046211F" w:rsidRPr="00C30304" w:rsidRDefault="0046211F" w:rsidP="0046211F"/>
    <w:p w:rsidR="0046211F" w:rsidRPr="00C30304" w:rsidRDefault="0046211F" w:rsidP="0046211F">
      <w:r w:rsidRPr="00C30304">
        <w:t>1194</w:t>
      </w:r>
    </w:p>
    <w:p w:rsidR="0046211F" w:rsidRPr="00C30304" w:rsidRDefault="0046211F" w:rsidP="0046211F">
      <w:r w:rsidRPr="00C30304">
        <w:t>01:03:30,140 --&gt; 01:03:32,340</w:t>
      </w:r>
    </w:p>
    <w:p w:rsidR="0046211F" w:rsidRPr="00C30304" w:rsidRDefault="0046211F" w:rsidP="0046211F">
      <w:r w:rsidRPr="00C30304">
        <w:t>You need to have</w:t>
      </w:r>
    </w:p>
    <w:p w:rsidR="0046211F" w:rsidRPr="00C30304" w:rsidRDefault="0046211F" w:rsidP="0046211F">
      <w:r w:rsidRPr="00C30304">
        <w:t>a cutoff date in there,</w:t>
      </w:r>
    </w:p>
    <w:p w:rsidR="0046211F" w:rsidRPr="00C30304" w:rsidRDefault="0046211F" w:rsidP="0046211F"/>
    <w:p w:rsidR="0046211F" w:rsidRPr="00C30304" w:rsidRDefault="0046211F" w:rsidP="0046211F">
      <w:r w:rsidRPr="00C30304">
        <w:t>1195</w:t>
      </w:r>
    </w:p>
    <w:p w:rsidR="0046211F" w:rsidRPr="00C30304" w:rsidRDefault="0046211F" w:rsidP="0046211F">
      <w:r w:rsidRPr="00C30304">
        <w:t>01:03:32,342 --&gt; 01:03:34,442</w:t>
      </w:r>
    </w:p>
    <w:p w:rsidR="0046211F" w:rsidRPr="00C30304" w:rsidRDefault="0046211F" w:rsidP="0046211F">
      <w:r w:rsidRPr="00C30304">
        <w:t>and you can only do this</w:t>
      </w:r>
    </w:p>
    <w:p w:rsidR="0046211F" w:rsidRPr="00C30304" w:rsidRDefault="0046211F" w:rsidP="0046211F">
      <w:r w:rsidRPr="00C30304">
        <w:t>and you can only go that far</w:t>
      </w:r>
    </w:p>
    <w:p w:rsidR="0046211F" w:rsidRPr="00C30304" w:rsidRDefault="0046211F" w:rsidP="0046211F">
      <w:r w:rsidRPr="00C30304">
        <w:t>你需要截止日期，</w:t>
      </w:r>
    </w:p>
    <w:p w:rsidR="0046211F" w:rsidRPr="00C30304" w:rsidRDefault="0046211F" w:rsidP="0046211F">
      <w:r w:rsidRPr="00C30304">
        <w:t>你只能这样做</w:t>
      </w:r>
    </w:p>
    <w:p w:rsidR="0046211F" w:rsidRPr="00C30304" w:rsidRDefault="0046211F" w:rsidP="0046211F">
      <w:r w:rsidRPr="00C30304">
        <w:t>你只能走这么远</w:t>
      </w:r>
    </w:p>
    <w:p w:rsidR="0046211F" w:rsidRPr="00C30304" w:rsidRDefault="0046211F" w:rsidP="0046211F">
      <w:r w:rsidRPr="00C30304">
        <w:t>1196</w:t>
      </w:r>
    </w:p>
    <w:p w:rsidR="0046211F" w:rsidRPr="00C30304" w:rsidRDefault="0046211F" w:rsidP="0046211F">
      <w:r w:rsidRPr="00C30304">
        <w:t>01:03:34,444 --&gt; 01:03:36,077</w:t>
      </w:r>
    </w:p>
    <w:p w:rsidR="0046211F" w:rsidRPr="00C30304" w:rsidRDefault="0046211F" w:rsidP="0046211F">
      <w:r w:rsidRPr="00C30304">
        <w:t>and we need to check</w:t>
      </w:r>
    </w:p>
    <w:p w:rsidR="0046211F" w:rsidRPr="00C30304" w:rsidRDefault="0046211F" w:rsidP="0046211F">
      <w:r w:rsidRPr="00C30304">
        <w:t>if this is legal or not.</w:t>
      </w:r>
    </w:p>
    <w:p w:rsidR="0046211F" w:rsidRPr="00C30304" w:rsidRDefault="0046211F" w:rsidP="0046211F">
      <w:r w:rsidRPr="00C30304">
        <w:t>而我们需要检查这是否合法。</w:t>
      </w:r>
    </w:p>
    <w:p w:rsidR="0046211F" w:rsidRPr="00C30304" w:rsidRDefault="0046211F" w:rsidP="0046211F"/>
    <w:p w:rsidR="0046211F" w:rsidRPr="00C30304" w:rsidRDefault="0046211F" w:rsidP="0046211F">
      <w:r w:rsidRPr="00C30304">
        <w:t>1197</w:t>
      </w:r>
    </w:p>
    <w:p w:rsidR="0046211F" w:rsidRPr="00C30304" w:rsidRDefault="0046211F" w:rsidP="0046211F">
      <w:r w:rsidRPr="00C30304">
        <w:t>01:03:38,114 --&gt; 01:03:41,383</w:t>
      </w:r>
    </w:p>
    <w:p w:rsidR="0046211F" w:rsidRPr="00C30304" w:rsidRDefault="0046211F" w:rsidP="0046211F">
      <w:r w:rsidRPr="00C30304">
        <w:t>&lt;i&gt; That date is a few days before&lt;/i&gt;</w:t>
      </w:r>
    </w:p>
    <w:p w:rsidR="0046211F" w:rsidRPr="00C30304" w:rsidRDefault="0046211F" w:rsidP="0046211F">
      <w:r w:rsidRPr="00C30304">
        <w:t>&lt;i&gt; Obama's inauguration.&lt;/i&gt;</w:t>
      </w:r>
    </w:p>
    <w:p w:rsidR="0046211F" w:rsidRPr="00C30304" w:rsidRDefault="0046211F" w:rsidP="0046211F">
      <w:r w:rsidRPr="00C30304">
        <w:t>那个日子是奥巴马的就职典礼的前几天。</w:t>
      </w:r>
    </w:p>
    <w:p w:rsidR="0046211F" w:rsidRPr="00C30304" w:rsidRDefault="0046211F" w:rsidP="0046211F"/>
    <w:p w:rsidR="0046211F" w:rsidRPr="00C30304" w:rsidRDefault="0046211F" w:rsidP="0046211F">
      <w:r w:rsidRPr="00C30304">
        <w:t>1198</w:t>
      </w:r>
    </w:p>
    <w:p w:rsidR="0046211F" w:rsidRPr="00C30304" w:rsidRDefault="0046211F" w:rsidP="0046211F">
      <w:r w:rsidRPr="00C30304">
        <w:t>01:03:42,418 --&gt; 01:03:45,287</w:t>
      </w:r>
    </w:p>
    <w:p w:rsidR="0046211F" w:rsidRPr="00C30304" w:rsidRDefault="0046211F" w:rsidP="0046211F">
      <w:r w:rsidRPr="00C30304">
        <w:t>&lt;i&gt; So the theory was that&lt;/i&gt;</w:t>
      </w:r>
    </w:p>
    <w:p w:rsidR="0046211F" w:rsidRPr="00C30304" w:rsidRDefault="0046211F" w:rsidP="0046211F">
      <w:r w:rsidRPr="00C30304">
        <w:t>&lt;i&gt; this was an operation&lt;/i&gt;</w:t>
      </w:r>
    </w:p>
    <w:p w:rsidR="0046211F" w:rsidRPr="00C30304" w:rsidRDefault="0046211F" w:rsidP="0046211F"/>
    <w:p w:rsidR="0046211F" w:rsidRPr="00C30304" w:rsidRDefault="0046211F" w:rsidP="0046211F">
      <w:r w:rsidRPr="00C30304">
        <w:t>1199</w:t>
      </w:r>
    </w:p>
    <w:p w:rsidR="0046211F" w:rsidRPr="00C30304" w:rsidRDefault="0046211F" w:rsidP="0046211F">
      <w:r w:rsidRPr="00C30304">
        <w:lastRenderedPageBreak/>
        <w:t>01:03:45,289 --&gt; 01:03:47,689</w:t>
      </w:r>
    </w:p>
    <w:p w:rsidR="0046211F" w:rsidRPr="00C30304" w:rsidRDefault="0046211F" w:rsidP="0046211F">
      <w:r w:rsidRPr="00C30304">
        <w:t>&lt;i&gt; that needed to be stopped&lt;/i&gt;</w:t>
      </w:r>
    </w:p>
    <w:p w:rsidR="0046211F" w:rsidRPr="00C30304" w:rsidRDefault="0046211F" w:rsidP="0046211F">
      <w:r w:rsidRPr="00C30304">
        <w:t>&lt;i&gt; at a certain time&lt;/i&gt;</w:t>
      </w:r>
    </w:p>
    <w:p w:rsidR="0046211F" w:rsidRPr="00C30304" w:rsidRDefault="0046211F" w:rsidP="0046211F"/>
    <w:p w:rsidR="0046211F" w:rsidRPr="00C30304" w:rsidRDefault="0046211F" w:rsidP="0046211F"/>
    <w:p w:rsidR="0046211F" w:rsidRPr="00C30304" w:rsidRDefault="0046211F" w:rsidP="0046211F">
      <w:r w:rsidRPr="00C30304">
        <w:t>1200</w:t>
      </w:r>
    </w:p>
    <w:p w:rsidR="0046211F" w:rsidRPr="00C30304" w:rsidRDefault="0046211F" w:rsidP="0046211F">
      <w:r w:rsidRPr="00C30304">
        <w:t>01:03:47,691 --&gt; 01:03:50,091</w:t>
      </w:r>
    </w:p>
    <w:p w:rsidR="0046211F" w:rsidRPr="00C30304" w:rsidRDefault="0046211F" w:rsidP="0046211F">
      <w:r w:rsidRPr="00C30304">
        <w:t>&lt;i&gt; because there was&lt;/i&gt;</w:t>
      </w:r>
    </w:p>
    <w:p w:rsidR="0046211F" w:rsidRPr="00C30304" w:rsidRDefault="0046211F" w:rsidP="0046211F">
      <w:r w:rsidRPr="00C30304">
        <w:t>&lt;i&gt; gonna be a handover&lt;/i&gt;</w:t>
      </w:r>
    </w:p>
    <w:p w:rsidR="0046211F" w:rsidRPr="00C30304" w:rsidRDefault="0046211F" w:rsidP="0046211F"/>
    <w:p w:rsidR="0046211F" w:rsidRPr="00C30304" w:rsidRDefault="0046211F" w:rsidP="0046211F">
      <w:r w:rsidRPr="00C30304">
        <w:t>1201</w:t>
      </w:r>
    </w:p>
    <w:p w:rsidR="0046211F" w:rsidRPr="00C30304" w:rsidRDefault="0046211F" w:rsidP="0046211F">
      <w:r w:rsidRPr="00C30304">
        <w:t>01:03:50,093 --&gt; 01:03:52,427</w:t>
      </w:r>
    </w:p>
    <w:p w:rsidR="0046211F" w:rsidRPr="00C30304" w:rsidRDefault="0046211F" w:rsidP="0046211F">
      <w:r w:rsidRPr="00C30304">
        <w:t>&lt;i&gt; and that more approval&lt;/i&gt;</w:t>
      </w:r>
    </w:p>
    <w:p w:rsidR="0046211F" w:rsidRPr="00C30304" w:rsidRDefault="0046211F" w:rsidP="0046211F">
      <w:r w:rsidRPr="00C30304">
        <w:t>&lt;i&gt; was needed.&lt;/i&gt;</w:t>
      </w:r>
    </w:p>
    <w:p w:rsidR="0046211F" w:rsidRPr="00C30304" w:rsidRDefault="0046211F" w:rsidP="0046211F">
      <w:r w:rsidRPr="00C30304">
        <w:t>因此，从理论上讲这是需要在特定时间被停止的操作，因为这会有一个交接，同时需要更多的批准。</w:t>
      </w:r>
    </w:p>
    <w:p w:rsidR="0046211F" w:rsidRPr="00C30304" w:rsidRDefault="0046211F" w:rsidP="0046211F"/>
    <w:p w:rsidR="0046211F" w:rsidRPr="00C30304" w:rsidRDefault="0046211F" w:rsidP="0046211F">
      <w:r w:rsidRPr="00C30304">
        <w:t>1202</w:t>
      </w:r>
    </w:p>
    <w:p w:rsidR="0046211F" w:rsidRPr="00C30304" w:rsidRDefault="0046211F" w:rsidP="0046211F">
      <w:r w:rsidRPr="00C30304">
        <w:t>01:03:55,666 --&gt; 01:03:57,532</w:t>
      </w:r>
    </w:p>
    <w:p w:rsidR="0046211F" w:rsidRPr="00C30304" w:rsidRDefault="0046211F" w:rsidP="0046211F">
      <w:r w:rsidRPr="00C30304">
        <w:t>Are you prepared to take</w:t>
      </w:r>
    </w:p>
    <w:p w:rsidR="0046211F" w:rsidRPr="00C30304" w:rsidRDefault="0046211F" w:rsidP="0046211F">
      <w:r w:rsidRPr="00C30304">
        <w:t>the oath, senator?</w:t>
      </w:r>
    </w:p>
    <w:p w:rsidR="0046211F" w:rsidRPr="00C30304" w:rsidRDefault="0046211F" w:rsidP="0046211F">
      <w:r w:rsidRPr="00C30304">
        <w:t>你准备好宣誓了吗</w:t>
      </w:r>
      <w:r w:rsidRPr="00C30304">
        <w:t>,</w:t>
      </w:r>
      <w:r w:rsidRPr="00C30304">
        <w:t>参议员</w:t>
      </w:r>
      <w:r w:rsidRPr="00C30304">
        <w:t>?</w:t>
      </w:r>
    </w:p>
    <w:p w:rsidR="0046211F" w:rsidRPr="00C30304" w:rsidRDefault="0046211F" w:rsidP="0046211F"/>
    <w:p w:rsidR="0046211F" w:rsidRPr="00C30304" w:rsidRDefault="0046211F" w:rsidP="0046211F">
      <w:r w:rsidRPr="00C30304">
        <w:t>1203</w:t>
      </w:r>
    </w:p>
    <w:p w:rsidR="0046211F" w:rsidRPr="00C30304" w:rsidRDefault="0046211F" w:rsidP="0046211F">
      <w:r w:rsidRPr="00C30304">
        <w:t>01:03:57,534 --&gt; 01:03:58,767</w:t>
      </w:r>
    </w:p>
    <w:p w:rsidR="0046211F" w:rsidRPr="00C30304" w:rsidRDefault="0046211F" w:rsidP="0046211F">
      <w:r w:rsidRPr="00C30304">
        <w:t>I am.</w:t>
      </w:r>
    </w:p>
    <w:p w:rsidR="0046211F" w:rsidRPr="00C30304" w:rsidRDefault="0046211F" w:rsidP="0046211F">
      <w:r w:rsidRPr="00C30304">
        <w:t>是的。</w:t>
      </w:r>
    </w:p>
    <w:p w:rsidR="0046211F" w:rsidRPr="00C30304" w:rsidRDefault="0046211F" w:rsidP="0046211F"/>
    <w:p w:rsidR="0046211F" w:rsidRPr="00C30304" w:rsidRDefault="0046211F" w:rsidP="0046211F">
      <w:r w:rsidRPr="00C30304">
        <w:t>1204</w:t>
      </w:r>
    </w:p>
    <w:p w:rsidR="0046211F" w:rsidRPr="00C30304" w:rsidRDefault="0046211F" w:rsidP="0046211F">
      <w:r w:rsidRPr="00C30304">
        <w:t>01:03:59,135 --&gt; 01:04:01,102</w:t>
      </w:r>
    </w:p>
    <w:p w:rsidR="0046211F" w:rsidRPr="00C30304" w:rsidRDefault="0046211F" w:rsidP="0046211F">
      <w:r w:rsidRPr="00C30304">
        <w:t>I,</w:t>
      </w:r>
    </w:p>
    <w:p w:rsidR="0046211F" w:rsidRPr="00C30304" w:rsidRDefault="0046211F" w:rsidP="0046211F">
      <w:r w:rsidRPr="00C30304">
        <w:t>Barack Hussein Obama...</w:t>
      </w:r>
    </w:p>
    <w:p w:rsidR="0046211F" w:rsidRPr="00C30304" w:rsidRDefault="0046211F" w:rsidP="0046211F">
      <w:r w:rsidRPr="00C30304">
        <w:t>我</w:t>
      </w:r>
      <w:r w:rsidRPr="00C30304">
        <w:t>,</w:t>
      </w:r>
    </w:p>
    <w:p w:rsidR="0046211F" w:rsidRPr="00C30304" w:rsidRDefault="0046211F" w:rsidP="0046211F">
      <w:r w:rsidRPr="00C30304">
        <w:t>巴拉克</w:t>
      </w:r>
      <w:r w:rsidRPr="00C30304">
        <w:t>·</w:t>
      </w:r>
      <w:r w:rsidRPr="00C30304">
        <w:t>侯赛因</w:t>
      </w:r>
      <w:r w:rsidRPr="00C30304">
        <w:t>·</w:t>
      </w:r>
      <w:r w:rsidRPr="00C30304">
        <w:t>奥巴马</w:t>
      </w:r>
      <w:r w:rsidRPr="00C30304">
        <w:t>……</w:t>
      </w:r>
    </w:p>
    <w:p w:rsidR="0046211F" w:rsidRPr="00C30304" w:rsidRDefault="0046211F" w:rsidP="0046211F"/>
    <w:p w:rsidR="0046211F" w:rsidRPr="00C30304" w:rsidRDefault="0046211F" w:rsidP="0046211F">
      <w:r w:rsidRPr="00C30304">
        <w:t>1205</w:t>
      </w:r>
    </w:p>
    <w:p w:rsidR="0046211F" w:rsidRPr="00C30304" w:rsidRDefault="0046211F" w:rsidP="0046211F">
      <w:r w:rsidRPr="00C30304">
        <w:t>01:04:01,104 --&gt; 01:04:02,637</w:t>
      </w:r>
    </w:p>
    <w:p w:rsidR="0046211F" w:rsidRPr="00C30304" w:rsidRDefault="0046211F" w:rsidP="0046211F">
      <w:r w:rsidRPr="00C30304">
        <w:t>- I, Barack...</w:t>
      </w:r>
    </w:p>
    <w:p w:rsidR="0046211F" w:rsidRPr="00C30304" w:rsidRDefault="0046211F" w:rsidP="0046211F">
      <w:r w:rsidRPr="00C30304">
        <w:t>- Do solemnly swear...</w:t>
      </w:r>
    </w:p>
    <w:p w:rsidR="0046211F" w:rsidRPr="00C30304" w:rsidRDefault="0046211F" w:rsidP="0046211F">
      <w:r w:rsidRPr="00C30304">
        <w:t>我，巴拉克</w:t>
      </w:r>
      <w:r w:rsidRPr="00C30304">
        <w:t>……</w:t>
      </w:r>
    </w:p>
    <w:p w:rsidR="0046211F" w:rsidRPr="00C30304" w:rsidRDefault="0046211F" w:rsidP="0046211F">
      <w:r w:rsidRPr="00C30304">
        <w:t>庄严宣誓</w:t>
      </w:r>
      <w:r w:rsidRPr="00C30304">
        <w:t>……</w:t>
      </w:r>
    </w:p>
    <w:p w:rsidR="0046211F" w:rsidRPr="00C30304" w:rsidRDefault="0046211F" w:rsidP="0046211F"/>
    <w:p w:rsidR="0046211F" w:rsidRPr="00C30304" w:rsidRDefault="0046211F" w:rsidP="0046211F">
      <w:r w:rsidRPr="00C30304">
        <w:t>1206</w:t>
      </w:r>
    </w:p>
    <w:p w:rsidR="0046211F" w:rsidRPr="00C30304" w:rsidRDefault="0046211F" w:rsidP="0046211F">
      <w:r w:rsidRPr="00C30304">
        <w:t>01:04:02,639 --&gt; 01:04:05,240</w:t>
      </w:r>
    </w:p>
    <w:p w:rsidR="0046211F" w:rsidRPr="00C30304" w:rsidRDefault="0046211F" w:rsidP="0046211F">
      <w:r w:rsidRPr="00C30304">
        <w:lastRenderedPageBreak/>
        <w:t>I, Barack Hussein Obama,</w:t>
      </w:r>
    </w:p>
    <w:p w:rsidR="0046211F" w:rsidRPr="00C30304" w:rsidRDefault="0046211F" w:rsidP="0046211F">
      <w:r w:rsidRPr="00C30304">
        <w:t>do solemnly swear...</w:t>
      </w:r>
    </w:p>
    <w:p w:rsidR="0046211F" w:rsidRPr="00C30304" w:rsidRDefault="0046211F" w:rsidP="0046211F">
      <w:r w:rsidRPr="00C30304">
        <w:t>我，巴拉克</w:t>
      </w:r>
      <w:r w:rsidRPr="00C30304">
        <w:t>·</w:t>
      </w:r>
      <w:r w:rsidRPr="00C30304">
        <w:t>侯赛因</w:t>
      </w:r>
      <w:r w:rsidRPr="00C30304">
        <w:t>·</w:t>
      </w:r>
      <w:r w:rsidRPr="00C30304">
        <w:t>奥巴马</w:t>
      </w:r>
      <w:r w:rsidRPr="00C30304">
        <w:t>,</w:t>
      </w:r>
    </w:p>
    <w:p w:rsidR="0046211F" w:rsidRPr="00C30304" w:rsidRDefault="0046211F" w:rsidP="0046211F">
      <w:r w:rsidRPr="00C30304">
        <w:t>庄严宣誓</w:t>
      </w:r>
      <w:r w:rsidRPr="00C30304">
        <w:t>……</w:t>
      </w:r>
    </w:p>
    <w:p w:rsidR="0046211F" w:rsidRPr="00C30304" w:rsidRDefault="0046211F" w:rsidP="0046211F"/>
    <w:p w:rsidR="0046211F" w:rsidRPr="00C30304" w:rsidRDefault="0046211F" w:rsidP="0046211F">
      <w:r w:rsidRPr="00C30304">
        <w:t>1207</w:t>
      </w:r>
    </w:p>
    <w:p w:rsidR="0046211F" w:rsidRPr="00C30304" w:rsidRDefault="0046211F" w:rsidP="0046211F">
      <w:r w:rsidRPr="00C30304">
        <w:t>01:04:05,441 --&gt; 01:04:08,977</w:t>
      </w:r>
    </w:p>
    <w:p w:rsidR="0046211F" w:rsidRPr="00C30304" w:rsidRDefault="0046211F" w:rsidP="0046211F">
      <w:r w:rsidRPr="00C30304">
        <w:t>Sanger:&lt;i&gt; Olympic games was&lt;/i&gt;</w:t>
      </w:r>
    </w:p>
    <w:p w:rsidR="0046211F" w:rsidRPr="00C30304" w:rsidRDefault="0046211F" w:rsidP="0046211F">
      <w:r w:rsidRPr="00C30304">
        <w:t>&lt;i&gt;reauthorized by president Obama&lt;/i&gt;</w:t>
      </w:r>
    </w:p>
    <w:p w:rsidR="0046211F" w:rsidRPr="00C30304" w:rsidRDefault="0046211F" w:rsidP="0046211F"/>
    <w:p w:rsidR="0046211F" w:rsidRPr="00C30304" w:rsidRDefault="0046211F" w:rsidP="0046211F">
      <w:r w:rsidRPr="00C30304">
        <w:t>1208</w:t>
      </w:r>
    </w:p>
    <w:p w:rsidR="0046211F" w:rsidRPr="00C30304" w:rsidRDefault="0046211F" w:rsidP="0046211F">
      <w:r w:rsidRPr="00C30304">
        <w:t>01:04:08,979 --&gt; 01:04:10,779</w:t>
      </w:r>
    </w:p>
    <w:p w:rsidR="0046211F" w:rsidRPr="00C30304" w:rsidRDefault="0046211F" w:rsidP="0046211F">
      <w:r w:rsidRPr="00C30304">
        <w:t>&lt;i&gt; in his first year in office,&lt;/i&gt;</w:t>
      </w:r>
    </w:p>
    <w:p w:rsidR="0046211F" w:rsidRPr="00C30304" w:rsidRDefault="0046211F" w:rsidP="0046211F">
      <w:r w:rsidRPr="00C30304">
        <w:t>&lt;i&gt; 2009.&lt;/i&gt;</w:t>
      </w:r>
    </w:p>
    <w:p w:rsidR="0046211F" w:rsidRPr="00C30304" w:rsidRDefault="0046211F" w:rsidP="0046211F"/>
    <w:p w:rsidR="0046211F" w:rsidRPr="00C30304" w:rsidRDefault="0046211F" w:rsidP="0046211F">
      <w:r w:rsidRPr="00C30304">
        <w:t>1209</w:t>
      </w:r>
    </w:p>
    <w:p w:rsidR="0046211F" w:rsidRPr="00C30304" w:rsidRDefault="0046211F" w:rsidP="0046211F">
      <w:r w:rsidRPr="00C30304">
        <w:t>01:04:15,284 --&gt; 01:04:17,385</w:t>
      </w:r>
    </w:p>
    <w:p w:rsidR="0046211F" w:rsidRPr="00C30304" w:rsidRDefault="0046211F" w:rsidP="0046211F">
      <w:r w:rsidRPr="00C30304">
        <w:t>&lt;i&gt; It was fascinating because it&lt;/i&gt;</w:t>
      </w:r>
    </w:p>
    <w:p w:rsidR="0046211F" w:rsidRPr="00C30304" w:rsidRDefault="0046211F" w:rsidP="0046211F">
      <w:r w:rsidRPr="00C30304">
        <w:t>&lt;i&gt; was the first year of&lt;/i&gt;</w:t>
      </w:r>
    </w:p>
    <w:p w:rsidR="0046211F" w:rsidRPr="00C30304" w:rsidRDefault="0046211F" w:rsidP="0046211F"/>
    <w:p w:rsidR="0046211F" w:rsidRPr="00C30304" w:rsidRDefault="0046211F" w:rsidP="0046211F">
      <w:r w:rsidRPr="00C30304">
        <w:t>1210</w:t>
      </w:r>
    </w:p>
    <w:p w:rsidR="0046211F" w:rsidRPr="00C30304" w:rsidRDefault="0046211F" w:rsidP="0046211F">
      <w:r w:rsidRPr="00C30304">
        <w:t>01:04:17,387 --&gt; 01:04:19,387</w:t>
      </w:r>
    </w:p>
    <w:p w:rsidR="0046211F" w:rsidRPr="00C30304" w:rsidRDefault="0046211F" w:rsidP="0046211F">
      <w:r w:rsidRPr="00C30304">
        <w:t>&lt;i&gt; the Obama administration and&lt;/i&gt;</w:t>
      </w:r>
    </w:p>
    <w:p w:rsidR="0046211F" w:rsidRPr="00C30304" w:rsidRDefault="0046211F" w:rsidP="0046211F">
      <w:r w:rsidRPr="00C30304">
        <w:t>&lt;i&gt; they would talk to you&lt;/i&gt;</w:t>
      </w:r>
    </w:p>
    <w:p w:rsidR="0046211F" w:rsidRPr="00C30304" w:rsidRDefault="0046211F" w:rsidP="0046211F"/>
    <w:p w:rsidR="0046211F" w:rsidRPr="00C30304" w:rsidRDefault="0046211F" w:rsidP="0046211F">
      <w:r w:rsidRPr="00C30304">
        <w:t>1211</w:t>
      </w:r>
    </w:p>
    <w:p w:rsidR="0046211F" w:rsidRPr="00C30304" w:rsidRDefault="0046211F" w:rsidP="0046211F">
      <w:r w:rsidRPr="00C30304">
        <w:t>01:04:19,389 --&gt; 01:04:22,190</w:t>
      </w:r>
    </w:p>
    <w:p w:rsidR="0046211F" w:rsidRPr="00C30304" w:rsidRDefault="0046211F" w:rsidP="0046211F">
      <w:r w:rsidRPr="00C30304">
        <w:t>&lt;i&gt; endlessly about cyber defense.&lt;/i&gt;</w:t>
      </w:r>
    </w:p>
    <w:p w:rsidR="0046211F" w:rsidRPr="00C30304" w:rsidRDefault="0046211F" w:rsidP="0046211F">
      <w:r w:rsidRPr="00C30304">
        <w:t>桑格：</w:t>
      </w:r>
      <w:r w:rsidRPr="00C30304">
        <w:t>“</w:t>
      </w:r>
      <w:r w:rsidRPr="00C30304">
        <w:t>奥运会</w:t>
      </w:r>
      <w:r w:rsidRPr="00C30304">
        <w:t>”</w:t>
      </w:r>
      <w:r w:rsidRPr="00C30304">
        <w:t>由奥巴马总统在他任期的第一年即</w:t>
      </w:r>
      <w:r w:rsidRPr="00C30304">
        <w:t>2009</w:t>
      </w:r>
      <w:r w:rsidRPr="00C30304">
        <w:t>年重新获得批准，这是很有趣的，因为这一年是奥巴马政府的第一个执政年，他们会跟你无休止地谈论网络防御。</w:t>
      </w:r>
    </w:p>
    <w:p w:rsidR="0046211F" w:rsidRPr="00C30304" w:rsidRDefault="0046211F" w:rsidP="0046211F"/>
    <w:p w:rsidR="0046211F" w:rsidRPr="00C30304" w:rsidRDefault="0046211F" w:rsidP="0046211F">
      <w:r w:rsidRPr="00C30304">
        <w:t>1212</w:t>
      </w:r>
    </w:p>
    <w:p w:rsidR="0046211F" w:rsidRPr="00C30304" w:rsidRDefault="0046211F" w:rsidP="0046211F">
      <w:r w:rsidRPr="00C30304">
        <w:t>01:04:22,959 --&gt; 01:04:24,125</w:t>
      </w:r>
    </w:p>
    <w:p w:rsidR="0046211F" w:rsidRPr="00C30304" w:rsidRDefault="0046211F" w:rsidP="0046211F">
      <w:r w:rsidRPr="00C30304">
        <w:t>Obama:&lt;i&gt; We count on&lt;/i&gt;</w:t>
      </w:r>
    </w:p>
    <w:p w:rsidR="0046211F" w:rsidRPr="00C30304" w:rsidRDefault="0046211F" w:rsidP="0046211F">
      <w:r w:rsidRPr="00C30304">
        <w:t>&lt;i&gt; computer networks&lt;/i&gt;</w:t>
      </w:r>
    </w:p>
    <w:p w:rsidR="0046211F" w:rsidRPr="00C30304" w:rsidRDefault="0046211F" w:rsidP="0046211F"/>
    <w:p w:rsidR="0046211F" w:rsidRPr="00C30304" w:rsidRDefault="0046211F" w:rsidP="0046211F">
      <w:r w:rsidRPr="00C30304">
        <w:t>1213</w:t>
      </w:r>
    </w:p>
    <w:p w:rsidR="0046211F" w:rsidRPr="00C30304" w:rsidRDefault="0046211F" w:rsidP="0046211F">
      <w:r w:rsidRPr="00C30304">
        <w:t>01:04:24,127 --&gt; 01:04:27,262</w:t>
      </w:r>
    </w:p>
    <w:p w:rsidR="0046211F" w:rsidRPr="00C30304" w:rsidRDefault="0046211F" w:rsidP="0046211F">
      <w:r w:rsidRPr="00C30304">
        <w:t>&lt;i&gt; to deliver our oil and gas,&lt;/i&gt;</w:t>
      </w:r>
    </w:p>
    <w:p w:rsidR="0046211F" w:rsidRPr="00C30304" w:rsidRDefault="0046211F" w:rsidP="0046211F">
      <w:r w:rsidRPr="00C30304">
        <w:t>&lt;i&gt; our power, and our water.&lt;/i&gt;</w:t>
      </w:r>
    </w:p>
    <w:p w:rsidR="0046211F" w:rsidRPr="00C30304" w:rsidRDefault="0046211F" w:rsidP="0046211F">
      <w:r w:rsidRPr="00C30304">
        <w:t>奥巴马：我们依靠计算机网络供应石油、天然气、能源和水。</w:t>
      </w:r>
    </w:p>
    <w:p w:rsidR="0046211F" w:rsidRPr="00C30304" w:rsidRDefault="0046211F" w:rsidP="0046211F"/>
    <w:p w:rsidR="0046211F" w:rsidRPr="00C30304" w:rsidRDefault="0046211F" w:rsidP="0046211F">
      <w:r w:rsidRPr="00C30304">
        <w:t>1214</w:t>
      </w:r>
    </w:p>
    <w:p w:rsidR="0046211F" w:rsidRPr="00C30304" w:rsidRDefault="0046211F" w:rsidP="0046211F">
      <w:r w:rsidRPr="00C30304">
        <w:t>01:04:27,563 --&gt; 01:04:30,799</w:t>
      </w:r>
    </w:p>
    <w:p w:rsidR="0046211F" w:rsidRPr="00C30304" w:rsidRDefault="0046211F" w:rsidP="0046211F">
      <w:r w:rsidRPr="00C30304">
        <w:lastRenderedPageBreak/>
        <w:t>&lt;i&gt; We rely on them for&lt;/i&gt;</w:t>
      </w:r>
    </w:p>
    <w:p w:rsidR="0046211F" w:rsidRPr="00C30304" w:rsidRDefault="0046211F" w:rsidP="0046211F">
      <w:r w:rsidRPr="00C30304">
        <w:t>&lt;i&gt; public transportation&lt;/i&gt;</w:t>
      </w:r>
    </w:p>
    <w:p w:rsidR="0046211F" w:rsidRPr="00C30304" w:rsidRDefault="0046211F" w:rsidP="0046211F"/>
    <w:p w:rsidR="0046211F" w:rsidRPr="00C30304" w:rsidRDefault="0046211F" w:rsidP="0046211F">
      <w:r w:rsidRPr="00C30304">
        <w:t>1215</w:t>
      </w:r>
    </w:p>
    <w:p w:rsidR="0046211F" w:rsidRPr="00C30304" w:rsidRDefault="0046211F" w:rsidP="0046211F">
      <w:r w:rsidRPr="00C30304">
        <w:t>01:04:30,801 --&gt; 01:04:32,367</w:t>
      </w:r>
    </w:p>
    <w:p w:rsidR="0046211F" w:rsidRPr="00C30304" w:rsidRDefault="0046211F" w:rsidP="0046211F">
      <w:r w:rsidRPr="00C30304">
        <w:t>&lt;i&gt; and air traffic control.&lt;/i&gt;</w:t>
      </w:r>
    </w:p>
    <w:p w:rsidR="0046211F" w:rsidRPr="00C30304" w:rsidRDefault="0046211F" w:rsidP="0046211F">
      <w:r w:rsidRPr="00C30304">
        <w:t>我们依赖它们实现对公共交通和航空运输的控制。</w:t>
      </w:r>
    </w:p>
    <w:p w:rsidR="0046211F" w:rsidRPr="00C30304" w:rsidRDefault="0046211F" w:rsidP="0046211F"/>
    <w:p w:rsidR="0046211F" w:rsidRPr="00C30304" w:rsidRDefault="0046211F" w:rsidP="0046211F">
      <w:r w:rsidRPr="00C30304">
        <w:t>1216</w:t>
      </w:r>
    </w:p>
    <w:p w:rsidR="0046211F" w:rsidRPr="00C30304" w:rsidRDefault="0046211F" w:rsidP="0046211F">
      <w:r w:rsidRPr="00C30304">
        <w:t>01:04:32,735 --&gt; 01:04:34,836</w:t>
      </w:r>
    </w:p>
    <w:p w:rsidR="0046211F" w:rsidRPr="00C30304" w:rsidRDefault="0046211F" w:rsidP="0046211F">
      <w:r w:rsidRPr="00C30304">
        <w:t>But just as we failed</w:t>
      </w:r>
    </w:p>
    <w:p w:rsidR="0046211F" w:rsidRPr="00C30304" w:rsidRDefault="0046211F" w:rsidP="0046211F">
      <w:r w:rsidRPr="00C30304">
        <w:t>in the past</w:t>
      </w:r>
    </w:p>
    <w:p w:rsidR="0046211F" w:rsidRPr="00C30304" w:rsidRDefault="0046211F" w:rsidP="0046211F"/>
    <w:p w:rsidR="0046211F" w:rsidRPr="00C30304" w:rsidRDefault="0046211F" w:rsidP="0046211F">
      <w:r w:rsidRPr="00C30304">
        <w:t>1217</w:t>
      </w:r>
    </w:p>
    <w:p w:rsidR="0046211F" w:rsidRPr="00C30304" w:rsidRDefault="0046211F" w:rsidP="0046211F">
      <w:r w:rsidRPr="00C30304">
        <w:t>01:04:34,838 --&gt; 01:04:36,872</w:t>
      </w:r>
    </w:p>
    <w:p w:rsidR="0046211F" w:rsidRPr="00C30304" w:rsidRDefault="0046211F" w:rsidP="0046211F">
      <w:r w:rsidRPr="00C30304">
        <w:t>to invest in</w:t>
      </w:r>
    </w:p>
    <w:p w:rsidR="0046211F" w:rsidRPr="00C30304" w:rsidRDefault="0046211F" w:rsidP="0046211F">
      <w:r w:rsidRPr="00C30304">
        <w:t>our physical infrastructure,</w:t>
      </w:r>
    </w:p>
    <w:p w:rsidR="0046211F" w:rsidRPr="00C30304" w:rsidRDefault="0046211F" w:rsidP="0046211F"/>
    <w:p w:rsidR="0046211F" w:rsidRPr="00C30304" w:rsidRDefault="0046211F" w:rsidP="0046211F">
      <w:r w:rsidRPr="00C30304">
        <w:t>1218</w:t>
      </w:r>
    </w:p>
    <w:p w:rsidR="0046211F" w:rsidRPr="00C30304" w:rsidRDefault="0046211F" w:rsidP="0046211F">
      <w:r w:rsidRPr="00C30304">
        <w:t>01:04:37,173 --&gt; 01:04:39,541</w:t>
      </w:r>
    </w:p>
    <w:p w:rsidR="0046211F" w:rsidRPr="00C30304" w:rsidRDefault="0046211F" w:rsidP="0046211F">
      <w:r w:rsidRPr="00C30304">
        <w:t>our roads,</w:t>
      </w:r>
    </w:p>
    <w:p w:rsidR="0046211F" w:rsidRPr="00C30304" w:rsidRDefault="0046211F" w:rsidP="0046211F">
      <w:r w:rsidRPr="00C30304">
        <w:t>our Bridges, and rails,</w:t>
      </w:r>
    </w:p>
    <w:p w:rsidR="0046211F" w:rsidRPr="00C30304" w:rsidRDefault="0046211F" w:rsidP="0046211F"/>
    <w:p w:rsidR="0046211F" w:rsidRPr="00C30304" w:rsidRDefault="0046211F" w:rsidP="0046211F">
      <w:r w:rsidRPr="00C30304">
        <w:t>1219</w:t>
      </w:r>
    </w:p>
    <w:p w:rsidR="0046211F" w:rsidRPr="00C30304" w:rsidRDefault="0046211F" w:rsidP="0046211F">
      <w:r w:rsidRPr="00C30304">
        <w:t>01:04:39,876 --&gt; 01:04:41,576</w:t>
      </w:r>
    </w:p>
    <w:p w:rsidR="0046211F" w:rsidRPr="00C30304" w:rsidRDefault="0046211F" w:rsidP="0046211F">
      <w:r w:rsidRPr="00C30304">
        <w:t>we failed to invest</w:t>
      </w:r>
    </w:p>
    <w:p w:rsidR="0046211F" w:rsidRPr="00C30304" w:rsidRDefault="0046211F" w:rsidP="0046211F">
      <w:r w:rsidRPr="00C30304">
        <w:t>in the security</w:t>
      </w:r>
    </w:p>
    <w:p w:rsidR="0046211F" w:rsidRPr="00C30304" w:rsidRDefault="0046211F" w:rsidP="0046211F"/>
    <w:p w:rsidR="0046211F" w:rsidRPr="00C30304" w:rsidRDefault="0046211F" w:rsidP="0046211F">
      <w:r w:rsidRPr="00C30304">
        <w:t>1220</w:t>
      </w:r>
    </w:p>
    <w:p w:rsidR="0046211F" w:rsidRPr="00C30304" w:rsidRDefault="0046211F" w:rsidP="0046211F">
      <w:r w:rsidRPr="00C30304">
        <w:t>01:04:41,578 --&gt; 01:04:43,445</w:t>
      </w:r>
    </w:p>
    <w:p w:rsidR="0046211F" w:rsidRPr="00C30304" w:rsidRDefault="0046211F" w:rsidP="0046211F">
      <w:r w:rsidRPr="00C30304">
        <w:t>of our digital infrastructure.</w:t>
      </w:r>
    </w:p>
    <w:p w:rsidR="0046211F" w:rsidRPr="00C30304" w:rsidRDefault="0046211F" w:rsidP="0046211F">
      <w:r w:rsidRPr="00C30304">
        <w:t>但是，正如我们在过去曾失败地投资我们的基础设施，诸如我们的公路、桥梁和铁路，我们曾失败地投资数字基础设施安全。</w:t>
      </w:r>
    </w:p>
    <w:p w:rsidR="0046211F" w:rsidRPr="00C30304" w:rsidRDefault="0046211F" w:rsidP="0046211F"/>
    <w:p w:rsidR="0046211F" w:rsidRPr="00C30304" w:rsidRDefault="0046211F" w:rsidP="0046211F">
      <w:r w:rsidRPr="00C30304">
        <w:t>1221</w:t>
      </w:r>
    </w:p>
    <w:p w:rsidR="0046211F" w:rsidRPr="00C30304" w:rsidRDefault="0046211F" w:rsidP="0046211F">
      <w:r w:rsidRPr="00C30304">
        <w:t>01:04:43,646 --&gt; 01:04:46,047</w:t>
      </w:r>
    </w:p>
    <w:p w:rsidR="0046211F" w:rsidRPr="00C30304" w:rsidRDefault="0046211F" w:rsidP="0046211F">
      <w:r w:rsidRPr="00C30304">
        <w:t>Sanger:&lt;i&gt; He was running&lt;/i&gt;</w:t>
      </w:r>
    </w:p>
    <w:p w:rsidR="0046211F" w:rsidRPr="00C30304" w:rsidRDefault="0046211F" w:rsidP="0046211F">
      <w:r w:rsidRPr="00C30304">
        <w:t>&lt;i&gt; east room events&lt;/i&gt;</w:t>
      </w:r>
    </w:p>
    <w:p w:rsidR="0046211F" w:rsidRPr="00C30304" w:rsidRDefault="0046211F" w:rsidP="0046211F"/>
    <w:p w:rsidR="0046211F" w:rsidRPr="00C30304" w:rsidRDefault="0046211F" w:rsidP="0046211F"/>
    <w:p w:rsidR="0046211F" w:rsidRPr="00C30304" w:rsidRDefault="0046211F" w:rsidP="0046211F">
      <w:r w:rsidRPr="00C30304">
        <w:t>1222</w:t>
      </w:r>
    </w:p>
    <w:p w:rsidR="0046211F" w:rsidRPr="00C30304" w:rsidRDefault="0046211F" w:rsidP="0046211F">
      <w:r w:rsidRPr="00C30304">
        <w:t>01:04:46,249 --&gt; 01:04:48,984</w:t>
      </w:r>
    </w:p>
    <w:p w:rsidR="0046211F" w:rsidRPr="00C30304" w:rsidRDefault="0046211F" w:rsidP="0046211F">
      <w:r w:rsidRPr="00C30304">
        <w:t>&lt;i&gt; trying to get people to focus&lt;/i&gt;</w:t>
      </w:r>
    </w:p>
    <w:p w:rsidR="0046211F" w:rsidRPr="00C30304" w:rsidRDefault="0046211F" w:rsidP="0046211F">
      <w:r w:rsidRPr="00C30304">
        <w:t>&lt;i&gt; on the need to&lt;/i&gt;</w:t>
      </w:r>
    </w:p>
    <w:p w:rsidR="0046211F" w:rsidRPr="00C30304" w:rsidRDefault="0046211F" w:rsidP="0046211F"/>
    <w:p w:rsidR="0046211F" w:rsidRPr="00C30304" w:rsidRDefault="0046211F" w:rsidP="0046211F">
      <w:r w:rsidRPr="00C30304">
        <w:t>1223</w:t>
      </w:r>
    </w:p>
    <w:p w:rsidR="0046211F" w:rsidRPr="00C30304" w:rsidRDefault="0046211F" w:rsidP="0046211F">
      <w:r w:rsidRPr="00C30304">
        <w:t>01:04:48,986 --&gt; 01:04:50,919</w:t>
      </w:r>
    </w:p>
    <w:p w:rsidR="0046211F" w:rsidRPr="00C30304" w:rsidRDefault="0046211F" w:rsidP="0046211F">
      <w:r w:rsidRPr="00C30304">
        <w:t>&lt;i&gt; defend cyber networks&lt;/i&gt;</w:t>
      </w:r>
    </w:p>
    <w:p w:rsidR="0046211F" w:rsidRPr="00C30304" w:rsidRDefault="0046211F" w:rsidP="0046211F"/>
    <w:p w:rsidR="0046211F" w:rsidRPr="00C30304" w:rsidRDefault="0046211F" w:rsidP="0046211F">
      <w:r w:rsidRPr="00C30304">
        <w:t>1224</w:t>
      </w:r>
    </w:p>
    <w:p w:rsidR="0046211F" w:rsidRPr="00C30304" w:rsidRDefault="0046211F" w:rsidP="0046211F">
      <w:r w:rsidRPr="00C30304">
        <w:t>01:04:50,921 --&gt; 01:04:52,654</w:t>
      </w:r>
    </w:p>
    <w:p w:rsidR="0046211F" w:rsidRPr="00C30304" w:rsidRDefault="0046211F" w:rsidP="0046211F">
      <w:r w:rsidRPr="00C30304">
        <w:t>and defend</w:t>
      </w:r>
    </w:p>
    <w:p w:rsidR="0046211F" w:rsidRPr="00C30304" w:rsidRDefault="0046211F" w:rsidP="0046211F">
      <w:r w:rsidRPr="00C30304">
        <w:t>American infrastructure.</w:t>
      </w:r>
    </w:p>
    <w:p w:rsidR="0046211F" w:rsidRPr="00C30304" w:rsidRDefault="0046211F" w:rsidP="0046211F">
      <w:r w:rsidRPr="00C30304">
        <w:t>桑格：他以东突事件为例来试图让人们的焦点聚集到捍卫网络安全和捍卫美国基础设施上。</w:t>
      </w:r>
    </w:p>
    <w:p w:rsidR="0046211F" w:rsidRPr="00C30304" w:rsidRDefault="0046211F" w:rsidP="0046211F"/>
    <w:p w:rsidR="0046211F" w:rsidRPr="00C30304" w:rsidRDefault="0046211F" w:rsidP="0046211F">
      <w:r w:rsidRPr="00C30304">
        <w:t>1225</w:t>
      </w:r>
    </w:p>
    <w:p w:rsidR="0046211F" w:rsidRPr="00C30304" w:rsidRDefault="0046211F" w:rsidP="0046211F">
      <w:r w:rsidRPr="00C30304">
        <w:t>01:04:53,022 --&gt; 01:04:56,558</w:t>
      </w:r>
    </w:p>
    <w:p w:rsidR="0046211F" w:rsidRPr="00C30304" w:rsidRDefault="0046211F" w:rsidP="0046211F">
      <w:r w:rsidRPr="00C30304">
        <w:t>But when you asked questions</w:t>
      </w:r>
    </w:p>
    <w:p w:rsidR="0046211F" w:rsidRPr="00C30304" w:rsidRDefault="0046211F" w:rsidP="0046211F">
      <w:r w:rsidRPr="00C30304">
        <w:t>about the use of</w:t>
      </w:r>
    </w:p>
    <w:p w:rsidR="0046211F" w:rsidRPr="00C30304" w:rsidRDefault="0046211F" w:rsidP="0046211F"/>
    <w:p w:rsidR="0046211F" w:rsidRPr="00C30304" w:rsidRDefault="0046211F" w:rsidP="0046211F">
      <w:r w:rsidRPr="00C30304">
        <w:t>1226</w:t>
      </w:r>
    </w:p>
    <w:p w:rsidR="0046211F" w:rsidRPr="00C30304" w:rsidRDefault="0046211F" w:rsidP="0046211F">
      <w:r w:rsidRPr="00C30304">
        <w:t>01:04:56,560 --&gt; 01:05:00,161</w:t>
      </w:r>
    </w:p>
    <w:p w:rsidR="0046211F" w:rsidRPr="00C30304" w:rsidRDefault="0046211F" w:rsidP="0046211F">
      <w:r w:rsidRPr="00C30304">
        <w:t>offensive cyber weapons,</w:t>
      </w:r>
    </w:p>
    <w:p w:rsidR="0046211F" w:rsidRPr="00C30304" w:rsidRDefault="0046211F" w:rsidP="0046211F">
      <w:r w:rsidRPr="00C30304">
        <w:t>everything went dead.</w:t>
      </w:r>
    </w:p>
    <w:p w:rsidR="0046211F" w:rsidRPr="00C30304" w:rsidRDefault="0046211F" w:rsidP="0046211F">
      <w:r w:rsidRPr="00C30304">
        <w:t>但是，当你询问关于进攻性网络武器的使用问题时，一切都死了。</w:t>
      </w:r>
    </w:p>
    <w:p w:rsidR="0046211F" w:rsidRPr="00C30304" w:rsidRDefault="0046211F" w:rsidP="0046211F"/>
    <w:p w:rsidR="0046211F" w:rsidRPr="00C30304" w:rsidRDefault="0046211F" w:rsidP="0046211F">
      <w:r w:rsidRPr="00C30304">
        <w:t>1227</w:t>
      </w:r>
    </w:p>
    <w:p w:rsidR="0046211F" w:rsidRPr="00C30304" w:rsidRDefault="0046211F" w:rsidP="0046211F">
      <w:r w:rsidRPr="00C30304">
        <w:t>01:05:00,163 --&gt; 01:05:01,897</w:t>
      </w:r>
    </w:p>
    <w:p w:rsidR="0046211F" w:rsidRPr="00C30304" w:rsidRDefault="0046211F" w:rsidP="0046211F">
      <w:r w:rsidRPr="00C30304">
        <w:t>No cooperation.</w:t>
      </w:r>
    </w:p>
    <w:p w:rsidR="0046211F" w:rsidRPr="00C30304" w:rsidRDefault="0046211F" w:rsidP="0046211F">
      <w:r w:rsidRPr="00C30304">
        <w:t>没有合作。</w:t>
      </w:r>
    </w:p>
    <w:p w:rsidR="0046211F" w:rsidRPr="00C30304" w:rsidRDefault="0046211F" w:rsidP="0046211F"/>
    <w:p w:rsidR="0046211F" w:rsidRPr="00C30304" w:rsidRDefault="0046211F" w:rsidP="0046211F">
      <w:r w:rsidRPr="00C30304">
        <w:t>1228</w:t>
      </w:r>
    </w:p>
    <w:p w:rsidR="0046211F" w:rsidRPr="00C30304" w:rsidRDefault="0046211F" w:rsidP="0046211F">
      <w:r w:rsidRPr="00C30304">
        <w:t>01:05:01,899 --&gt; 01:05:03,999</w:t>
      </w:r>
    </w:p>
    <w:p w:rsidR="0046211F" w:rsidRPr="00C30304" w:rsidRDefault="0046211F" w:rsidP="0046211F">
      <w:r w:rsidRPr="00C30304">
        <w:t>White house wouldn't help,</w:t>
      </w:r>
    </w:p>
    <w:p w:rsidR="0046211F" w:rsidRPr="00C30304" w:rsidRDefault="0046211F" w:rsidP="0046211F">
      <w:r w:rsidRPr="00C30304">
        <w:t>Pentagon wouldn't help,</w:t>
      </w:r>
    </w:p>
    <w:p w:rsidR="0046211F" w:rsidRPr="00C30304" w:rsidRDefault="0046211F" w:rsidP="0046211F"/>
    <w:p w:rsidR="0046211F" w:rsidRPr="00C30304" w:rsidRDefault="0046211F" w:rsidP="0046211F">
      <w:r w:rsidRPr="00C30304">
        <w:t>1229</w:t>
      </w:r>
    </w:p>
    <w:p w:rsidR="0046211F" w:rsidRPr="00C30304" w:rsidRDefault="0046211F" w:rsidP="0046211F">
      <w:r w:rsidRPr="00C30304">
        <w:t>01:05:04,001 --&gt; 01:05:05,166</w:t>
      </w:r>
    </w:p>
    <w:p w:rsidR="0046211F" w:rsidRPr="00C30304" w:rsidRDefault="0046211F" w:rsidP="0046211F">
      <w:r w:rsidRPr="00C30304">
        <w:t>NSA wouldn't help.</w:t>
      </w:r>
    </w:p>
    <w:p w:rsidR="0046211F" w:rsidRPr="00C30304" w:rsidRDefault="0046211F" w:rsidP="0046211F">
      <w:r w:rsidRPr="00C30304">
        <w:t>白宫不会帮忙，</w:t>
      </w:r>
    </w:p>
    <w:p w:rsidR="0046211F" w:rsidRPr="00C30304" w:rsidRDefault="0046211F" w:rsidP="0046211F">
      <w:r w:rsidRPr="00C30304">
        <w:t>五角大楼不愿帮忙，</w:t>
      </w:r>
    </w:p>
    <w:p w:rsidR="0046211F" w:rsidRPr="00C30304" w:rsidRDefault="0046211F" w:rsidP="0046211F">
      <w:r w:rsidRPr="00C30304">
        <w:t>国家安全局也不会帮忙。</w:t>
      </w:r>
    </w:p>
    <w:p w:rsidR="0046211F" w:rsidRPr="00C30304" w:rsidRDefault="0046211F" w:rsidP="0046211F"/>
    <w:p w:rsidR="0046211F" w:rsidRPr="00C30304" w:rsidRDefault="0046211F" w:rsidP="0046211F">
      <w:r w:rsidRPr="00C30304">
        <w:t>1230</w:t>
      </w:r>
    </w:p>
    <w:p w:rsidR="0046211F" w:rsidRPr="00C30304" w:rsidRDefault="0046211F" w:rsidP="0046211F">
      <w:r w:rsidRPr="00C30304">
        <w:t>01:05:05,401 --&gt; 01:05:06,835</w:t>
      </w:r>
    </w:p>
    <w:p w:rsidR="0046211F" w:rsidRPr="00C30304" w:rsidRDefault="0046211F" w:rsidP="0046211F">
      <w:r w:rsidRPr="00C30304">
        <w:t>Nobody would talk to you</w:t>
      </w:r>
    </w:p>
    <w:p w:rsidR="0046211F" w:rsidRPr="00C30304" w:rsidRDefault="0046211F" w:rsidP="0046211F">
      <w:r w:rsidRPr="00C30304">
        <w:t>about it.</w:t>
      </w:r>
    </w:p>
    <w:p w:rsidR="0046211F" w:rsidRPr="00C30304" w:rsidRDefault="0046211F" w:rsidP="0046211F">
      <w:r w:rsidRPr="00C30304">
        <w:t>没有人会和你讨论这个。</w:t>
      </w:r>
    </w:p>
    <w:p w:rsidR="0046211F" w:rsidRPr="00C30304" w:rsidRDefault="0046211F" w:rsidP="0046211F"/>
    <w:p w:rsidR="0046211F" w:rsidRPr="00C30304" w:rsidRDefault="0046211F" w:rsidP="0046211F">
      <w:r w:rsidRPr="00C30304">
        <w:t>1231</w:t>
      </w:r>
    </w:p>
    <w:p w:rsidR="0046211F" w:rsidRPr="00C30304" w:rsidRDefault="0046211F" w:rsidP="0046211F">
      <w:r w:rsidRPr="00C30304">
        <w:t>01:05:07,737 --&gt; 01:05:09,371</w:t>
      </w:r>
    </w:p>
    <w:p w:rsidR="0046211F" w:rsidRPr="00C30304" w:rsidRDefault="0046211F" w:rsidP="0046211F">
      <w:r w:rsidRPr="00C30304">
        <w:t>&lt;i&gt; But when you dug into&lt;/i&gt;</w:t>
      </w:r>
    </w:p>
    <w:p w:rsidR="0046211F" w:rsidRPr="00C30304" w:rsidRDefault="0046211F" w:rsidP="0046211F">
      <w:r w:rsidRPr="00C30304">
        <w:t>&lt;i&gt; the budget&lt;/i&gt;</w:t>
      </w:r>
    </w:p>
    <w:p w:rsidR="0046211F" w:rsidRPr="00C30304" w:rsidRDefault="0046211F" w:rsidP="0046211F"/>
    <w:p w:rsidR="0046211F" w:rsidRPr="00C30304" w:rsidRDefault="0046211F" w:rsidP="0046211F">
      <w:r w:rsidRPr="00C30304">
        <w:t>1232</w:t>
      </w:r>
    </w:p>
    <w:p w:rsidR="0046211F" w:rsidRPr="00C30304" w:rsidRDefault="0046211F" w:rsidP="0046211F">
      <w:r w:rsidRPr="00C30304">
        <w:t>01:05:09,373 --&gt; 01:05:12,607</w:t>
      </w:r>
    </w:p>
    <w:p w:rsidR="0046211F" w:rsidRPr="00C30304" w:rsidRDefault="0046211F" w:rsidP="0046211F">
      <w:r w:rsidRPr="00C30304">
        <w:t>&lt;i&gt; for cyber spending during&lt;/i&gt;</w:t>
      </w:r>
    </w:p>
    <w:p w:rsidR="0046211F" w:rsidRPr="00C30304" w:rsidRDefault="0046211F" w:rsidP="0046211F">
      <w:r w:rsidRPr="00C30304">
        <w:t>&lt;i&gt; the Obama administration,&lt;/i&gt;</w:t>
      </w:r>
    </w:p>
    <w:p w:rsidR="0046211F" w:rsidRPr="00C30304" w:rsidRDefault="0046211F" w:rsidP="0046211F"/>
    <w:p w:rsidR="0046211F" w:rsidRPr="00C30304" w:rsidRDefault="0046211F" w:rsidP="0046211F">
      <w:r w:rsidRPr="00C30304">
        <w:t>1233</w:t>
      </w:r>
    </w:p>
    <w:p w:rsidR="0046211F" w:rsidRPr="00C30304" w:rsidRDefault="0046211F" w:rsidP="0046211F">
      <w:r w:rsidRPr="00C30304">
        <w:t>01:05:12,609 --&gt; 01:05:14,542</w:t>
      </w:r>
    </w:p>
    <w:p w:rsidR="0046211F" w:rsidRPr="00C30304" w:rsidRDefault="0046211F" w:rsidP="0046211F">
      <w:r w:rsidRPr="00C30304">
        <w:t>&lt;i&gt; what you discovered was&lt;/i&gt;</w:t>
      </w:r>
    </w:p>
    <w:p w:rsidR="0046211F" w:rsidRPr="00C30304" w:rsidRDefault="0046211F" w:rsidP="0046211F"/>
    <w:p w:rsidR="0046211F" w:rsidRPr="00C30304" w:rsidRDefault="0046211F" w:rsidP="0046211F">
      <w:r w:rsidRPr="00C30304">
        <w:t>1234</w:t>
      </w:r>
    </w:p>
    <w:p w:rsidR="0046211F" w:rsidRPr="00C30304" w:rsidRDefault="0046211F" w:rsidP="0046211F">
      <w:r w:rsidRPr="00C30304">
        <w:t>01:05:14,544 --&gt; 01:05:17,946</w:t>
      </w:r>
    </w:p>
    <w:p w:rsidR="0046211F" w:rsidRPr="00C30304" w:rsidRDefault="0046211F" w:rsidP="0046211F">
      <w:r w:rsidRPr="00C30304">
        <w:t>&lt;i&gt; much of it was being spent&lt;/i&gt;</w:t>
      </w:r>
    </w:p>
    <w:p w:rsidR="0046211F" w:rsidRPr="00C30304" w:rsidRDefault="0046211F" w:rsidP="0046211F">
      <w:r w:rsidRPr="00C30304">
        <w:t>&lt;i&gt; on offensive cyber weapons.&lt;/i&gt;</w:t>
      </w:r>
    </w:p>
    <w:p w:rsidR="0046211F" w:rsidRPr="00C30304" w:rsidRDefault="0046211F" w:rsidP="0046211F">
      <w:r w:rsidRPr="00C30304">
        <w:t>但是，当你去挖掘奥巴马政府执政期间网络开销的预算，你会发现，大部分钱都花在进攻性网络武器上。</w:t>
      </w:r>
    </w:p>
    <w:p w:rsidR="0046211F" w:rsidRPr="00C30304" w:rsidRDefault="0046211F" w:rsidP="0046211F"/>
    <w:p w:rsidR="0046211F" w:rsidRPr="00C30304" w:rsidRDefault="0046211F" w:rsidP="0046211F">
      <w:r w:rsidRPr="00C30304">
        <w:t>1235</w:t>
      </w:r>
    </w:p>
    <w:p w:rsidR="0046211F" w:rsidRPr="00C30304" w:rsidRDefault="0046211F" w:rsidP="0046211F">
      <w:r w:rsidRPr="00C30304">
        <w:t>01:05:19,749 --&gt; 01:05:24,252</w:t>
      </w:r>
    </w:p>
    <w:p w:rsidR="0046211F" w:rsidRPr="00C30304" w:rsidRDefault="0046211F" w:rsidP="0046211F">
      <w:r w:rsidRPr="00C30304">
        <w:t>&lt;i&gt; You see phrases like&lt;/i&gt;</w:t>
      </w:r>
    </w:p>
    <w:p w:rsidR="0046211F" w:rsidRPr="00C30304" w:rsidRDefault="0046211F" w:rsidP="0046211F">
      <w:r w:rsidRPr="00C30304">
        <w:t>&lt;i&gt; "title 10 cno."&lt;/i&gt;</w:t>
      </w:r>
    </w:p>
    <w:p w:rsidR="0046211F" w:rsidRPr="00C30304" w:rsidRDefault="0046211F" w:rsidP="0046211F">
      <w:r w:rsidRPr="00C30304">
        <w:t>你看这些诸如</w:t>
      </w:r>
      <w:r w:rsidRPr="00C30304">
        <w:t>“</w:t>
      </w:r>
      <w:r w:rsidRPr="00C30304">
        <w:t>标题</w:t>
      </w:r>
      <w:r w:rsidRPr="00C30304">
        <w:t xml:space="preserve"> 10 cno”</w:t>
      </w:r>
      <w:r w:rsidRPr="00C30304">
        <w:t>短语。</w:t>
      </w:r>
    </w:p>
    <w:p w:rsidR="0046211F" w:rsidRPr="00C30304" w:rsidRDefault="0046211F" w:rsidP="0046211F"/>
    <w:p w:rsidR="0046211F" w:rsidRPr="00C30304" w:rsidRDefault="0046211F" w:rsidP="0046211F">
      <w:r w:rsidRPr="00C30304">
        <w:t>1236</w:t>
      </w:r>
    </w:p>
    <w:p w:rsidR="0046211F" w:rsidRPr="00C30304" w:rsidRDefault="0046211F" w:rsidP="0046211F">
      <w:r w:rsidRPr="00C30304">
        <w:t>01:05:24,687 --&gt; 01:05:27,956</w:t>
      </w:r>
    </w:p>
    <w:p w:rsidR="0046211F" w:rsidRPr="00C30304" w:rsidRDefault="0046211F" w:rsidP="0046211F">
      <w:r w:rsidRPr="00C30304">
        <w:t>&lt;i&gt; Title 10 means operations&lt;/i&gt;</w:t>
      </w:r>
    </w:p>
    <w:p w:rsidR="0046211F" w:rsidRPr="00C30304" w:rsidRDefault="0046211F" w:rsidP="0046211F">
      <w:r w:rsidRPr="00C30304">
        <w:t>&lt;i&gt; for the U.S. military,&lt;/i&gt;</w:t>
      </w:r>
    </w:p>
    <w:p w:rsidR="0046211F" w:rsidRPr="00C30304" w:rsidRDefault="0046211F" w:rsidP="0046211F"/>
    <w:p w:rsidR="0046211F" w:rsidRPr="00C30304" w:rsidRDefault="0046211F" w:rsidP="0046211F">
      <w:r w:rsidRPr="00C30304">
        <w:t>1237</w:t>
      </w:r>
    </w:p>
    <w:p w:rsidR="0046211F" w:rsidRPr="00C30304" w:rsidRDefault="0046211F" w:rsidP="0046211F">
      <w:r w:rsidRPr="00C30304">
        <w:t>01:05:28,224 --&gt; 01:05:32,494</w:t>
      </w:r>
    </w:p>
    <w:p w:rsidR="0046211F" w:rsidRPr="00C30304" w:rsidRDefault="0046211F" w:rsidP="0046211F">
      <w:r w:rsidRPr="00C30304">
        <w:t>&lt;i&gt; and cno means&lt;/i&gt;</w:t>
      </w:r>
    </w:p>
    <w:p w:rsidR="0046211F" w:rsidRPr="00C30304" w:rsidRDefault="0046211F" w:rsidP="0046211F">
      <w:r w:rsidRPr="00C30304">
        <w:t>&lt;i&gt; computer network operations.&lt;/i&gt;</w:t>
      </w:r>
    </w:p>
    <w:p w:rsidR="0046211F" w:rsidRPr="00C30304" w:rsidRDefault="0046211F" w:rsidP="0046211F">
      <w:r w:rsidRPr="00C30304">
        <w:t>标题</w:t>
      </w:r>
      <w:r w:rsidRPr="00C30304">
        <w:t>10</w:t>
      </w:r>
      <w:r w:rsidRPr="00C30304">
        <w:t>意味着操控美国军方，</w:t>
      </w:r>
      <w:r w:rsidRPr="00C30304">
        <w:t>cno</w:t>
      </w:r>
      <w:r w:rsidRPr="00C30304">
        <w:t>意味着计算机网络操作。</w:t>
      </w:r>
    </w:p>
    <w:p w:rsidR="0046211F" w:rsidRPr="00C30304" w:rsidRDefault="0046211F" w:rsidP="0046211F"/>
    <w:p w:rsidR="0046211F" w:rsidRPr="00C30304" w:rsidRDefault="0046211F" w:rsidP="0046211F">
      <w:r w:rsidRPr="00C30304">
        <w:t>1238</w:t>
      </w:r>
    </w:p>
    <w:p w:rsidR="0046211F" w:rsidRPr="00C30304" w:rsidRDefault="0046211F" w:rsidP="0046211F">
      <w:r w:rsidRPr="00C30304">
        <w:t>01:05:33,195 --&gt; 01:05:34,763</w:t>
      </w:r>
    </w:p>
    <w:p w:rsidR="0046211F" w:rsidRPr="00C30304" w:rsidRDefault="0046211F" w:rsidP="0046211F">
      <w:r w:rsidRPr="00C30304">
        <w:t>&lt;i&gt; This is considerable evidence&lt;/i&gt;</w:t>
      </w:r>
    </w:p>
    <w:p w:rsidR="0046211F" w:rsidRPr="00C30304" w:rsidRDefault="0046211F" w:rsidP="0046211F"/>
    <w:p w:rsidR="0046211F" w:rsidRPr="00C30304" w:rsidRDefault="0046211F" w:rsidP="0046211F">
      <w:r w:rsidRPr="00C30304">
        <w:t>1239</w:t>
      </w:r>
    </w:p>
    <w:p w:rsidR="0046211F" w:rsidRPr="00C30304" w:rsidRDefault="0046211F" w:rsidP="0046211F">
      <w:r w:rsidRPr="00C30304">
        <w:lastRenderedPageBreak/>
        <w:t>01:05:34,765 --&gt; 01:05:37,365</w:t>
      </w:r>
    </w:p>
    <w:p w:rsidR="0046211F" w:rsidRPr="00C30304" w:rsidRDefault="0046211F" w:rsidP="0046211F">
      <w:r w:rsidRPr="00C30304">
        <w:t>that stuxnet was just</w:t>
      </w:r>
    </w:p>
    <w:p w:rsidR="0046211F" w:rsidRPr="00C30304" w:rsidRDefault="0046211F" w:rsidP="0046211F">
      <w:r w:rsidRPr="00C30304">
        <w:t>the opening wedge</w:t>
      </w:r>
    </w:p>
    <w:p w:rsidR="0046211F" w:rsidRPr="00C30304" w:rsidRDefault="0046211F" w:rsidP="0046211F"/>
    <w:p w:rsidR="0046211F" w:rsidRPr="00C30304" w:rsidRDefault="0046211F" w:rsidP="0046211F">
      <w:r w:rsidRPr="00C30304">
        <w:t>1240</w:t>
      </w:r>
    </w:p>
    <w:p w:rsidR="0046211F" w:rsidRPr="00C30304" w:rsidRDefault="0046211F" w:rsidP="0046211F">
      <w:r w:rsidRPr="00C30304">
        <w:t>01:05:38,034 --&gt; 01:05:41,836</w:t>
      </w:r>
    </w:p>
    <w:p w:rsidR="0046211F" w:rsidRPr="00C30304" w:rsidRDefault="0046211F" w:rsidP="0046211F">
      <w:r w:rsidRPr="00C30304">
        <w:t>of what is a much broader</w:t>
      </w:r>
    </w:p>
    <w:p w:rsidR="0046211F" w:rsidRPr="00C30304" w:rsidRDefault="0046211F" w:rsidP="0046211F">
      <w:r w:rsidRPr="00C30304">
        <w:t>U.S. government effort now</w:t>
      </w:r>
    </w:p>
    <w:p w:rsidR="0046211F" w:rsidRPr="00C30304" w:rsidRDefault="0046211F" w:rsidP="0046211F"/>
    <w:p w:rsidR="0046211F" w:rsidRPr="00C30304" w:rsidRDefault="0046211F" w:rsidP="0046211F">
      <w:r w:rsidRPr="00C30304">
        <w:t>1241</w:t>
      </w:r>
    </w:p>
    <w:p w:rsidR="0046211F" w:rsidRPr="00C30304" w:rsidRDefault="0046211F" w:rsidP="0046211F">
      <w:r w:rsidRPr="00C30304">
        <w:t>01:05:42,271 --&gt; 01:05:45,307</w:t>
      </w:r>
    </w:p>
    <w:p w:rsidR="0046211F" w:rsidRPr="00C30304" w:rsidRDefault="0046211F" w:rsidP="0046211F">
      <w:r w:rsidRPr="00C30304">
        <w:t>to develop an entire new class</w:t>
      </w:r>
    </w:p>
    <w:p w:rsidR="0046211F" w:rsidRPr="00C30304" w:rsidRDefault="0046211F" w:rsidP="0046211F">
      <w:r w:rsidRPr="00C30304">
        <w:t>of weapons.</w:t>
      </w:r>
    </w:p>
    <w:p w:rsidR="0046211F" w:rsidRPr="00C30304" w:rsidRDefault="0046211F" w:rsidP="0046211F">
      <w:r w:rsidRPr="00C30304">
        <w:t>这毫无疑问证明了震网只是目前美国政府努力更广泛地开发全新武器的一个开始。</w:t>
      </w:r>
    </w:p>
    <w:p w:rsidR="0046211F" w:rsidRPr="00C30304" w:rsidRDefault="0046211F" w:rsidP="0046211F"/>
    <w:p w:rsidR="0046211F" w:rsidRPr="00C30304" w:rsidRDefault="0046211F" w:rsidP="0046211F">
      <w:r w:rsidRPr="00C30304">
        <w:t>1242</w:t>
      </w:r>
    </w:p>
    <w:p w:rsidR="0046211F" w:rsidRPr="00C30304" w:rsidRDefault="0046211F" w:rsidP="0046211F">
      <w:r w:rsidRPr="00C30304">
        <w:t>01:05:50,880 --&gt; 01:05:53,615</w:t>
      </w:r>
    </w:p>
    <w:p w:rsidR="0046211F" w:rsidRPr="00C30304" w:rsidRDefault="0046211F" w:rsidP="0046211F">
      <w:r w:rsidRPr="00C30304">
        <w:t>Chien:&lt;i&gt; Stuxnet wasn't just&lt;/i&gt;</w:t>
      </w:r>
    </w:p>
    <w:p w:rsidR="0046211F" w:rsidRPr="00C30304" w:rsidRDefault="0046211F" w:rsidP="0046211F">
      <w:r w:rsidRPr="00C30304">
        <w:t>&lt;i&gt; an evolution.&lt;/i&gt;</w:t>
      </w:r>
    </w:p>
    <w:p w:rsidR="0046211F" w:rsidRPr="00C30304" w:rsidRDefault="0046211F" w:rsidP="0046211F"/>
    <w:p w:rsidR="0046211F" w:rsidRPr="00C30304" w:rsidRDefault="0046211F" w:rsidP="0046211F">
      <w:r w:rsidRPr="00C30304">
        <w:t>1243</w:t>
      </w:r>
    </w:p>
    <w:p w:rsidR="0046211F" w:rsidRPr="00C30304" w:rsidRDefault="0046211F" w:rsidP="0046211F">
      <w:r w:rsidRPr="00C30304">
        <w:t>01:05:53,617 --&gt; 01:05:56,284</w:t>
      </w:r>
    </w:p>
    <w:p w:rsidR="0046211F" w:rsidRPr="00C30304" w:rsidRDefault="0046211F" w:rsidP="0046211F">
      <w:r w:rsidRPr="00C30304">
        <w:t>&lt;i&gt; It was really a revolution&lt;/i&gt;</w:t>
      </w:r>
    </w:p>
    <w:p w:rsidR="0046211F" w:rsidRPr="00C30304" w:rsidRDefault="0046211F" w:rsidP="0046211F">
      <w:r w:rsidRPr="00C30304">
        <w:t>&lt;i&gt; in the threat landscape.&lt;/i&gt;</w:t>
      </w:r>
    </w:p>
    <w:p w:rsidR="0046211F" w:rsidRPr="00C30304" w:rsidRDefault="0046211F" w:rsidP="0046211F">
      <w:r w:rsidRPr="00C30304">
        <w:t>震网不仅仅是演变，它是一场威胁环境中的真正变革。</w:t>
      </w:r>
    </w:p>
    <w:p w:rsidR="0046211F" w:rsidRPr="00C30304" w:rsidRDefault="0046211F" w:rsidP="0046211F">
      <w:r w:rsidRPr="00C30304">
        <w:t>。</w:t>
      </w:r>
    </w:p>
    <w:p w:rsidR="0046211F" w:rsidRPr="00C30304" w:rsidRDefault="0046211F" w:rsidP="0046211F">
      <w:r w:rsidRPr="00C30304">
        <w:t>1244</w:t>
      </w:r>
    </w:p>
    <w:p w:rsidR="0046211F" w:rsidRPr="00C30304" w:rsidRDefault="0046211F" w:rsidP="0046211F">
      <w:r w:rsidRPr="00C30304">
        <w:t>01:05:58,087 --&gt; 01:06:01,056</w:t>
      </w:r>
    </w:p>
    <w:p w:rsidR="0046211F" w:rsidRPr="00C30304" w:rsidRDefault="0046211F" w:rsidP="0046211F">
      <w:r w:rsidRPr="00C30304">
        <w:t>&lt;i&gt; In the past, the vast majority&lt;/i&gt;</w:t>
      </w:r>
    </w:p>
    <w:p w:rsidR="0046211F" w:rsidRPr="00C30304" w:rsidRDefault="0046211F" w:rsidP="0046211F">
      <w:r w:rsidRPr="00C30304">
        <w:t>&lt;i&gt; of threats that we saw&lt;/i&gt;</w:t>
      </w:r>
    </w:p>
    <w:p w:rsidR="0046211F" w:rsidRPr="00C30304" w:rsidRDefault="0046211F" w:rsidP="0046211F"/>
    <w:p w:rsidR="0046211F" w:rsidRPr="00C30304" w:rsidRDefault="0046211F" w:rsidP="0046211F">
      <w:r w:rsidRPr="00C30304">
        <w:t>1245</w:t>
      </w:r>
    </w:p>
    <w:p w:rsidR="0046211F" w:rsidRPr="00C30304" w:rsidRDefault="0046211F" w:rsidP="0046211F">
      <w:r w:rsidRPr="00C30304">
        <w:t>01:06:01,058 --&gt; 01:06:03,058</w:t>
      </w:r>
    </w:p>
    <w:p w:rsidR="0046211F" w:rsidRPr="00C30304" w:rsidRDefault="0046211F" w:rsidP="0046211F">
      <w:r w:rsidRPr="00C30304">
        <w:t>&lt;i&gt; were always controlled by&lt;/i&gt;</w:t>
      </w:r>
    </w:p>
    <w:p w:rsidR="0046211F" w:rsidRPr="00C30304" w:rsidRDefault="0046211F" w:rsidP="0046211F">
      <w:r w:rsidRPr="00C30304">
        <w:t>&lt;i&gt; an operator somewhere.&lt;/i&gt;</w:t>
      </w:r>
    </w:p>
    <w:p w:rsidR="0046211F" w:rsidRPr="00C30304" w:rsidRDefault="0046211F" w:rsidP="0046211F">
      <w:r w:rsidRPr="00C30304">
        <w:t>在过去，我们看到的威胁绝大多数都是由一个操作员在某处进行控制。</w:t>
      </w:r>
    </w:p>
    <w:p w:rsidR="0046211F" w:rsidRPr="00C30304" w:rsidRDefault="0046211F" w:rsidP="0046211F"/>
    <w:p w:rsidR="0046211F" w:rsidRPr="00C30304" w:rsidRDefault="0046211F" w:rsidP="0046211F">
      <w:r w:rsidRPr="00C30304">
        <w:t>1246</w:t>
      </w:r>
    </w:p>
    <w:p w:rsidR="0046211F" w:rsidRPr="00C30304" w:rsidRDefault="0046211F" w:rsidP="0046211F">
      <w:r w:rsidRPr="00C30304">
        <w:t>01:06:03,060 --&gt; 01:06:04,759</w:t>
      </w:r>
    </w:p>
    <w:p w:rsidR="0046211F" w:rsidRPr="00C30304" w:rsidRDefault="0046211F" w:rsidP="0046211F">
      <w:r w:rsidRPr="00C30304">
        <w:t>They would infect</w:t>
      </w:r>
    </w:p>
    <w:p w:rsidR="0046211F" w:rsidRPr="00C30304" w:rsidRDefault="0046211F" w:rsidP="0046211F">
      <w:r w:rsidRPr="00C30304">
        <w:t>your machines,</w:t>
      </w:r>
    </w:p>
    <w:p w:rsidR="0046211F" w:rsidRPr="00C30304" w:rsidRDefault="0046211F" w:rsidP="0046211F"/>
    <w:p w:rsidR="0046211F" w:rsidRPr="00C30304" w:rsidRDefault="0046211F" w:rsidP="0046211F">
      <w:r w:rsidRPr="00C30304">
        <w:rPr>
          <w:rFonts w:hint="eastAsia"/>
        </w:rPr>
        <w:t>1247</w:t>
      </w:r>
    </w:p>
    <w:p w:rsidR="0046211F" w:rsidRPr="00C30304" w:rsidRDefault="0046211F" w:rsidP="0046211F">
      <w:r w:rsidRPr="00C30304">
        <w:t>01:06:04,761 --&gt; 01:06:06,594</w:t>
      </w:r>
    </w:p>
    <w:p w:rsidR="0046211F" w:rsidRPr="00C30304" w:rsidRDefault="0046211F" w:rsidP="0046211F">
      <w:r w:rsidRPr="00C30304">
        <w:lastRenderedPageBreak/>
        <w:t>but they would have what's</w:t>
      </w:r>
    </w:p>
    <w:p w:rsidR="0046211F" w:rsidRPr="00C30304" w:rsidRDefault="0046211F" w:rsidP="0046211F">
      <w:r w:rsidRPr="00C30304">
        <w:t>called a callback</w:t>
      </w:r>
    </w:p>
    <w:p w:rsidR="0046211F" w:rsidRPr="00C30304" w:rsidRDefault="0046211F" w:rsidP="0046211F"/>
    <w:p w:rsidR="0046211F" w:rsidRPr="00C30304" w:rsidRDefault="0046211F" w:rsidP="0046211F">
      <w:r w:rsidRPr="00C30304">
        <w:t>1248</w:t>
      </w:r>
    </w:p>
    <w:p w:rsidR="0046211F" w:rsidRPr="00C30304" w:rsidRDefault="0046211F" w:rsidP="0046211F">
      <w:r w:rsidRPr="00C30304">
        <w:t>01:06:06,596 --&gt; 01:06:08,129</w:t>
      </w:r>
    </w:p>
    <w:p w:rsidR="0046211F" w:rsidRPr="00C30304" w:rsidRDefault="0046211F" w:rsidP="0046211F">
      <w:r w:rsidRPr="00C30304">
        <w:t>or a command-and-control</w:t>
      </w:r>
    </w:p>
    <w:p w:rsidR="0046211F" w:rsidRPr="00C30304" w:rsidRDefault="0046211F" w:rsidP="0046211F">
      <w:r w:rsidRPr="00C30304">
        <w:t>channel.</w:t>
      </w:r>
    </w:p>
    <w:p w:rsidR="0046211F" w:rsidRPr="00C30304" w:rsidRDefault="0046211F" w:rsidP="0046211F">
      <w:r w:rsidRPr="00C30304">
        <w:t>它们会感染你的计算机，然后它们会进行所谓的回传或命令与控制通道之间的操作。</w:t>
      </w:r>
    </w:p>
    <w:p w:rsidR="0046211F" w:rsidRPr="00C30304" w:rsidRDefault="0046211F" w:rsidP="0046211F"/>
    <w:p w:rsidR="0046211F" w:rsidRPr="00C30304" w:rsidRDefault="0046211F" w:rsidP="0046211F">
      <w:r w:rsidRPr="00C30304">
        <w:t>1249</w:t>
      </w:r>
    </w:p>
    <w:p w:rsidR="0046211F" w:rsidRPr="00C30304" w:rsidRDefault="0046211F" w:rsidP="0046211F">
      <w:r w:rsidRPr="00C30304">
        <w:t>01:06:08,297 --&gt; 01:06:10,432</w:t>
      </w:r>
    </w:p>
    <w:p w:rsidR="0046211F" w:rsidRPr="00C30304" w:rsidRDefault="0046211F" w:rsidP="0046211F">
      <w:r w:rsidRPr="00C30304">
        <w:t>The threats would actually</w:t>
      </w:r>
    </w:p>
    <w:p w:rsidR="0046211F" w:rsidRPr="00C30304" w:rsidRDefault="0046211F" w:rsidP="0046211F">
      <w:r w:rsidRPr="00C30304">
        <w:t>contact the operator</w:t>
      </w:r>
    </w:p>
    <w:p w:rsidR="0046211F" w:rsidRPr="00C30304" w:rsidRDefault="0046211F" w:rsidP="0046211F"/>
    <w:p w:rsidR="0046211F" w:rsidRPr="00C30304" w:rsidRDefault="0046211F" w:rsidP="0046211F">
      <w:r w:rsidRPr="00C30304">
        <w:t>1250</w:t>
      </w:r>
    </w:p>
    <w:p w:rsidR="0046211F" w:rsidRPr="00C30304" w:rsidRDefault="0046211F" w:rsidP="0046211F">
      <w:r w:rsidRPr="00C30304">
        <w:t>01:06:10,434 --&gt; 01:06:11,833</w:t>
      </w:r>
    </w:p>
    <w:p w:rsidR="0046211F" w:rsidRPr="00C30304" w:rsidRDefault="0046211F" w:rsidP="0046211F">
      <w:r w:rsidRPr="00C30304">
        <w:t>and say, what do you want me</w:t>
      </w:r>
    </w:p>
    <w:p w:rsidR="0046211F" w:rsidRPr="00C30304" w:rsidRDefault="0046211F" w:rsidP="0046211F">
      <w:r w:rsidRPr="00C30304">
        <w:t>to do next?</w:t>
      </w:r>
    </w:p>
    <w:p w:rsidR="0046211F" w:rsidRPr="00C30304" w:rsidRDefault="0046211F" w:rsidP="0046211F">
      <w:r w:rsidRPr="00C30304">
        <w:t>这些威胁实际上会与操作员保持联系，并说，</w:t>
      </w:r>
      <w:r w:rsidRPr="00C30304">
        <w:t>“</w:t>
      </w:r>
      <w:r w:rsidRPr="00C30304">
        <w:t>接下来需要我做什么？</w:t>
      </w:r>
      <w:r w:rsidRPr="00C30304">
        <w:t>”</w:t>
      </w:r>
    </w:p>
    <w:p w:rsidR="0046211F" w:rsidRPr="00C30304" w:rsidRDefault="0046211F" w:rsidP="0046211F"/>
    <w:p w:rsidR="0046211F" w:rsidRPr="00C30304" w:rsidRDefault="0046211F" w:rsidP="0046211F">
      <w:r w:rsidRPr="00C30304">
        <w:t>1251</w:t>
      </w:r>
    </w:p>
    <w:p w:rsidR="0046211F" w:rsidRPr="00C30304" w:rsidRDefault="0046211F" w:rsidP="0046211F">
      <w:r w:rsidRPr="00C30304">
        <w:t>01:06:11,835 --&gt; 01:06:13,401</w:t>
      </w:r>
    </w:p>
    <w:p w:rsidR="0046211F" w:rsidRPr="00C30304" w:rsidRDefault="0046211F" w:rsidP="0046211F">
      <w:r w:rsidRPr="00C30304">
        <w:t>And the operator would</w:t>
      </w:r>
    </w:p>
    <w:p w:rsidR="0046211F" w:rsidRPr="00C30304" w:rsidRDefault="0046211F" w:rsidP="0046211F">
      <w:r w:rsidRPr="00C30304">
        <w:t>send down commands</w:t>
      </w:r>
    </w:p>
    <w:p w:rsidR="0046211F" w:rsidRPr="00C30304" w:rsidRDefault="0046211F" w:rsidP="0046211F"/>
    <w:p w:rsidR="0046211F" w:rsidRPr="00C30304" w:rsidRDefault="0046211F" w:rsidP="0046211F">
      <w:r w:rsidRPr="00C30304">
        <w:t>1252</w:t>
      </w:r>
    </w:p>
    <w:p w:rsidR="0046211F" w:rsidRPr="00C30304" w:rsidRDefault="0046211F" w:rsidP="0046211F">
      <w:r w:rsidRPr="00C30304">
        <w:t>01:06:13,403 --&gt; 01:06:15,337</w:t>
      </w:r>
    </w:p>
    <w:p w:rsidR="0046211F" w:rsidRPr="00C30304" w:rsidRDefault="0046211F" w:rsidP="0046211F">
      <w:r w:rsidRPr="00C30304">
        <w:t>&lt;i&gt; and say, maybe, search through&lt;/i&gt;</w:t>
      </w:r>
    </w:p>
    <w:p w:rsidR="0046211F" w:rsidRPr="00C30304" w:rsidRDefault="0046211F" w:rsidP="0046211F">
      <w:r w:rsidRPr="00C30304">
        <w:t>&lt;i&gt; this directory,&lt;/i&gt;</w:t>
      </w:r>
    </w:p>
    <w:p w:rsidR="0046211F" w:rsidRPr="00C30304" w:rsidRDefault="0046211F" w:rsidP="0046211F"/>
    <w:p w:rsidR="0046211F" w:rsidRPr="00C30304" w:rsidRDefault="0046211F" w:rsidP="0046211F">
      <w:r w:rsidRPr="00C30304">
        <w:t>1253</w:t>
      </w:r>
    </w:p>
    <w:p w:rsidR="0046211F" w:rsidRPr="00C30304" w:rsidRDefault="0046211F" w:rsidP="0046211F">
      <w:r w:rsidRPr="00C30304">
        <w:t>01:06:15,339 --&gt; 01:06:17,272</w:t>
      </w:r>
    </w:p>
    <w:p w:rsidR="0046211F" w:rsidRPr="00C30304" w:rsidRDefault="0046211F" w:rsidP="0046211F">
      <w:r w:rsidRPr="00C30304">
        <w:t>&lt;i&gt; find these folders,&lt;/i&gt;</w:t>
      </w:r>
    </w:p>
    <w:p w:rsidR="0046211F" w:rsidRPr="00C30304" w:rsidRDefault="0046211F" w:rsidP="0046211F">
      <w:r w:rsidRPr="00C30304">
        <w:t>&lt;i&gt; find these files,&lt;/i&gt;</w:t>
      </w:r>
    </w:p>
    <w:p w:rsidR="0046211F" w:rsidRPr="00C30304" w:rsidRDefault="0046211F" w:rsidP="0046211F"/>
    <w:p w:rsidR="0046211F" w:rsidRPr="00C30304" w:rsidRDefault="0046211F" w:rsidP="0046211F">
      <w:r w:rsidRPr="00C30304">
        <w:t>1254</w:t>
      </w:r>
    </w:p>
    <w:p w:rsidR="0046211F" w:rsidRPr="00C30304" w:rsidRDefault="0046211F" w:rsidP="0046211F">
      <w:r w:rsidRPr="00C30304">
        <w:t>01:06:17,274 --&gt; 01:06:19,107</w:t>
      </w:r>
    </w:p>
    <w:p w:rsidR="0046211F" w:rsidRPr="00C30304" w:rsidRDefault="0046211F" w:rsidP="0046211F">
      <w:r w:rsidRPr="00C30304">
        <w:t>&lt;i&gt; upload these files to me,&lt;/i&gt;</w:t>
      </w:r>
    </w:p>
    <w:p w:rsidR="0046211F" w:rsidRPr="00C30304" w:rsidRDefault="0046211F" w:rsidP="0046211F">
      <w:r w:rsidRPr="00C30304">
        <w:t>&lt;i&gt; spread to this other machine,&lt;/i&gt;</w:t>
      </w:r>
    </w:p>
    <w:p w:rsidR="0046211F" w:rsidRPr="00C30304" w:rsidRDefault="0046211F" w:rsidP="0046211F">
      <w:r w:rsidRPr="00C30304">
        <w:t>操作员会下达命令，也许会说：</w:t>
      </w:r>
      <w:r w:rsidRPr="00C30304">
        <w:t>“</w:t>
      </w:r>
      <w:r w:rsidRPr="00C30304">
        <w:t>通过搜索这个目录，找到一些文件夹或文件，上传这些文件给我，并扩散到其他电脑上。</w:t>
      </w:r>
      <w:r w:rsidRPr="00C30304">
        <w:t>”</w:t>
      </w:r>
    </w:p>
    <w:p w:rsidR="0046211F" w:rsidRPr="00C30304" w:rsidRDefault="0046211F" w:rsidP="0046211F"/>
    <w:p w:rsidR="0046211F" w:rsidRPr="00C30304" w:rsidRDefault="0046211F" w:rsidP="0046211F">
      <w:r w:rsidRPr="00C30304">
        <w:t>1255</w:t>
      </w:r>
    </w:p>
    <w:p w:rsidR="0046211F" w:rsidRPr="00C30304" w:rsidRDefault="0046211F" w:rsidP="0046211F">
      <w:r w:rsidRPr="00C30304">
        <w:t>01:06:19,109 --&gt; 01:06:20,575</w:t>
      </w:r>
    </w:p>
    <w:p w:rsidR="0046211F" w:rsidRPr="00C30304" w:rsidRDefault="0046211F" w:rsidP="0046211F">
      <w:r w:rsidRPr="00C30304">
        <w:lastRenderedPageBreak/>
        <w:t>&lt;i&gt; things of that nature.&lt;/i&gt;</w:t>
      </w:r>
    </w:p>
    <w:p w:rsidR="0046211F" w:rsidRPr="00C30304" w:rsidRDefault="0046211F" w:rsidP="0046211F">
      <w:r w:rsidRPr="00C30304">
        <w:t>这就是这些事情的本质。</w:t>
      </w:r>
    </w:p>
    <w:p w:rsidR="0046211F" w:rsidRPr="00C30304" w:rsidRDefault="0046211F" w:rsidP="0046211F"/>
    <w:p w:rsidR="0046211F" w:rsidRPr="00C30304" w:rsidRDefault="0046211F" w:rsidP="0046211F">
      <w:r w:rsidRPr="00C30304">
        <w:t>1256</w:t>
      </w:r>
    </w:p>
    <w:p w:rsidR="0046211F" w:rsidRPr="00C30304" w:rsidRDefault="0046211F" w:rsidP="0046211F">
      <w:r w:rsidRPr="00C30304">
        <w:t>01:06:21,110 --&gt; 01:06:24,179</w:t>
      </w:r>
    </w:p>
    <w:p w:rsidR="0046211F" w:rsidRPr="00C30304" w:rsidRDefault="0046211F" w:rsidP="0046211F">
      <w:r w:rsidRPr="00C30304">
        <w:t>&lt;i&gt; But stuxnet couldn't have&lt;/i&gt;</w:t>
      </w:r>
    </w:p>
    <w:p w:rsidR="0046211F" w:rsidRPr="00C30304" w:rsidRDefault="0046211F" w:rsidP="0046211F">
      <w:r w:rsidRPr="00C30304">
        <w:t>&lt;i&gt; a command-and-control channel&lt;/i&gt;</w:t>
      </w:r>
    </w:p>
    <w:p w:rsidR="0046211F" w:rsidRPr="00C30304" w:rsidRDefault="0046211F" w:rsidP="0046211F"/>
    <w:p w:rsidR="0046211F" w:rsidRPr="00C30304" w:rsidRDefault="0046211F" w:rsidP="0046211F">
      <w:r w:rsidRPr="00C30304">
        <w:t>1257</w:t>
      </w:r>
    </w:p>
    <w:p w:rsidR="0046211F" w:rsidRPr="00C30304" w:rsidRDefault="0046211F" w:rsidP="0046211F">
      <w:r w:rsidRPr="00C30304">
        <w:t>01:06:24,647 --&gt; 01:06:27,415</w:t>
      </w:r>
    </w:p>
    <w:p w:rsidR="0046211F" w:rsidRPr="00C30304" w:rsidRDefault="0046211F" w:rsidP="0046211F">
      <w:r w:rsidRPr="00C30304">
        <w:t>because once it got</w:t>
      </w:r>
    </w:p>
    <w:p w:rsidR="0046211F" w:rsidRPr="00C30304" w:rsidRDefault="0046211F" w:rsidP="0046211F">
      <w:r w:rsidRPr="00C30304">
        <w:t>inside in natanz</w:t>
      </w:r>
    </w:p>
    <w:p w:rsidR="0046211F" w:rsidRPr="00C30304" w:rsidRDefault="0046211F" w:rsidP="0046211F"/>
    <w:p w:rsidR="0046211F" w:rsidRPr="00C30304" w:rsidRDefault="0046211F" w:rsidP="0046211F">
      <w:r w:rsidRPr="00C30304">
        <w:t>1258</w:t>
      </w:r>
    </w:p>
    <w:p w:rsidR="0046211F" w:rsidRPr="00C30304" w:rsidRDefault="0046211F" w:rsidP="0046211F">
      <w:r w:rsidRPr="00C30304">
        <w:t>01:06:27,417 --&gt; 01:06:30,151</w:t>
      </w:r>
    </w:p>
    <w:p w:rsidR="0046211F" w:rsidRPr="00C30304" w:rsidRDefault="0046211F" w:rsidP="0046211F">
      <w:r w:rsidRPr="00C30304">
        <w:t>it would not have been able to</w:t>
      </w:r>
    </w:p>
    <w:p w:rsidR="0046211F" w:rsidRPr="00C30304" w:rsidRDefault="0046211F" w:rsidP="0046211F">
      <w:r w:rsidRPr="00C30304">
        <w:t>reach back out to the attackers.</w:t>
      </w:r>
    </w:p>
    <w:p w:rsidR="0046211F" w:rsidRPr="00C30304" w:rsidRDefault="0046211F" w:rsidP="0046211F">
      <w:r w:rsidRPr="00C30304">
        <w:t>但震网不可能建立一个指挥控制通道，因为一旦它进入纳坦兹网络里面，它就不可能和攻击者建立联系。</w:t>
      </w:r>
    </w:p>
    <w:p w:rsidR="0046211F" w:rsidRPr="00C30304" w:rsidRDefault="0046211F" w:rsidP="0046211F"/>
    <w:p w:rsidR="0046211F" w:rsidRPr="00C30304" w:rsidRDefault="0046211F" w:rsidP="0046211F">
      <w:r w:rsidRPr="00C30304">
        <w:t>1259</w:t>
      </w:r>
    </w:p>
    <w:p w:rsidR="0046211F" w:rsidRPr="00C30304" w:rsidRDefault="0046211F" w:rsidP="0046211F">
      <w:r w:rsidRPr="00C30304">
        <w:t>01:06:30,153 --&gt; 01:06:32,454</w:t>
      </w:r>
    </w:p>
    <w:p w:rsidR="0046211F" w:rsidRPr="00C30304" w:rsidRDefault="0046211F" w:rsidP="0046211F">
      <w:r w:rsidRPr="00C30304">
        <w:t>The natanz network</w:t>
      </w:r>
    </w:p>
    <w:p w:rsidR="0046211F" w:rsidRPr="00C30304" w:rsidRDefault="0046211F" w:rsidP="0046211F">
      <w:r w:rsidRPr="00C30304">
        <w:t>is completely air gapped</w:t>
      </w:r>
    </w:p>
    <w:p w:rsidR="0046211F" w:rsidRPr="00C30304" w:rsidRDefault="0046211F" w:rsidP="0046211F"/>
    <w:p w:rsidR="0046211F" w:rsidRPr="00C30304" w:rsidRDefault="0046211F" w:rsidP="0046211F">
      <w:r w:rsidRPr="00C30304">
        <w:t>1260</w:t>
      </w:r>
    </w:p>
    <w:p w:rsidR="0046211F" w:rsidRPr="00C30304" w:rsidRDefault="0046211F" w:rsidP="0046211F">
      <w:r w:rsidRPr="00C30304">
        <w:t>01:06:32,456 --&gt; 01:06:33,655</w:t>
      </w:r>
    </w:p>
    <w:p w:rsidR="0046211F" w:rsidRPr="00C30304" w:rsidRDefault="0046211F" w:rsidP="0046211F">
      <w:r w:rsidRPr="00C30304">
        <w:t>from the rest of the Internet.</w:t>
      </w:r>
    </w:p>
    <w:p w:rsidR="0046211F" w:rsidRPr="00C30304" w:rsidRDefault="0046211F" w:rsidP="0046211F">
      <w:r w:rsidRPr="00C30304">
        <w:t>纳坦兹网络与外界互联网是完全隔离的。</w:t>
      </w:r>
    </w:p>
    <w:p w:rsidR="0046211F" w:rsidRPr="00C30304" w:rsidRDefault="0046211F" w:rsidP="0046211F"/>
    <w:p w:rsidR="0046211F" w:rsidRPr="00C30304" w:rsidRDefault="0046211F" w:rsidP="0046211F">
      <w:r w:rsidRPr="00C30304">
        <w:t>1261</w:t>
      </w:r>
    </w:p>
    <w:p w:rsidR="0046211F" w:rsidRPr="00C30304" w:rsidRDefault="0046211F" w:rsidP="0046211F">
      <w:r w:rsidRPr="00C30304">
        <w:t>01:06:33,657 --&gt; 01:06:35,023</w:t>
      </w:r>
    </w:p>
    <w:p w:rsidR="0046211F" w:rsidRPr="00C30304" w:rsidRDefault="0046211F" w:rsidP="0046211F">
      <w:r w:rsidRPr="00C30304">
        <w:t>It's not connected to</w:t>
      </w:r>
    </w:p>
    <w:p w:rsidR="0046211F" w:rsidRPr="00C30304" w:rsidRDefault="0046211F" w:rsidP="0046211F">
      <w:r w:rsidRPr="00C30304">
        <w:t>the Internet.</w:t>
      </w:r>
    </w:p>
    <w:p w:rsidR="0046211F" w:rsidRPr="00C30304" w:rsidRDefault="0046211F" w:rsidP="0046211F">
      <w:r w:rsidRPr="00C30304">
        <w:t>它不能连接到互联网。</w:t>
      </w:r>
    </w:p>
    <w:p w:rsidR="0046211F" w:rsidRPr="00C30304" w:rsidRDefault="0046211F" w:rsidP="0046211F"/>
    <w:p w:rsidR="0046211F" w:rsidRPr="00C30304" w:rsidRDefault="0046211F" w:rsidP="0046211F">
      <w:r w:rsidRPr="00C30304">
        <w:t>1262</w:t>
      </w:r>
    </w:p>
    <w:p w:rsidR="0046211F" w:rsidRPr="00C30304" w:rsidRDefault="0046211F" w:rsidP="0046211F">
      <w:r w:rsidRPr="00C30304">
        <w:t>01:06:35,025 --&gt; 01:06:36,491</w:t>
      </w:r>
    </w:p>
    <w:p w:rsidR="0046211F" w:rsidRPr="00C30304" w:rsidRDefault="0046211F" w:rsidP="0046211F">
      <w:r w:rsidRPr="00C30304">
        <w:t>It's its own isolated network.</w:t>
      </w:r>
    </w:p>
    <w:p w:rsidR="0046211F" w:rsidRPr="00C30304" w:rsidRDefault="0046211F" w:rsidP="0046211F">
      <w:r w:rsidRPr="00C30304">
        <w:t>这是属于它自己独立的网络。</w:t>
      </w:r>
    </w:p>
    <w:p w:rsidR="0046211F" w:rsidRPr="00C30304" w:rsidRDefault="0046211F" w:rsidP="0046211F"/>
    <w:p w:rsidR="0046211F" w:rsidRPr="00C30304" w:rsidRDefault="0046211F" w:rsidP="0046211F">
      <w:r w:rsidRPr="00C30304">
        <w:t>1263</w:t>
      </w:r>
    </w:p>
    <w:p w:rsidR="0046211F" w:rsidRPr="00C30304" w:rsidRDefault="0046211F" w:rsidP="0046211F">
      <w:r w:rsidRPr="00C30304">
        <w:t>01:06:36,493 --&gt; 01:06:38,259</w:t>
      </w:r>
    </w:p>
    <w:p w:rsidR="0046211F" w:rsidRPr="00C30304" w:rsidRDefault="0046211F" w:rsidP="0046211F">
      <w:r w:rsidRPr="00C30304">
        <w:t>Generally, getting across</w:t>
      </w:r>
    </w:p>
    <w:p w:rsidR="0046211F" w:rsidRPr="00C30304" w:rsidRDefault="0046211F" w:rsidP="0046211F">
      <w:r w:rsidRPr="00C30304">
        <w:lastRenderedPageBreak/>
        <w:t>an air gap is...</w:t>
      </w:r>
    </w:p>
    <w:p w:rsidR="0046211F" w:rsidRPr="00C30304" w:rsidRDefault="0046211F" w:rsidP="0046211F"/>
    <w:p w:rsidR="0046211F" w:rsidRPr="00C30304" w:rsidRDefault="0046211F" w:rsidP="0046211F">
      <w:r w:rsidRPr="00C30304">
        <w:t>1264</w:t>
      </w:r>
    </w:p>
    <w:p w:rsidR="0046211F" w:rsidRPr="00C30304" w:rsidRDefault="0046211F" w:rsidP="0046211F">
      <w:r w:rsidRPr="00C30304">
        <w:t>01:06:38,261 --&gt; 01:06:39,861</w:t>
      </w:r>
    </w:p>
    <w:p w:rsidR="0046211F" w:rsidRPr="00C30304" w:rsidRDefault="0046211F" w:rsidP="0046211F">
      <w:r w:rsidRPr="00C30304">
        <w:t>Is one of the more difficult</w:t>
      </w:r>
    </w:p>
    <w:p w:rsidR="0046211F" w:rsidRPr="00C30304" w:rsidRDefault="0046211F" w:rsidP="0046211F">
      <w:r w:rsidRPr="00C30304">
        <w:t>challenges</w:t>
      </w:r>
    </w:p>
    <w:p w:rsidR="0046211F" w:rsidRPr="00C30304" w:rsidRDefault="0046211F" w:rsidP="0046211F"/>
    <w:p w:rsidR="0046211F" w:rsidRPr="00C30304" w:rsidRDefault="0046211F" w:rsidP="0046211F">
      <w:r w:rsidRPr="00C30304">
        <w:t>1265</w:t>
      </w:r>
    </w:p>
    <w:p w:rsidR="0046211F" w:rsidRPr="00C30304" w:rsidRDefault="0046211F" w:rsidP="0046211F">
      <w:r w:rsidRPr="00C30304">
        <w:t>01:06:39,863 --&gt; 01:06:42,130</w:t>
      </w:r>
    </w:p>
    <w:p w:rsidR="0046211F" w:rsidRPr="00C30304" w:rsidRDefault="0046211F" w:rsidP="0046211F">
      <w:r w:rsidRPr="00C30304">
        <w:t>that attackers will face</w:t>
      </w:r>
    </w:p>
    <w:p w:rsidR="0046211F" w:rsidRPr="00C30304" w:rsidRDefault="0046211F" w:rsidP="0046211F">
      <w:r w:rsidRPr="00C30304">
        <w:t>just because of the fact that</w:t>
      </w:r>
    </w:p>
    <w:p w:rsidR="0046211F" w:rsidRPr="00C30304" w:rsidRDefault="0046211F" w:rsidP="0046211F"/>
    <w:p w:rsidR="0046211F" w:rsidRPr="00C30304" w:rsidRDefault="0046211F" w:rsidP="0046211F">
      <w:r w:rsidRPr="00C30304">
        <w:t>1266</w:t>
      </w:r>
    </w:p>
    <w:p w:rsidR="0046211F" w:rsidRPr="00C30304" w:rsidRDefault="0046211F" w:rsidP="0046211F">
      <w:r w:rsidRPr="00C30304">
        <w:t>01:06:42,132 --&gt; 01:06:45,033</w:t>
      </w:r>
    </w:p>
    <w:p w:rsidR="0046211F" w:rsidRPr="00C30304" w:rsidRDefault="0046211F" w:rsidP="0046211F">
      <w:r w:rsidRPr="00C30304">
        <w:t>there... everything is in place</w:t>
      </w:r>
    </w:p>
    <w:p w:rsidR="0046211F" w:rsidRPr="00C30304" w:rsidRDefault="0046211F" w:rsidP="0046211F">
      <w:r w:rsidRPr="00C30304">
        <w:t>to prevent that.</w:t>
      </w:r>
    </w:p>
    <w:p w:rsidR="0046211F" w:rsidRPr="00C30304" w:rsidRDefault="0046211F" w:rsidP="0046211F">
      <w:r w:rsidRPr="00C30304">
        <w:t>通常，攻击者不得不面临这样一个现实，穿过空气间隙是</w:t>
      </w:r>
      <w:r w:rsidRPr="00C30304">
        <w:t>……</w:t>
      </w:r>
      <w:r w:rsidRPr="00C30304">
        <w:t>是一种更加困难的挑战之一，一切事情都在防御它。</w:t>
      </w:r>
    </w:p>
    <w:p w:rsidR="0046211F" w:rsidRPr="00C30304" w:rsidRDefault="0046211F" w:rsidP="0046211F"/>
    <w:p w:rsidR="0046211F" w:rsidRPr="00C30304" w:rsidRDefault="0046211F" w:rsidP="0046211F">
      <w:r w:rsidRPr="00C30304">
        <w:t>1267</w:t>
      </w:r>
    </w:p>
    <w:p w:rsidR="0046211F" w:rsidRPr="00C30304" w:rsidRDefault="0046211F" w:rsidP="0046211F">
      <w:r w:rsidRPr="00C30304">
        <w:t>01:06:45,035 --&gt; 01:06:47,602</w:t>
      </w:r>
    </w:p>
    <w:p w:rsidR="0046211F" w:rsidRPr="00C30304" w:rsidRDefault="0046211F" w:rsidP="0046211F">
      <w:r w:rsidRPr="00C30304">
        <w:t>You know, everything, you know,</w:t>
      </w:r>
    </w:p>
    <w:p w:rsidR="0046211F" w:rsidRPr="00C30304" w:rsidRDefault="0046211F" w:rsidP="0046211F">
      <w:r w:rsidRPr="00C30304">
        <w:t>the policies and procedures</w:t>
      </w:r>
    </w:p>
    <w:p w:rsidR="0046211F" w:rsidRPr="00C30304" w:rsidRDefault="0046211F" w:rsidP="0046211F"/>
    <w:p w:rsidR="0046211F" w:rsidRPr="00C30304" w:rsidRDefault="0046211F" w:rsidP="0046211F">
      <w:r w:rsidRPr="00C30304">
        <w:t>1268</w:t>
      </w:r>
    </w:p>
    <w:p w:rsidR="0046211F" w:rsidRPr="00C30304" w:rsidRDefault="0046211F" w:rsidP="0046211F">
      <w:r w:rsidRPr="00C30304">
        <w:t>01:06:47,604 --&gt; 01:06:49,504</w:t>
      </w:r>
    </w:p>
    <w:p w:rsidR="0046211F" w:rsidRPr="00C30304" w:rsidRDefault="0046211F" w:rsidP="0046211F">
      <w:r w:rsidRPr="00C30304">
        <w:t>and the physical network</w:t>
      </w:r>
    </w:p>
    <w:p w:rsidR="0046211F" w:rsidRPr="00C30304" w:rsidRDefault="0046211F" w:rsidP="0046211F">
      <w:r w:rsidRPr="00C30304">
        <w:t>that's in place is</w:t>
      </w:r>
    </w:p>
    <w:p w:rsidR="0046211F" w:rsidRPr="00C30304" w:rsidRDefault="0046211F" w:rsidP="0046211F">
      <w:r w:rsidRPr="00C30304">
        <w:t>你知道，每一样东西，政策、法律和物理网络都为了防止入侵而做的专门设计。</w:t>
      </w:r>
      <w:r w:rsidRPr="00C30304">
        <w:t xml:space="preserve"> </w:t>
      </w:r>
    </w:p>
    <w:p w:rsidR="0046211F" w:rsidRPr="00C30304" w:rsidRDefault="0046211F" w:rsidP="0046211F"/>
    <w:p w:rsidR="0046211F" w:rsidRPr="00C30304" w:rsidRDefault="0046211F" w:rsidP="0046211F">
      <w:r w:rsidRPr="00C30304">
        <w:t>1269</w:t>
      </w:r>
    </w:p>
    <w:p w:rsidR="0046211F" w:rsidRPr="00C30304" w:rsidRDefault="0046211F" w:rsidP="0046211F">
      <w:r w:rsidRPr="00C30304">
        <w:t>01:06:49,506 --&gt; 01:06:52,974</w:t>
      </w:r>
    </w:p>
    <w:p w:rsidR="0046211F" w:rsidRPr="00C30304" w:rsidRDefault="0046211F" w:rsidP="0046211F">
      <w:r w:rsidRPr="00C30304">
        <w:t>specifically designed to prevent</w:t>
      </w:r>
    </w:p>
    <w:p w:rsidR="0046211F" w:rsidRPr="00C30304" w:rsidRDefault="0046211F" w:rsidP="0046211F">
      <w:r w:rsidRPr="00C30304">
        <w:t>you crossing the air gap.</w:t>
      </w:r>
    </w:p>
    <w:p w:rsidR="0046211F" w:rsidRPr="00C30304" w:rsidRDefault="0046211F" w:rsidP="0046211F"/>
    <w:p w:rsidR="0046211F" w:rsidRPr="00C30304" w:rsidRDefault="0046211F" w:rsidP="0046211F">
      <w:r w:rsidRPr="00C30304">
        <w:t>1270</w:t>
      </w:r>
    </w:p>
    <w:p w:rsidR="0046211F" w:rsidRPr="00C30304" w:rsidRDefault="0046211F" w:rsidP="0046211F">
      <w:r w:rsidRPr="00C30304">
        <w:t>01:06:52,976 --&gt; 01:06:55,443</w:t>
      </w:r>
    </w:p>
    <w:p w:rsidR="0046211F" w:rsidRPr="00C30304" w:rsidRDefault="0046211F" w:rsidP="0046211F">
      <w:r w:rsidRPr="00C30304">
        <w:t>But there's no</w:t>
      </w:r>
    </w:p>
    <w:p w:rsidR="0046211F" w:rsidRPr="00C30304" w:rsidRDefault="0046211F" w:rsidP="0046211F">
      <w:r w:rsidRPr="00C30304">
        <w:t>truly air-gapped network</w:t>
      </w:r>
    </w:p>
    <w:p w:rsidR="0046211F" w:rsidRPr="00C30304" w:rsidRDefault="0046211F" w:rsidP="0046211F"/>
    <w:p w:rsidR="0046211F" w:rsidRPr="00C30304" w:rsidRDefault="0046211F" w:rsidP="0046211F">
      <w:r w:rsidRPr="00C30304">
        <w:t>1271</w:t>
      </w:r>
    </w:p>
    <w:p w:rsidR="0046211F" w:rsidRPr="00C30304" w:rsidRDefault="0046211F" w:rsidP="0046211F">
      <w:r w:rsidRPr="00C30304">
        <w:t>01:06:55,445 --&gt; 01:06:57,712</w:t>
      </w:r>
    </w:p>
    <w:p w:rsidR="0046211F" w:rsidRPr="00C30304" w:rsidRDefault="0046211F" w:rsidP="0046211F">
      <w:r w:rsidRPr="00C30304">
        <w:t>in these real-world production</w:t>
      </w:r>
    </w:p>
    <w:p w:rsidR="0046211F" w:rsidRPr="00C30304" w:rsidRDefault="0046211F" w:rsidP="0046211F">
      <w:r w:rsidRPr="00C30304">
        <w:t>environments.</w:t>
      </w:r>
    </w:p>
    <w:p w:rsidR="0046211F" w:rsidRPr="00C30304" w:rsidRDefault="0046211F" w:rsidP="0046211F">
      <w:r w:rsidRPr="00C30304">
        <w:lastRenderedPageBreak/>
        <w:t>在这些实际生产环境中，是没有真正能被隔绝的网络的。</w:t>
      </w:r>
    </w:p>
    <w:p w:rsidR="0046211F" w:rsidRPr="00C30304" w:rsidRDefault="0046211F" w:rsidP="0046211F"/>
    <w:p w:rsidR="0046211F" w:rsidRPr="00C30304" w:rsidRDefault="0046211F" w:rsidP="0046211F">
      <w:r w:rsidRPr="00C30304">
        <w:t>1272</w:t>
      </w:r>
    </w:p>
    <w:p w:rsidR="0046211F" w:rsidRPr="00C30304" w:rsidRDefault="0046211F" w:rsidP="0046211F">
      <w:r w:rsidRPr="00C30304">
        <w:t>01:06:57,714 --&gt; 01:06:59,781</w:t>
      </w:r>
    </w:p>
    <w:p w:rsidR="0046211F" w:rsidRPr="00C30304" w:rsidRDefault="0046211F" w:rsidP="0046211F">
      <w:r w:rsidRPr="00C30304">
        <w:t>People gotta get new code</w:t>
      </w:r>
    </w:p>
    <w:p w:rsidR="0046211F" w:rsidRPr="00C30304" w:rsidRDefault="0046211F" w:rsidP="0046211F">
      <w:r w:rsidRPr="00C30304">
        <w:t>into natanz.</w:t>
      </w:r>
    </w:p>
    <w:p w:rsidR="0046211F" w:rsidRPr="00C30304" w:rsidRDefault="0046211F" w:rsidP="0046211F">
      <w:r w:rsidRPr="00C30304">
        <w:t>人们开发出新的代码侵入纳坦兹网络。</w:t>
      </w:r>
    </w:p>
    <w:p w:rsidR="0046211F" w:rsidRPr="00C30304" w:rsidRDefault="0046211F" w:rsidP="0046211F"/>
    <w:p w:rsidR="0046211F" w:rsidRPr="00C30304" w:rsidRDefault="0046211F" w:rsidP="0046211F">
      <w:r w:rsidRPr="00C30304">
        <w:t>1273</w:t>
      </w:r>
    </w:p>
    <w:p w:rsidR="0046211F" w:rsidRPr="00C30304" w:rsidRDefault="0046211F" w:rsidP="0046211F">
      <w:r w:rsidRPr="00C30304">
        <w:t>01:06:59,783 --&gt; 01:07:02,684</w:t>
      </w:r>
    </w:p>
    <w:p w:rsidR="0046211F" w:rsidRPr="00C30304" w:rsidRDefault="0046211F" w:rsidP="0046211F">
      <w:r w:rsidRPr="00C30304">
        <w:t>People have to get log files off</w:t>
      </w:r>
    </w:p>
    <w:p w:rsidR="0046211F" w:rsidRPr="00C30304" w:rsidRDefault="0046211F" w:rsidP="0046211F">
      <w:r w:rsidRPr="00C30304">
        <w:t>of this network in natanz.</w:t>
      </w:r>
    </w:p>
    <w:p w:rsidR="0046211F" w:rsidRPr="00C30304" w:rsidRDefault="0046211F" w:rsidP="0046211F">
      <w:r w:rsidRPr="00C30304">
        <w:t>人们必须在纳坦兹的网络上把日志文件删除。</w:t>
      </w:r>
    </w:p>
    <w:p w:rsidR="0046211F" w:rsidRPr="00C30304" w:rsidRDefault="0046211F" w:rsidP="0046211F"/>
    <w:p w:rsidR="0046211F" w:rsidRPr="00C30304" w:rsidRDefault="0046211F" w:rsidP="0046211F">
      <w:r w:rsidRPr="00C30304">
        <w:t>1274</w:t>
      </w:r>
    </w:p>
    <w:p w:rsidR="0046211F" w:rsidRPr="00C30304" w:rsidRDefault="0046211F" w:rsidP="0046211F">
      <w:r w:rsidRPr="00C30304">
        <w:t>01:07:02,686 --&gt; 01:07:04,152</w:t>
      </w:r>
    </w:p>
    <w:p w:rsidR="0046211F" w:rsidRPr="00C30304" w:rsidRDefault="0046211F" w:rsidP="0046211F">
      <w:r w:rsidRPr="00C30304">
        <w:t>People have to upgrade</w:t>
      </w:r>
    </w:p>
    <w:p w:rsidR="0046211F" w:rsidRPr="00C30304" w:rsidRDefault="0046211F" w:rsidP="0046211F">
      <w:r w:rsidRPr="00C30304">
        <w:t>equipment.</w:t>
      </w:r>
    </w:p>
    <w:p w:rsidR="0046211F" w:rsidRPr="00C30304" w:rsidRDefault="0046211F" w:rsidP="0046211F">
      <w:r w:rsidRPr="00C30304">
        <w:t>人们必须升级设备。</w:t>
      </w:r>
    </w:p>
    <w:p w:rsidR="0046211F" w:rsidRPr="00C30304" w:rsidRDefault="0046211F" w:rsidP="0046211F"/>
    <w:p w:rsidR="0046211F" w:rsidRPr="00C30304" w:rsidRDefault="0046211F" w:rsidP="0046211F">
      <w:r w:rsidRPr="00C30304">
        <w:t>1275</w:t>
      </w:r>
    </w:p>
    <w:p w:rsidR="0046211F" w:rsidRPr="00C30304" w:rsidRDefault="0046211F" w:rsidP="0046211F">
      <w:r w:rsidRPr="00C30304">
        <w:t>01:07:04,154 --&gt; 01:07:05,854</w:t>
      </w:r>
    </w:p>
    <w:p w:rsidR="0046211F" w:rsidRPr="00C30304" w:rsidRDefault="0046211F" w:rsidP="0046211F">
      <w:r w:rsidRPr="00C30304">
        <w:t>People have to upgrade</w:t>
      </w:r>
    </w:p>
    <w:p w:rsidR="0046211F" w:rsidRPr="00C30304" w:rsidRDefault="0046211F" w:rsidP="0046211F">
      <w:r w:rsidRPr="00C30304">
        <w:t>computers.</w:t>
      </w:r>
    </w:p>
    <w:p w:rsidR="0046211F" w:rsidRPr="00C30304" w:rsidRDefault="0046211F" w:rsidP="0046211F">
      <w:r w:rsidRPr="00C30304">
        <w:t>人们必须升级计算机系统。</w:t>
      </w:r>
    </w:p>
    <w:p w:rsidR="0046211F" w:rsidRPr="00C30304" w:rsidRDefault="0046211F" w:rsidP="0046211F"/>
    <w:p w:rsidR="0046211F" w:rsidRPr="00C30304" w:rsidRDefault="0046211F" w:rsidP="0046211F">
      <w:r w:rsidRPr="00C30304">
        <w:t>1276</w:t>
      </w:r>
    </w:p>
    <w:p w:rsidR="0046211F" w:rsidRPr="00C30304" w:rsidRDefault="0046211F" w:rsidP="0046211F">
      <w:r w:rsidRPr="00C30304">
        <w:t>01:07:06,055 --&gt; 01:07:09,190</w:t>
      </w:r>
    </w:p>
    <w:p w:rsidR="0046211F" w:rsidRPr="00C30304" w:rsidRDefault="0046211F" w:rsidP="0046211F">
      <w:r w:rsidRPr="00C30304">
        <w:t>This highlights</w:t>
      </w:r>
    </w:p>
    <w:p w:rsidR="0046211F" w:rsidRPr="00C30304" w:rsidRDefault="0046211F" w:rsidP="0046211F">
      <w:r w:rsidRPr="00C30304">
        <w:t>one of the major</w:t>
      </w:r>
    </w:p>
    <w:p w:rsidR="0046211F" w:rsidRPr="00C30304" w:rsidRDefault="0046211F" w:rsidP="0046211F"/>
    <w:p w:rsidR="0046211F" w:rsidRPr="00C30304" w:rsidRDefault="0046211F" w:rsidP="0046211F">
      <w:r w:rsidRPr="00C30304">
        <w:t>1277</w:t>
      </w:r>
    </w:p>
    <w:p w:rsidR="0046211F" w:rsidRPr="00C30304" w:rsidRDefault="0046211F" w:rsidP="0046211F">
      <w:r w:rsidRPr="00C30304">
        <w:t>01:07:09,692 --&gt; 01:07:12,627</w:t>
      </w:r>
    </w:p>
    <w:p w:rsidR="0046211F" w:rsidRPr="00C30304" w:rsidRDefault="0046211F" w:rsidP="0046211F">
      <w:r w:rsidRPr="00C30304">
        <w:t>security issues</w:t>
      </w:r>
    </w:p>
    <w:p w:rsidR="0046211F" w:rsidRPr="00C30304" w:rsidRDefault="0046211F" w:rsidP="0046211F">
      <w:r w:rsidRPr="00C30304">
        <w:t>that we have in the field.</w:t>
      </w:r>
    </w:p>
    <w:p w:rsidR="0046211F" w:rsidRPr="00C30304" w:rsidRDefault="0046211F" w:rsidP="0046211F">
      <w:r w:rsidRPr="00C30304">
        <w:t>这凸显了我们在这一领域内的一个主要安全问题。</w:t>
      </w:r>
    </w:p>
    <w:p w:rsidR="0046211F" w:rsidRPr="00C30304" w:rsidRDefault="0046211F" w:rsidP="0046211F"/>
    <w:p w:rsidR="0046211F" w:rsidRPr="00C30304" w:rsidRDefault="0046211F" w:rsidP="0046211F">
      <w:r w:rsidRPr="00C30304">
        <w:t>1278</w:t>
      </w:r>
    </w:p>
    <w:p w:rsidR="0046211F" w:rsidRPr="00C30304" w:rsidRDefault="0046211F" w:rsidP="0046211F">
      <w:r w:rsidRPr="00C30304">
        <w:t>01:07:12,629 --&gt; 01:07:15,530</w:t>
      </w:r>
    </w:p>
    <w:p w:rsidR="0046211F" w:rsidRPr="00C30304" w:rsidRDefault="0046211F" w:rsidP="0046211F">
      <w:r w:rsidRPr="00C30304">
        <w:t>If you think,</w:t>
      </w:r>
    </w:p>
    <w:p w:rsidR="0046211F" w:rsidRPr="00C30304" w:rsidRDefault="0046211F" w:rsidP="0046211F">
      <w:r w:rsidRPr="00C30304">
        <w:t>"well, nobody can attack</w:t>
      </w:r>
    </w:p>
    <w:p w:rsidR="0046211F" w:rsidRPr="00C30304" w:rsidRDefault="0046211F" w:rsidP="0046211F"/>
    <w:p w:rsidR="0046211F" w:rsidRPr="00C30304" w:rsidRDefault="0046211F" w:rsidP="0046211F">
      <w:r w:rsidRPr="00C30304">
        <w:t>1279</w:t>
      </w:r>
    </w:p>
    <w:p w:rsidR="0046211F" w:rsidRPr="00C30304" w:rsidRDefault="0046211F" w:rsidP="0046211F">
      <w:r w:rsidRPr="00C30304">
        <w:t>01:07:15,532 --&gt; 01:07:17,799</w:t>
      </w:r>
    </w:p>
    <w:p w:rsidR="0046211F" w:rsidRPr="00C30304" w:rsidRDefault="0046211F" w:rsidP="0046211F">
      <w:r w:rsidRPr="00C30304">
        <w:lastRenderedPageBreak/>
        <w:t>this power plant</w:t>
      </w:r>
    </w:p>
    <w:p w:rsidR="0046211F" w:rsidRPr="00C30304" w:rsidRDefault="0046211F" w:rsidP="0046211F">
      <w:r w:rsidRPr="00C30304">
        <w:t>or this chemical plant</w:t>
      </w:r>
    </w:p>
    <w:p w:rsidR="0046211F" w:rsidRPr="00C30304" w:rsidRDefault="0046211F" w:rsidP="0046211F"/>
    <w:p w:rsidR="0046211F" w:rsidRPr="00C30304" w:rsidRDefault="0046211F" w:rsidP="0046211F">
      <w:r w:rsidRPr="00C30304">
        <w:t>1280</w:t>
      </w:r>
    </w:p>
    <w:p w:rsidR="0046211F" w:rsidRPr="00C30304" w:rsidRDefault="0046211F" w:rsidP="0046211F">
      <w:r w:rsidRPr="00C30304">
        <w:t>01:07:17,801 --&gt; 01:07:19,534</w:t>
      </w:r>
    </w:p>
    <w:p w:rsidR="0046211F" w:rsidRPr="00C30304" w:rsidRDefault="0046211F" w:rsidP="0046211F">
      <w:r w:rsidRPr="00C30304">
        <w:t>because it's not connected</w:t>
      </w:r>
    </w:p>
    <w:p w:rsidR="0046211F" w:rsidRPr="00C30304" w:rsidRDefault="0046211F" w:rsidP="0046211F">
      <w:r w:rsidRPr="00C30304">
        <w:t>to the Internet,"</w:t>
      </w:r>
    </w:p>
    <w:p w:rsidR="0046211F" w:rsidRPr="00C30304" w:rsidRDefault="0046211F" w:rsidP="0046211F"/>
    <w:p w:rsidR="0046211F" w:rsidRPr="00C30304" w:rsidRDefault="0046211F" w:rsidP="0046211F">
      <w:r w:rsidRPr="00C30304">
        <w:t>1281</w:t>
      </w:r>
    </w:p>
    <w:p w:rsidR="0046211F" w:rsidRPr="00C30304" w:rsidRDefault="0046211F" w:rsidP="0046211F">
      <w:r w:rsidRPr="00C30304">
        <w:t>01:07:19,536 --&gt; 01:07:21,403</w:t>
      </w:r>
    </w:p>
    <w:p w:rsidR="0046211F" w:rsidRPr="00C30304" w:rsidRDefault="0046211F" w:rsidP="0046211F">
      <w:r w:rsidRPr="00C30304">
        <w:t>that's a bizarre illusion.</w:t>
      </w:r>
    </w:p>
    <w:p w:rsidR="0046211F" w:rsidRPr="00C30304" w:rsidRDefault="0046211F" w:rsidP="0046211F">
      <w:r w:rsidRPr="00C30304">
        <w:t>如果你认为，</w:t>
      </w:r>
      <w:r w:rsidRPr="00C30304">
        <w:t>“</w:t>
      </w:r>
      <w:r w:rsidRPr="00C30304">
        <w:t>是啊</w:t>
      </w:r>
      <w:r w:rsidRPr="00C30304">
        <w:t>,</w:t>
      </w:r>
      <w:r w:rsidRPr="00C30304">
        <w:t>没人能攻击这个电厂或者这个化工厂因为它没有连接互联网，</w:t>
      </w:r>
      <w:r w:rsidRPr="00C30304">
        <w:t>”</w:t>
      </w:r>
      <w:r w:rsidRPr="00C30304">
        <w:t>那就是很不现实的想法。</w:t>
      </w:r>
    </w:p>
    <w:p w:rsidR="0046211F" w:rsidRPr="00C30304" w:rsidRDefault="0046211F" w:rsidP="0046211F"/>
    <w:p w:rsidR="0046211F" w:rsidRPr="00C30304" w:rsidRDefault="0046211F" w:rsidP="0046211F">
      <w:r w:rsidRPr="00C30304">
        <w:t>1282</w:t>
      </w:r>
    </w:p>
    <w:p w:rsidR="0046211F" w:rsidRPr="00C30304" w:rsidRDefault="0046211F" w:rsidP="0046211F">
      <w:r w:rsidRPr="00C30304">
        <w:t>01:07:25,041 --&gt; 01:07:28,376</w:t>
      </w:r>
    </w:p>
    <w:p w:rsidR="0046211F" w:rsidRPr="00C30304" w:rsidRDefault="0046211F" w:rsidP="0046211F">
      <w:r w:rsidRPr="00C30304">
        <w:t>NSA source:&lt;i&gt; The first time we&lt;/i&gt;</w:t>
      </w:r>
    </w:p>
    <w:p w:rsidR="0046211F" w:rsidRPr="00C30304" w:rsidRDefault="0046211F" w:rsidP="0046211F">
      <w:r w:rsidRPr="00C30304">
        <w:t>&lt;i&gt;introduced the code into natanz&lt;/i&gt;</w:t>
      </w:r>
    </w:p>
    <w:p w:rsidR="0046211F" w:rsidRPr="00C30304" w:rsidRDefault="0046211F" w:rsidP="0046211F"/>
    <w:p w:rsidR="0046211F" w:rsidRPr="00C30304" w:rsidRDefault="0046211F" w:rsidP="0046211F"/>
    <w:p w:rsidR="0046211F" w:rsidRPr="00C30304" w:rsidRDefault="0046211F" w:rsidP="0046211F">
      <w:r w:rsidRPr="00C30304">
        <w:t>1283</w:t>
      </w:r>
    </w:p>
    <w:p w:rsidR="0046211F" w:rsidRPr="00C30304" w:rsidRDefault="0046211F" w:rsidP="0046211F">
      <w:r w:rsidRPr="00C30304">
        <w:t>01:07:28,911 --&gt; 01:07:30,712</w:t>
      </w:r>
    </w:p>
    <w:p w:rsidR="0046211F" w:rsidRPr="00C30304" w:rsidRDefault="0046211F" w:rsidP="0046211F">
      <w:r w:rsidRPr="00C30304">
        <w:t>&lt;i&gt; we used human assets,&lt;/i&gt;</w:t>
      </w:r>
    </w:p>
    <w:p w:rsidR="0046211F" w:rsidRPr="00C30304" w:rsidRDefault="0046211F" w:rsidP="0046211F"/>
    <w:p w:rsidR="0046211F" w:rsidRPr="00C30304" w:rsidRDefault="0046211F" w:rsidP="0046211F">
      <w:r w:rsidRPr="00C30304">
        <w:t>1284</w:t>
      </w:r>
    </w:p>
    <w:p w:rsidR="0046211F" w:rsidRPr="00C30304" w:rsidRDefault="0046211F" w:rsidP="0046211F">
      <w:r w:rsidRPr="00C30304">
        <w:t>01:07:31,580 --&gt; 01:07:35,150</w:t>
      </w:r>
    </w:p>
    <w:p w:rsidR="0046211F" w:rsidRPr="00C30304" w:rsidRDefault="0046211F" w:rsidP="0046211F">
      <w:r w:rsidRPr="00C30304">
        <w:t>&lt;i&gt; maybe CIA,&lt;/i&gt;</w:t>
      </w:r>
    </w:p>
    <w:p w:rsidR="0046211F" w:rsidRPr="00C30304" w:rsidRDefault="0046211F" w:rsidP="0046211F">
      <w:r w:rsidRPr="00C30304">
        <w:t>&lt;i&gt; more likely Mossad,&lt;/i&gt;</w:t>
      </w:r>
    </w:p>
    <w:p w:rsidR="0046211F" w:rsidRPr="00C30304" w:rsidRDefault="0046211F" w:rsidP="0046211F"/>
    <w:p w:rsidR="0046211F" w:rsidRPr="00C30304" w:rsidRDefault="0046211F" w:rsidP="0046211F">
      <w:r w:rsidRPr="00C30304">
        <w:t>1285</w:t>
      </w:r>
    </w:p>
    <w:p w:rsidR="0046211F" w:rsidRPr="00C30304" w:rsidRDefault="0046211F" w:rsidP="0046211F">
      <w:r w:rsidRPr="00C30304">
        <w:t>01:07:35,152 --&gt; 01:07:38,553</w:t>
      </w:r>
    </w:p>
    <w:p w:rsidR="0046211F" w:rsidRPr="00C30304" w:rsidRDefault="0046211F" w:rsidP="0046211F">
      <w:r w:rsidRPr="00C30304">
        <w:t>&lt;i&gt; but our team was kept in&lt;/i&gt;</w:t>
      </w:r>
    </w:p>
    <w:p w:rsidR="0046211F" w:rsidRPr="00C30304" w:rsidRDefault="0046211F" w:rsidP="0046211F">
      <w:r w:rsidRPr="00C30304">
        <w:t>&lt;i&gt;the dark about the trade craft.&lt;/i&gt;</w:t>
      </w:r>
    </w:p>
    <w:p w:rsidR="0046211F" w:rsidRPr="00C30304" w:rsidRDefault="0046211F" w:rsidP="0046211F">
      <w:r w:rsidRPr="00C30304">
        <w:t>国安局资料：我们第一次投入了大量的人力资源来在纳坦兹系统中引入代码</w:t>
      </w:r>
      <w:r w:rsidRPr="00C30304">
        <w:rPr>
          <w:rFonts w:hint="eastAsia"/>
        </w:rPr>
        <w:t>，</w:t>
      </w:r>
      <w:r w:rsidRPr="00C30304">
        <w:t>也许是美国中央情报局，更有可能的是摩萨德</w:t>
      </w:r>
      <w:r w:rsidRPr="00C30304">
        <w:rPr>
          <w:rFonts w:hint="eastAsia"/>
        </w:rPr>
        <w:t>，</w:t>
      </w:r>
      <w:r w:rsidRPr="00C30304">
        <w:t>但我们的团队仍沉浸在交易的黑暗中。</w:t>
      </w:r>
    </w:p>
    <w:p w:rsidR="0046211F" w:rsidRPr="00C30304" w:rsidRDefault="0046211F" w:rsidP="0046211F"/>
    <w:p w:rsidR="0046211F" w:rsidRPr="00C30304" w:rsidRDefault="0046211F" w:rsidP="0046211F">
      <w:r w:rsidRPr="00C30304">
        <w:t>1286</w:t>
      </w:r>
    </w:p>
    <w:p w:rsidR="0046211F" w:rsidRPr="00C30304" w:rsidRDefault="0046211F" w:rsidP="0046211F">
      <w:r w:rsidRPr="00C30304">
        <w:t>01:07:39,488 --&gt; 01:07:41,990</w:t>
      </w:r>
    </w:p>
    <w:p w:rsidR="0046211F" w:rsidRPr="00C30304" w:rsidRDefault="0046211F" w:rsidP="0046211F">
      <w:r w:rsidRPr="00C30304">
        <w:t>&lt;i&gt; We heard rumors in Moscow,&lt;/i&gt;</w:t>
      </w:r>
    </w:p>
    <w:p w:rsidR="0046211F" w:rsidRPr="00C30304" w:rsidRDefault="0046211F" w:rsidP="0046211F"/>
    <w:p w:rsidR="0046211F" w:rsidRPr="00C30304" w:rsidRDefault="0046211F" w:rsidP="0046211F">
      <w:r w:rsidRPr="00C30304">
        <w:t>1287</w:t>
      </w:r>
    </w:p>
    <w:p w:rsidR="0046211F" w:rsidRPr="00C30304" w:rsidRDefault="0046211F" w:rsidP="0046211F">
      <w:r w:rsidRPr="00C30304">
        <w:t>01:07:41,992 --&gt; 01:07:45,827</w:t>
      </w:r>
    </w:p>
    <w:p w:rsidR="0046211F" w:rsidRPr="00C30304" w:rsidRDefault="0046211F" w:rsidP="0046211F">
      <w:r w:rsidRPr="00C30304">
        <w:t>&lt;i&gt; an iranian laptop infected&lt;/i&gt;</w:t>
      </w:r>
    </w:p>
    <w:p w:rsidR="0046211F" w:rsidRPr="00C30304" w:rsidRDefault="0046211F" w:rsidP="0046211F">
      <w:r w:rsidRPr="00C30304">
        <w:t>&lt;i&gt; by a phony Siemens technician&lt;/i&gt;</w:t>
      </w:r>
    </w:p>
    <w:p w:rsidR="0046211F" w:rsidRPr="00C30304" w:rsidRDefault="0046211F" w:rsidP="0046211F"/>
    <w:p w:rsidR="0046211F" w:rsidRPr="00C30304" w:rsidRDefault="0046211F" w:rsidP="0046211F">
      <w:r w:rsidRPr="00C30304">
        <w:t>1288</w:t>
      </w:r>
    </w:p>
    <w:p w:rsidR="0046211F" w:rsidRPr="00C30304" w:rsidRDefault="0046211F" w:rsidP="0046211F">
      <w:r w:rsidRPr="00C30304">
        <w:t>01:07:45,829 --&gt; 01:07:47,128</w:t>
      </w:r>
    </w:p>
    <w:p w:rsidR="0046211F" w:rsidRPr="00C30304" w:rsidRDefault="0046211F" w:rsidP="0046211F">
      <w:r w:rsidRPr="00C30304">
        <w:t>&lt;i&gt; with a flash drive...&lt;/i&gt;</w:t>
      </w:r>
    </w:p>
    <w:p w:rsidR="0046211F" w:rsidRPr="00C30304" w:rsidRDefault="0046211F" w:rsidP="0046211F">
      <w:r w:rsidRPr="00C30304">
        <w:t>我们听到了来自莫斯科的谣言，假冒的西门子技术人员用闪存盘</w:t>
      </w:r>
      <w:r w:rsidRPr="00C30304">
        <w:t>……</w:t>
      </w:r>
      <w:r w:rsidRPr="00C30304">
        <w:t>感染了一个伊朗的笔记本电脑</w:t>
      </w:r>
    </w:p>
    <w:p w:rsidR="0046211F" w:rsidRPr="00C30304" w:rsidRDefault="0046211F" w:rsidP="0046211F"/>
    <w:p w:rsidR="0046211F" w:rsidRPr="00C30304" w:rsidRDefault="0046211F" w:rsidP="0046211F">
      <w:r w:rsidRPr="00C30304">
        <w:t>1289</w:t>
      </w:r>
    </w:p>
    <w:p w:rsidR="0046211F" w:rsidRPr="00C30304" w:rsidRDefault="0046211F" w:rsidP="0046211F">
      <w:r w:rsidRPr="00C30304">
        <w:t>01:07:48,664 --&gt; 01:07:51,800</w:t>
      </w:r>
    </w:p>
    <w:p w:rsidR="0046211F" w:rsidRPr="00C30304" w:rsidRDefault="0046211F" w:rsidP="0046211F">
      <w:r w:rsidRPr="00C30304">
        <w:t>&lt;i&gt; A double agent in Iran&lt;/i&gt;</w:t>
      </w:r>
    </w:p>
    <w:p w:rsidR="0046211F" w:rsidRPr="00C30304" w:rsidRDefault="0046211F" w:rsidP="0046211F">
      <w:r w:rsidRPr="00C30304">
        <w:t>&lt;i&gt; with access to natanz,&lt;/i&gt;</w:t>
      </w:r>
    </w:p>
    <w:p w:rsidR="0046211F" w:rsidRPr="00C30304" w:rsidRDefault="0046211F" w:rsidP="0046211F"/>
    <w:p w:rsidR="0046211F" w:rsidRPr="00C30304" w:rsidRDefault="0046211F" w:rsidP="0046211F">
      <w:r w:rsidRPr="00C30304">
        <w:t>1290</w:t>
      </w:r>
    </w:p>
    <w:p w:rsidR="0046211F" w:rsidRPr="00C30304" w:rsidRDefault="0046211F" w:rsidP="0046211F">
      <w:r w:rsidRPr="00C30304">
        <w:t>01:07:52,368 --&gt; 01:07:54,102</w:t>
      </w:r>
    </w:p>
    <w:p w:rsidR="0046211F" w:rsidRPr="00C30304" w:rsidRDefault="0046211F" w:rsidP="0046211F">
      <w:r w:rsidRPr="00C30304">
        <w:t>&lt;i&gt; but I don't really know.&lt;/i&gt;</w:t>
      </w:r>
    </w:p>
    <w:p w:rsidR="0046211F" w:rsidRPr="00C30304" w:rsidRDefault="0046211F" w:rsidP="0046211F">
      <w:r w:rsidRPr="00C30304">
        <w:t>在伊朗一个双面间谍，可以访问纳坦兹，</w:t>
      </w:r>
      <w:r w:rsidRPr="00C30304">
        <w:rPr>
          <w:rFonts w:hint="eastAsia"/>
        </w:rPr>
        <w:t xml:space="preserve"> </w:t>
      </w:r>
      <w:r w:rsidRPr="00C30304">
        <w:t>但我真的不知道。</w:t>
      </w:r>
    </w:p>
    <w:p w:rsidR="0046211F" w:rsidRPr="00C30304" w:rsidRDefault="0046211F" w:rsidP="0046211F"/>
    <w:p w:rsidR="0046211F" w:rsidRPr="00C30304" w:rsidRDefault="0046211F" w:rsidP="0046211F">
      <w:r w:rsidRPr="00C30304">
        <w:t>1291</w:t>
      </w:r>
    </w:p>
    <w:p w:rsidR="0046211F" w:rsidRPr="00C30304" w:rsidRDefault="0046211F" w:rsidP="0046211F">
      <w:r w:rsidRPr="00C30304">
        <w:t>01:07:54,104 --&gt; 01:07:56,805</w:t>
      </w:r>
    </w:p>
    <w:p w:rsidR="0046211F" w:rsidRPr="00C30304" w:rsidRDefault="0046211F" w:rsidP="0046211F">
      <w:r w:rsidRPr="00C30304">
        <w:t>&lt;i&gt; What we had to focus on&lt;/i&gt;</w:t>
      </w:r>
    </w:p>
    <w:p w:rsidR="0046211F" w:rsidRPr="00C30304" w:rsidRDefault="0046211F" w:rsidP="0046211F">
      <w:r w:rsidRPr="00C30304">
        <w:t>&lt;i&gt; was to write the code&lt;/i&gt;</w:t>
      </w:r>
    </w:p>
    <w:p w:rsidR="0046211F" w:rsidRPr="00C30304" w:rsidRDefault="0046211F" w:rsidP="0046211F"/>
    <w:p w:rsidR="0046211F" w:rsidRPr="00C30304" w:rsidRDefault="0046211F" w:rsidP="0046211F"/>
    <w:p w:rsidR="0046211F" w:rsidRPr="00C30304" w:rsidRDefault="0046211F" w:rsidP="0046211F">
      <w:r w:rsidRPr="00C30304">
        <w:t>1292</w:t>
      </w:r>
    </w:p>
    <w:p w:rsidR="0046211F" w:rsidRPr="00C30304" w:rsidRDefault="0046211F" w:rsidP="0046211F">
      <w:r w:rsidRPr="00C30304">
        <w:t>01:07:57,406 --&gt; 01:08:00,842</w:t>
      </w:r>
    </w:p>
    <w:p w:rsidR="0046211F" w:rsidRPr="00C30304" w:rsidRDefault="0046211F" w:rsidP="0046211F">
      <w:r w:rsidRPr="00C30304">
        <w:t>&lt;i&gt; so that, once inside,&lt;/i&gt;</w:t>
      </w:r>
    </w:p>
    <w:p w:rsidR="0046211F" w:rsidRPr="00C30304" w:rsidRDefault="0046211F" w:rsidP="0046211F">
      <w:r w:rsidRPr="00C30304">
        <w:t>&lt;i&gt; the worm acted on its own.&lt;/i&gt;</w:t>
      </w:r>
    </w:p>
    <w:p w:rsidR="0046211F" w:rsidRPr="00C30304" w:rsidRDefault="0046211F" w:rsidP="0046211F">
      <w:r w:rsidRPr="00C30304">
        <w:t>我们所应该做的事就是集中精力写代码，因此，一旦侵入其中，蠕虫就将独自采用行动。</w:t>
      </w:r>
    </w:p>
    <w:p w:rsidR="0046211F" w:rsidRPr="00C30304" w:rsidRDefault="0046211F" w:rsidP="0046211F"/>
    <w:p w:rsidR="0046211F" w:rsidRPr="00C30304" w:rsidRDefault="0046211F" w:rsidP="0046211F">
      <w:r w:rsidRPr="00C30304">
        <w:t>1293</w:t>
      </w:r>
    </w:p>
    <w:p w:rsidR="0046211F" w:rsidRPr="00C30304" w:rsidRDefault="0046211F" w:rsidP="0046211F">
      <w:r w:rsidRPr="00C30304">
        <w:t>01:08:01,043 --&gt; 01:08:03,411</w:t>
      </w:r>
    </w:p>
    <w:p w:rsidR="0046211F" w:rsidRPr="00C30304" w:rsidRDefault="0046211F" w:rsidP="0046211F">
      <w:r w:rsidRPr="00C30304">
        <w:t>They built in all the code</w:t>
      </w:r>
    </w:p>
    <w:p w:rsidR="0046211F" w:rsidRPr="00C30304" w:rsidRDefault="0046211F" w:rsidP="0046211F">
      <w:r w:rsidRPr="00C30304">
        <w:t>and all the logic</w:t>
      </w:r>
    </w:p>
    <w:p w:rsidR="0046211F" w:rsidRPr="00C30304" w:rsidRDefault="0046211F" w:rsidP="0046211F"/>
    <w:p w:rsidR="0046211F" w:rsidRPr="00C30304" w:rsidRDefault="0046211F" w:rsidP="0046211F">
      <w:r w:rsidRPr="00C30304">
        <w:t>1294</w:t>
      </w:r>
    </w:p>
    <w:p w:rsidR="0046211F" w:rsidRPr="00C30304" w:rsidRDefault="0046211F" w:rsidP="0046211F">
      <w:r w:rsidRPr="00C30304">
        <w:t>01:08:03,413 --&gt; 01:08:06,214</w:t>
      </w:r>
    </w:p>
    <w:p w:rsidR="0046211F" w:rsidRPr="00C30304" w:rsidRDefault="0046211F" w:rsidP="0046211F">
      <w:r w:rsidRPr="00C30304">
        <w:t>into the threat to be able</w:t>
      </w:r>
    </w:p>
    <w:p w:rsidR="0046211F" w:rsidRPr="00C30304" w:rsidRDefault="0046211F" w:rsidP="0046211F">
      <w:r w:rsidRPr="00C30304">
        <w:t>to operate all by itself.</w:t>
      </w:r>
    </w:p>
    <w:p w:rsidR="0046211F" w:rsidRPr="00C30304" w:rsidRDefault="0046211F" w:rsidP="0046211F">
      <w:r w:rsidRPr="00C30304">
        <w:t>它们所构造的所有代码和所有逻辑都能够通过自身进行操作。</w:t>
      </w:r>
    </w:p>
    <w:p w:rsidR="0046211F" w:rsidRPr="00C30304" w:rsidRDefault="0046211F" w:rsidP="0046211F"/>
    <w:p w:rsidR="0046211F" w:rsidRPr="00C30304" w:rsidRDefault="0046211F" w:rsidP="0046211F">
      <w:r w:rsidRPr="00C30304">
        <w:t>1295</w:t>
      </w:r>
    </w:p>
    <w:p w:rsidR="0046211F" w:rsidRPr="00C30304" w:rsidRDefault="0046211F" w:rsidP="0046211F">
      <w:r w:rsidRPr="00C30304">
        <w:t>01:08:06,216 --&gt; 01:08:08,450</w:t>
      </w:r>
    </w:p>
    <w:p w:rsidR="0046211F" w:rsidRPr="00C30304" w:rsidRDefault="0046211F" w:rsidP="0046211F">
      <w:r w:rsidRPr="00C30304">
        <w:t>&lt;i&gt; It had the ability&lt;/i&gt;</w:t>
      </w:r>
    </w:p>
    <w:p w:rsidR="0046211F" w:rsidRPr="00C30304" w:rsidRDefault="0046211F" w:rsidP="0046211F">
      <w:r w:rsidRPr="00C30304">
        <w:t>&lt;i&gt; to spread by itself.&lt;/i&gt;</w:t>
      </w:r>
    </w:p>
    <w:p w:rsidR="0046211F" w:rsidRPr="00C30304" w:rsidRDefault="0046211F" w:rsidP="0046211F">
      <w:r w:rsidRPr="00C30304">
        <w:lastRenderedPageBreak/>
        <w:t>它能够自我传播。</w:t>
      </w:r>
    </w:p>
    <w:p w:rsidR="0046211F" w:rsidRPr="00C30304" w:rsidRDefault="0046211F" w:rsidP="0046211F"/>
    <w:p w:rsidR="0046211F" w:rsidRPr="00C30304" w:rsidRDefault="0046211F" w:rsidP="0046211F">
      <w:r w:rsidRPr="00C30304">
        <w:t>1296</w:t>
      </w:r>
    </w:p>
    <w:p w:rsidR="0046211F" w:rsidRPr="00C30304" w:rsidRDefault="0046211F" w:rsidP="0046211F">
      <w:r w:rsidRPr="00C30304">
        <w:t>01:08:08,452 --&gt; 01:08:11,519</w:t>
      </w:r>
    </w:p>
    <w:p w:rsidR="0046211F" w:rsidRPr="00C30304" w:rsidRDefault="0046211F" w:rsidP="0046211F">
      <w:r w:rsidRPr="00C30304">
        <w:t>&lt;i&gt; It had the ability to figure&lt;/i&gt;</w:t>
      </w:r>
    </w:p>
    <w:p w:rsidR="0046211F" w:rsidRPr="00C30304" w:rsidRDefault="0046211F" w:rsidP="0046211F">
      <w:r w:rsidRPr="00C30304">
        <w:t>&lt;i&gt; out, do I have the right plcs?&lt;/i&gt;</w:t>
      </w:r>
    </w:p>
    <w:p w:rsidR="0046211F" w:rsidRPr="00C30304" w:rsidRDefault="0046211F" w:rsidP="0046211F">
      <w:r w:rsidRPr="00C30304">
        <w:t>它能够计算，自己是否在</w:t>
      </w:r>
      <w:r w:rsidRPr="00C30304">
        <w:t>PLC</w:t>
      </w:r>
      <w:r w:rsidRPr="00C30304">
        <w:t>上运行？</w:t>
      </w:r>
    </w:p>
    <w:p w:rsidR="0046211F" w:rsidRPr="00C30304" w:rsidRDefault="0046211F" w:rsidP="0046211F"/>
    <w:p w:rsidR="0046211F" w:rsidRPr="00C30304" w:rsidRDefault="0046211F" w:rsidP="0046211F">
      <w:r w:rsidRPr="00C30304">
        <w:t>1297</w:t>
      </w:r>
    </w:p>
    <w:p w:rsidR="0046211F" w:rsidRPr="00C30304" w:rsidRDefault="0046211F" w:rsidP="0046211F">
      <w:r w:rsidRPr="00C30304">
        <w:t>01:08:11,521 --&gt; 01:08:14,456</w:t>
      </w:r>
    </w:p>
    <w:p w:rsidR="0046211F" w:rsidRPr="00C30304" w:rsidRDefault="0046211F" w:rsidP="0046211F">
      <w:r w:rsidRPr="00C30304">
        <w:t>&lt;i&gt; Have I arrived in natanz?&lt;/i&gt;</w:t>
      </w:r>
    </w:p>
    <w:p w:rsidR="0046211F" w:rsidRPr="00C30304" w:rsidRDefault="0046211F" w:rsidP="0046211F">
      <w:r w:rsidRPr="00C30304">
        <w:t>&lt;i&gt; Am I at the target?&lt;/i&gt;</w:t>
      </w:r>
    </w:p>
    <w:p w:rsidR="0046211F" w:rsidRPr="00C30304" w:rsidRDefault="0046211F" w:rsidP="0046211F">
      <w:r w:rsidRPr="00C30304">
        <w:t>进入到纳坦兹系统了吗</w:t>
      </w:r>
      <w:r w:rsidRPr="00C30304">
        <w:t>?</w:t>
      </w:r>
    </w:p>
    <w:p w:rsidR="0046211F" w:rsidRPr="00C30304" w:rsidRDefault="0046211F" w:rsidP="0046211F">
      <w:r w:rsidRPr="00C30304">
        <w:t>我的目标是这里吗</w:t>
      </w:r>
      <w:r w:rsidRPr="00C30304">
        <w:t>?</w:t>
      </w:r>
    </w:p>
    <w:p w:rsidR="0046211F" w:rsidRPr="00C30304" w:rsidRDefault="0046211F" w:rsidP="0046211F"/>
    <w:p w:rsidR="0046211F" w:rsidRPr="00C30304" w:rsidRDefault="0046211F" w:rsidP="0046211F">
      <w:r w:rsidRPr="00C30304">
        <w:t>1298</w:t>
      </w:r>
    </w:p>
    <w:p w:rsidR="0046211F" w:rsidRPr="00C30304" w:rsidRDefault="0046211F" w:rsidP="0046211F">
      <w:r w:rsidRPr="00C30304">
        <w:t>01:08:14,458 --&gt; 01:08:16,024</w:t>
      </w:r>
    </w:p>
    <w:p w:rsidR="0046211F" w:rsidRPr="00C30304" w:rsidRDefault="0046211F" w:rsidP="0046211F">
      <w:r w:rsidRPr="00C30304">
        <w:t>Langner:</w:t>
      </w:r>
    </w:p>
    <w:p w:rsidR="0046211F" w:rsidRPr="00C30304" w:rsidRDefault="0046211F" w:rsidP="0046211F">
      <w:r w:rsidRPr="00C30304">
        <w:t>&lt;i&gt; And when it's on target,&lt;/i&gt;</w:t>
      </w:r>
    </w:p>
    <w:p w:rsidR="0046211F" w:rsidRPr="00C30304" w:rsidRDefault="0046211F" w:rsidP="0046211F"/>
    <w:p w:rsidR="0046211F" w:rsidRPr="00C30304" w:rsidRDefault="0046211F" w:rsidP="0046211F">
      <w:r w:rsidRPr="00C30304">
        <w:t>1299</w:t>
      </w:r>
    </w:p>
    <w:p w:rsidR="0046211F" w:rsidRPr="00C30304" w:rsidRDefault="0046211F" w:rsidP="0046211F">
      <w:r w:rsidRPr="00C30304">
        <w:t>01:08:16,026 --&gt; 01:08:18,193</w:t>
      </w:r>
    </w:p>
    <w:p w:rsidR="0046211F" w:rsidRPr="00C30304" w:rsidRDefault="0046211F" w:rsidP="0046211F">
      <w:r w:rsidRPr="00C30304">
        <w:t>&lt;i&gt; it executes autonomously.&lt;/i&gt;</w:t>
      </w:r>
    </w:p>
    <w:p w:rsidR="0046211F" w:rsidRPr="00C30304" w:rsidRDefault="0046211F" w:rsidP="0046211F">
      <w:r w:rsidRPr="00C30304">
        <w:t>兰纳：当它到达目标时，它就会自动执行。</w:t>
      </w:r>
    </w:p>
    <w:p w:rsidR="0046211F" w:rsidRPr="00C30304" w:rsidRDefault="0046211F" w:rsidP="0046211F"/>
    <w:p w:rsidR="0046211F" w:rsidRPr="00C30304" w:rsidRDefault="0046211F" w:rsidP="0046211F">
      <w:r w:rsidRPr="00C30304">
        <w:t>1300</w:t>
      </w:r>
    </w:p>
    <w:p w:rsidR="0046211F" w:rsidRPr="00C30304" w:rsidRDefault="0046211F" w:rsidP="0046211F">
      <w:r w:rsidRPr="00C30304">
        <w:t>01:08:18,561 --&gt; 01:08:21,863</w:t>
      </w:r>
    </w:p>
    <w:p w:rsidR="0046211F" w:rsidRPr="00C30304" w:rsidRDefault="0046211F" w:rsidP="0046211F">
      <w:r w:rsidRPr="00C30304">
        <w:t>That also means you...</w:t>
      </w:r>
    </w:p>
    <w:p w:rsidR="0046211F" w:rsidRPr="00C30304" w:rsidRDefault="0046211F" w:rsidP="0046211F">
      <w:r w:rsidRPr="00C30304">
        <w:t>You cannot call off the attack.</w:t>
      </w:r>
    </w:p>
    <w:p w:rsidR="0046211F" w:rsidRPr="00C30304" w:rsidRDefault="0046211F" w:rsidP="0046211F">
      <w:r w:rsidRPr="00C30304">
        <w:t>这也意味着你</w:t>
      </w:r>
      <w:r w:rsidRPr="00C30304">
        <w:t>……</w:t>
      </w:r>
    </w:p>
    <w:p w:rsidR="0046211F" w:rsidRPr="00C30304" w:rsidRDefault="0046211F" w:rsidP="0046211F">
      <w:r w:rsidRPr="00C30304">
        <w:t>你不可能停止攻击。</w:t>
      </w:r>
    </w:p>
    <w:p w:rsidR="0046211F" w:rsidRPr="00C30304" w:rsidRDefault="0046211F" w:rsidP="0046211F"/>
    <w:p w:rsidR="0046211F" w:rsidRPr="00C30304" w:rsidRDefault="0046211F" w:rsidP="0046211F">
      <w:r w:rsidRPr="00C30304">
        <w:t>1301</w:t>
      </w:r>
    </w:p>
    <w:p w:rsidR="0046211F" w:rsidRPr="00C30304" w:rsidRDefault="0046211F" w:rsidP="0046211F">
      <w:r w:rsidRPr="00C30304">
        <w:t>01:08:22,531 --&gt; 01:08:24,265</w:t>
      </w:r>
    </w:p>
    <w:p w:rsidR="0046211F" w:rsidRPr="00C30304" w:rsidRDefault="0046211F" w:rsidP="0046211F">
      <w:r w:rsidRPr="00C30304">
        <w:t>It was definitely the type of attack</w:t>
      </w:r>
    </w:p>
    <w:p w:rsidR="0046211F" w:rsidRPr="00C30304" w:rsidRDefault="0046211F" w:rsidP="0046211F"/>
    <w:p w:rsidR="0046211F" w:rsidRPr="00C30304" w:rsidRDefault="0046211F" w:rsidP="0046211F">
      <w:r w:rsidRPr="00C30304">
        <w:t>1302</w:t>
      </w:r>
    </w:p>
    <w:p w:rsidR="0046211F" w:rsidRPr="00C30304" w:rsidRDefault="0046211F" w:rsidP="0046211F">
      <w:r w:rsidRPr="00C30304">
        <w:t>01:08:24,867 --&gt; 01:08:26,367</w:t>
      </w:r>
    </w:p>
    <w:p w:rsidR="0046211F" w:rsidRPr="00C30304" w:rsidRDefault="0046211F" w:rsidP="0046211F">
      <w:r w:rsidRPr="00C30304">
        <w:t>where someone had decided</w:t>
      </w:r>
    </w:p>
    <w:p w:rsidR="0046211F" w:rsidRPr="00C30304" w:rsidRDefault="0046211F" w:rsidP="0046211F"/>
    <w:p w:rsidR="0046211F" w:rsidRPr="00C30304" w:rsidRDefault="0046211F" w:rsidP="0046211F">
      <w:r w:rsidRPr="00C30304">
        <w:t>1303</w:t>
      </w:r>
    </w:p>
    <w:p w:rsidR="0046211F" w:rsidRPr="00C30304" w:rsidRDefault="0046211F" w:rsidP="0046211F">
      <w:r w:rsidRPr="00C30304">
        <w:t>01:08:27,069 --&gt; 01:08:28,870</w:t>
      </w:r>
    </w:p>
    <w:p w:rsidR="0046211F" w:rsidRPr="00C30304" w:rsidRDefault="0046211F" w:rsidP="0046211F">
      <w:r w:rsidRPr="00C30304">
        <w:t>that this is what they wanted to do.</w:t>
      </w:r>
    </w:p>
    <w:p w:rsidR="0046211F" w:rsidRPr="00C30304" w:rsidRDefault="0046211F" w:rsidP="0046211F">
      <w:r w:rsidRPr="00C30304">
        <w:t>这是明确的攻击类型，在这种攻击中有人已经决定了他们想要做什么。</w:t>
      </w:r>
    </w:p>
    <w:p w:rsidR="0046211F" w:rsidRPr="00C30304" w:rsidRDefault="0046211F" w:rsidP="0046211F"/>
    <w:p w:rsidR="0046211F" w:rsidRPr="00C30304" w:rsidRDefault="0046211F" w:rsidP="0046211F">
      <w:r w:rsidRPr="00C30304">
        <w:t>1304</w:t>
      </w:r>
    </w:p>
    <w:p w:rsidR="0046211F" w:rsidRPr="00C30304" w:rsidRDefault="0046211F" w:rsidP="0046211F">
      <w:r w:rsidRPr="00C30304">
        <w:t>01:08:29,405 --&gt; 01:08:32,207</w:t>
      </w:r>
    </w:p>
    <w:p w:rsidR="0046211F" w:rsidRPr="00C30304" w:rsidRDefault="0046211F" w:rsidP="0046211F">
      <w:r w:rsidRPr="00C30304">
        <w:t>There was no turning back once stuxnet was released.</w:t>
      </w:r>
    </w:p>
    <w:p w:rsidR="0046211F" w:rsidRPr="00C30304" w:rsidRDefault="0046211F" w:rsidP="0046211F">
      <w:r w:rsidRPr="00C30304">
        <w:t>一旦震网病毒被释放了，就没有回头路可走。</w:t>
      </w:r>
    </w:p>
    <w:p w:rsidR="0046211F" w:rsidRPr="00C30304" w:rsidRDefault="0046211F" w:rsidP="0046211F"/>
    <w:p w:rsidR="0046211F" w:rsidRPr="00C30304" w:rsidRDefault="0046211F" w:rsidP="0046211F">
      <w:r w:rsidRPr="00C30304">
        <w:t>1305</w:t>
      </w:r>
    </w:p>
    <w:p w:rsidR="0046211F" w:rsidRPr="00C30304" w:rsidRDefault="0046211F" w:rsidP="0046211F">
      <w:r w:rsidRPr="00C30304">
        <w:t>01:08:37,413 --&gt; 01:08:39,547</w:t>
      </w:r>
    </w:p>
    <w:p w:rsidR="0046211F" w:rsidRPr="00C30304" w:rsidRDefault="0046211F" w:rsidP="0046211F">
      <w:r w:rsidRPr="00C30304">
        <w:t>When it began to actually execute its payload,</w:t>
      </w:r>
    </w:p>
    <w:p w:rsidR="0046211F" w:rsidRPr="00C30304" w:rsidRDefault="0046211F" w:rsidP="0046211F"/>
    <w:p w:rsidR="0046211F" w:rsidRPr="00C30304" w:rsidRDefault="0046211F" w:rsidP="0046211F">
      <w:r w:rsidRPr="00C30304">
        <w:t>1306</w:t>
      </w:r>
    </w:p>
    <w:p w:rsidR="0046211F" w:rsidRPr="00C30304" w:rsidRDefault="0046211F" w:rsidP="0046211F">
      <w:r w:rsidRPr="00C30304">
        <w:t>01:08:39,549 --&gt; 01:08:41,816</w:t>
      </w:r>
    </w:p>
    <w:p w:rsidR="0046211F" w:rsidRPr="00C30304" w:rsidRDefault="0046211F" w:rsidP="0046211F">
      <w:r w:rsidRPr="00C30304">
        <w:t>you would have a whole bunch of centrifuges</w:t>
      </w:r>
    </w:p>
    <w:p w:rsidR="0046211F" w:rsidRPr="00C30304" w:rsidRDefault="0046211F" w:rsidP="0046211F"/>
    <w:p w:rsidR="0046211F" w:rsidRPr="00C30304" w:rsidRDefault="0046211F" w:rsidP="0046211F">
      <w:r w:rsidRPr="00C30304">
        <w:t>1307</w:t>
      </w:r>
    </w:p>
    <w:p w:rsidR="0046211F" w:rsidRPr="00C30304" w:rsidRDefault="0046211F" w:rsidP="0046211F">
      <w:r w:rsidRPr="00C30304">
        <w:t>01:08:41,818 --&gt; 01:08:44,919</w:t>
      </w:r>
    </w:p>
    <w:p w:rsidR="0046211F" w:rsidRPr="00C30304" w:rsidRDefault="0046211F" w:rsidP="0046211F">
      <w:r w:rsidRPr="00C30304">
        <w:t>in a huge array of cascades sitting in a big hall.</w:t>
      </w:r>
    </w:p>
    <w:p w:rsidR="0046211F" w:rsidRPr="00C30304" w:rsidRDefault="0046211F" w:rsidP="0046211F">
      <w:r w:rsidRPr="00C30304">
        <w:t>当它真正开始执行有效载荷时，你将会在大厅里拥有大量级联的离心机。</w:t>
      </w:r>
    </w:p>
    <w:p w:rsidR="0046211F" w:rsidRPr="00C30304" w:rsidRDefault="0046211F" w:rsidP="0046211F"/>
    <w:p w:rsidR="0046211F" w:rsidRPr="00C30304" w:rsidRDefault="0046211F" w:rsidP="0046211F">
      <w:r w:rsidRPr="00C30304">
        <w:t>1308</w:t>
      </w:r>
    </w:p>
    <w:p w:rsidR="0046211F" w:rsidRPr="00C30304" w:rsidRDefault="0046211F" w:rsidP="0046211F">
      <w:r w:rsidRPr="00C30304">
        <w:t>01:08:44,921 --&gt; 01:08:47,122</w:t>
      </w:r>
    </w:p>
    <w:p w:rsidR="0046211F" w:rsidRPr="00C30304" w:rsidRDefault="0046211F" w:rsidP="0046211F">
      <w:r w:rsidRPr="00C30304">
        <w:t>And then just off that hall</w:t>
      </w:r>
    </w:p>
    <w:p w:rsidR="0046211F" w:rsidRPr="00C30304" w:rsidRDefault="0046211F" w:rsidP="0046211F"/>
    <w:p w:rsidR="0046211F" w:rsidRPr="00C30304" w:rsidRDefault="0046211F" w:rsidP="0046211F">
      <w:r w:rsidRPr="00C30304">
        <w:t>1309</w:t>
      </w:r>
    </w:p>
    <w:p w:rsidR="0046211F" w:rsidRPr="00C30304" w:rsidRDefault="0046211F" w:rsidP="0046211F">
      <w:r w:rsidRPr="00C30304">
        <w:t>01:08:47,124 --&gt; 01:08:48,923</w:t>
      </w:r>
    </w:p>
    <w:p w:rsidR="0046211F" w:rsidRPr="00C30304" w:rsidRDefault="0046211F" w:rsidP="0046211F">
      <w:r w:rsidRPr="00C30304">
        <w:t>you would have an operators room</w:t>
      </w:r>
    </w:p>
    <w:p w:rsidR="0046211F" w:rsidRPr="00C30304" w:rsidRDefault="0046211F" w:rsidP="0046211F"/>
    <w:p w:rsidR="0046211F" w:rsidRPr="00C30304" w:rsidRDefault="0046211F" w:rsidP="0046211F">
      <w:r w:rsidRPr="00C30304">
        <w:t>1310</w:t>
      </w:r>
    </w:p>
    <w:p w:rsidR="0046211F" w:rsidRPr="00C30304" w:rsidRDefault="0046211F" w:rsidP="0046211F">
      <w:r w:rsidRPr="00C30304">
        <w:t>01:08:48,925 --&gt; 01:08:50,792</w:t>
      </w:r>
    </w:p>
    <w:p w:rsidR="0046211F" w:rsidRPr="00C30304" w:rsidRDefault="0046211F" w:rsidP="0046211F">
      <w:r w:rsidRPr="00C30304">
        <w:t>the control panels in front of them, a big window</w:t>
      </w:r>
    </w:p>
    <w:p w:rsidR="0046211F" w:rsidRPr="00C30304" w:rsidRDefault="0046211F" w:rsidP="0046211F"/>
    <w:p w:rsidR="0046211F" w:rsidRPr="00C30304" w:rsidRDefault="0046211F" w:rsidP="0046211F">
      <w:r w:rsidRPr="00C30304">
        <w:t>1311</w:t>
      </w:r>
    </w:p>
    <w:p w:rsidR="0046211F" w:rsidRPr="00C30304" w:rsidRDefault="0046211F" w:rsidP="0046211F">
      <w:r w:rsidRPr="00C30304">
        <w:t>01:08:50,794 --&gt; 01:08:52,227</w:t>
      </w:r>
    </w:p>
    <w:p w:rsidR="0046211F" w:rsidRPr="00C30304" w:rsidRDefault="0046211F" w:rsidP="0046211F">
      <w:r w:rsidRPr="00C30304">
        <w:t>where they could see into the hall.</w:t>
      </w:r>
    </w:p>
    <w:p w:rsidR="0046211F" w:rsidRPr="00C30304" w:rsidRDefault="0046211F" w:rsidP="0046211F">
      <w:r w:rsidRPr="00C30304">
        <w:t>然后在大厅你会有一个操作室，在他们面前有控制面板，即一个大的窗口在那。透过窗户，他们能够看到大厅内的状况。</w:t>
      </w:r>
    </w:p>
    <w:p w:rsidR="0046211F" w:rsidRPr="00C30304" w:rsidRDefault="0046211F" w:rsidP="0046211F"/>
    <w:p w:rsidR="0046211F" w:rsidRPr="00C30304" w:rsidRDefault="0046211F" w:rsidP="0046211F">
      <w:r w:rsidRPr="00C30304">
        <w:t>1312</w:t>
      </w:r>
    </w:p>
    <w:p w:rsidR="0046211F" w:rsidRPr="00C30304" w:rsidRDefault="0046211F" w:rsidP="0046211F">
      <w:r w:rsidRPr="00C30304">
        <w:t>01:08:52,795 --&gt; 01:08:54,996</w:t>
      </w:r>
    </w:p>
    <w:p w:rsidR="0046211F" w:rsidRPr="00C30304" w:rsidRDefault="0046211F" w:rsidP="0046211F">
      <w:r w:rsidRPr="00C30304">
        <w:t>Computers monitor the activities</w:t>
      </w:r>
    </w:p>
    <w:p w:rsidR="0046211F" w:rsidRPr="00C30304" w:rsidRDefault="0046211F" w:rsidP="0046211F"/>
    <w:p w:rsidR="0046211F" w:rsidRPr="00C30304" w:rsidRDefault="0046211F" w:rsidP="0046211F">
      <w:r w:rsidRPr="00C30304">
        <w:t>1313</w:t>
      </w:r>
    </w:p>
    <w:p w:rsidR="0046211F" w:rsidRPr="00C30304" w:rsidRDefault="0046211F" w:rsidP="0046211F">
      <w:r w:rsidRPr="00C30304">
        <w:t>01:08:54,998 --&gt; 01:08:56,364</w:t>
      </w:r>
    </w:p>
    <w:p w:rsidR="0046211F" w:rsidRPr="00C30304" w:rsidRDefault="0046211F" w:rsidP="0046211F">
      <w:r w:rsidRPr="00C30304">
        <w:t xml:space="preserve"> of all these centrifuges.</w:t>
      </w:r>
    </w:p>
    <w:p w:rsidR="0046211F" w:rsidRPr="00C30304" w:rsidRDefault="0046211F" w:rsidP="0046211F">
      <w:r w:rsidRPr="00C30304">
        <w:lastRenderedPageBreak/>
        <w:t>计算机监控着所有这些离心机的活动。</w:t>
      </w:r>
    </w:p>
    <w:p w:rsidR="0046211F" w:rsidRPr="00C30304" w:rsidRDefault="0046211F" w:rsidP="0046211F"/>
    <w:p w:rsidR="0046211F" w:rsidRPr="00C30304" w:rsidRDefault="0046211F" w:rsidP="0046211F">
      <w:r w:rsidRPr="00C30304">
        <w:t>1314</w:t>
      </w:r>
    </w:p>
    <w:p w:rsidR="0046211F" w:rsidRPr="00C30304" w:rsidRDefault="0046211F" w:rsidP="0046211F">
      <w:r w:rsidRPr="00C30304">
        <w:t>01:08:57,233 --&gt; 01:09:01,302</w:t>
      </w:r>
    </w:p>
    <w:p w:rsidR="0046211F" w:rsidRPr="00C30304" w:rsidRDefault="0046211F" w:rsidP="0046211F">
      <w:r w:rsidRPr="00C30304">
        <w:t>So a centrifuge, it's driven by an electrical motor.</w:t>
      </w:r>
    </w:p>
    <w:p w:rsidR="0046211F" w:rsidRPr="00C30304" w:rsidRDefault="0046211F" w:rsidP="0046211F">
      <w:r w:rsidRPr="00C30304">
        <w:t>因此，这样一个离心机，是由电动马达驱动的。</w:t>
      </w:r>
    </w:p>
    <w:p w:rsidR="0046211F" w:rsidRPr="00C30304" w:rsidRDefault="0046211F" w:rsidP="0046211F"/>
    <w:p w:rsidR="0046211F" w:rsidRPr="00C30304" w:rsidRDefault="0046211F" w:rsidP="0046211F">
      <w:r w:rsidRPr="00C30304">
        <w:t>1315</w:t>
      </w:r>
    </w:p>
    <w:p w:rsidR="0046211F" w:rsidRPr="00C30304" w:rsidRDefault="0046211F" w:rsidP="0046211F">
      <w:r w:rsidRPr="00C30304">
        <w:t>01:09:01,904 --&gt; 01:09:04,806</w:t>
      </w:r>
    </w:p>
    <w:p w:rsidR="0046211F" w:rsidRPr="00C30304" w:rsidRDefault="0046211F" w:rsidP="0046211F">
      <w:r w:rsidRPr="00C30304">
        <w:t>And the speed of this electrical motor</w:t>
      </w:r>
    </w:p>
    <w:p w:rsidR="0046211F" w:rsidRPr="00C30304" w:rsidRDefault="0046211F" w:rsidP="0046211F"/>
    <w:p w:rsidR="0046211F" w:rsidRPr="00C30304" w:rsidRDefault="0046211F" w:rsidP="0046211F">
      <w:r w:rsidRPr="00C30304">
        <w:t>1316</w:t>
      </w:r>
    </w:p>
    <w:p w:rsidR="0046211F" w:rsidRPr="00C30304" w:rsidRDefault="0046211F" w:rsidP="0046211F">
      <w:r w:rsidRPr="00C30304">
        <w:t>01:09:04,808 --&gt; 01:09:08,009</w:t>
      </w:r>
    </w:p>
    <w:p w:rsidR="0046211F" w:rsidRPr="00C30304" w:rsidRDefault="0046211F" w:rsidP="0046211F">
      <w:r w:rsidRPr="00C30304">
        <w:t>is controlled by another plc,</w:t>
      </w:r>
    </w:p>
    <w:p w:rsidR="0046211F" w:rsidRPr="00C30304" w:rsidRDefault="0046211F" w:rsidP="0046211F"/>
    <w:p w:rsidR="0046211F" w:rsidRPr="00C30304" w:rsidRDefault="0046211F" w:rsidP="0046211F">
      <w:r w:rsidRPr="00C30304">
        <w:t>1317</w:t>
      </w:r>
    </w:p>
    <w:p w:rsidR="0046211F" w:rsidRPr="00C30304" w:rsidRDefault="0046211F" w:rsidP="0046211F">
      <w:r w:rsidRPr="00C30304">
        <w:t>01:09:08,011 --&gt; 01:09:09,711</w:t>
      </w:r>
    </w:p>
    <w:p w:rsidR="0046211F" w:rsidRPr="00C30304" w:rsidRDefault="0046211F" w:rsidP="0046211F">
      <w:r w:rsidRPr="00C30304">
        <w:t>by another programmable logic controller.</w:t>
      </w:r>
    </w:p>
    <w:p w:rsidR="0046211F" w:rsidRPr="00C30304" w:rsidRDefault="0046211F" w:rsidP="0046211F">
      <w:r w:rsidRPr="00C30304">
        <w:t>而电动马达的速度是由另一个可编程控制器控制的。</w:t>
      </w:r>
    </w:p>
    <w:p w:rsidR="0046211F" w:rsidRPr="00C30304" w:rsidRDefault="0046211F" w:rsidP="0046211F"/>
    <w:p w:rsidR="0046211F" w:rsidRPr="00C30304" w:rsidRDefault="0046211F" w:rsidP="0046211F">
      <w:r w:rsidRPr="00C30304">
        <w:t>1318</w:t>
      </w:r>
    </w:p>
    <w:p w:rsidR="0046211F" w:rsidRPr="00C30304" w:rsidRDefault="0046211F" w:rsidP="0046211F">
      <w:r w:rsidRPr="00C30304">
        <w:t>01:09:11,914 --&gt; 01:09:15,617</w:t>
      </w:r>
    </w:p>
    <w:p w:rsidR="0046211F" w:rsidRPr="00C30304" w:rsidRDefault="0046211F" w:rsidP="0046211F">
      <w:r w:rsidRPr="00C30304">
        <w:t>Chien: Stuxnet would wait for 13 days</w:t>
      </w:r>
    </w:p>
    <w:p w:rsidR="0046211F" w:rsidRPr="00C30304" w:rsidRDefault="0046211F" w:rsidP="0046211F"/>
    <w:p w:rsidR="0046211F" w:rsidRPr="00C30304" w:rsidRDefault="0046211F" w:rsidP="0046211F">
      <w:r w:rsidRPr="00C30304">
        <w:t>1319</w:t>
      </w:r>
    </w:p>
    <w:p w:rsidR="0046211F" w:rsidRPr="00C30304" w:rsidRDefault="0046211F" w:rsidP="0046211F">
      <w:r w:rsidRPr="00C30304">
        <w:t>01:09:15,619 --&gt; 01:09:16,918</w:t>
      </w:r>
    </w:p>
    <w:p w:rsidR="0046211F" w:rsidRPr="00C30304" w:rsidRDefault="0046211F" w:rsidP="0046211F">
      <w:r w:rsidRPr="00C30304">
        <w:t>before doing anything,</w:t>
      </w:r>
    </w:p>
    <w:p w:rsidR="0046211F" w:rsidRPr="00C30304" w:rsidRDefault="0046211F" w:rsidP="0046211F">
      <w:r w:rsidRPr="00C30304">
        <w:t>简：震网蠕虫在做任何事情之前都会等上</w:t>
      </w:r>
      <w:r w:rsidRPr="00C30304">
        <w:t>13</w:t>
      </w:r>
      <w:r w:rsidRPr="00C30304">
        <w:t>天，</w:t>
      </w:r>
    </w:p>
    <w:p w:rsidR="0046211F" w:rsidRPr="00C30304" w:rsidRDefault="0046211F" w:rsidP="0046211F">
      <w:r w:rsidRPr="00C30304">
        <w:t xml:space="preserve"> </w:t>
      </w:r>
    </w:p>
    <w:p w:rsidR="0046211F" w:rsidRPr="00C30304" w:rsidRDefault="0046211F" w:rsidP="0046211F">
      <w:r w:rsidRPr="00C30304">
        <w:t>1320</w:t>
      </w:r>
    </w:p>
    <w:p w:rsidR="0046211F" w:rsidRPr="00C30304" w:rsidRDefault="0046211F" w:rsidP="0046211F">
      <w:r w:rsidRPr="00C30304">
        <w:t>01:09:16,920 --&gt; 01:09:19,020</w:t>
      </w:r>
    </w:p>
    <w:p w:rsidR="0046211F" w:rsidRPr="00C30304" w:rsidRDefault="0046211F" w:rsidP="0046211F">
      <w:r w:rsidRPr="00C30304">
        <w:t>because 13 days is about the time it takes</w:t>
      </w:r>
    </w:p>
    <w:p w:rsidR="0046211F" w:rsidRPr="00C30304" w:rsidRDefault="0046211F" w:rsidP="0046211F"/>
    <w:p w:rsidR="0046211F" w:rsidRPr="00C30304" w:rsidRDefault="0046211F" w:rsidP="0046211F">
      <w:r w:rsidRPr="00C30304">
        <w:t>1321</w:t>
      </w:r>
    </w:p>
    <w:p w:rsidR="0046211F" w:rsidRPr="00C30304" w:rsidRDefault="0046211F" w:rsidP="0046211F">
      <w:r w:rsidRPr="00C30304">
        <w:t>01:09:19,022 --&gt; 01:09:21,990</w:t>
      </w:r>
    </w:p>
    <w:p w:rsidR="0046211F" w:rsidRPr="00C30304" w:rsidRDefault="0046211F" w:rsidP="0046211F">
      <w:r w:rsidRPr="00C30304">
        <w:t>to actually fill an entire cascade of centrifuges</w:t>
      </w:r>
    </w:p>
    <w:p w:rsidR="0046211F" w:rsidRPr="00C30304" w:rsidRDefault="0046211F" w:rsidP="0046211F"/>
    <w:p w:rsidR="0046211F" w:rsidRPr="00C30304" w:rsidRDefault="0046211F" w:rsidP="0046211F">
      <w:r w:rsidRPr="00C30304">
        <w:t>1322</w:t>
      </w:r>
    </w:p>
    <w:p w:rsidR="0046211F" w:rsidRPr="00C30304" w:rsidRDefault="0046211F" w:rsidP="0046211F">
      <w:r w:rsidRPr="00C30304">
        <w:t>01:09:21,992 --&gt; 01:09:23,525</w:t>
      </w:r>
    </w:p>
    <w:p w:rsidR="0046211F" w:rsidRPr="00C30304" w:rsidRDefault="0046211F" w:rsidP="0046211F">
      <w:r w:rsidRPr="00C30304">
        <w:t>with uranium.</w:t>
      </w:r>
    </w:p>
    <w:p w:rsidR="0046211F" w:rsidRPr="00C30304" w:rsidRDefault="0046211F" w:rsidP="0046211F">
      <w:r w:rsidRPr="00C30304">
        <w:t>因为</w:t>
      </w:r>
      <w:r w:rsidRPr="00C30304">
        <w:t>13</w:t>
      </w:r>
      <w:r w:rsidRPr="00C30304">
        <w:t>天正是填满离心机与轴的整个级联所花费的时间。</w:t>
      </w:r>
    </w:p>
    <w:p w:rsidR="0046211F" w:rsidRPr="00C30304" w:rsidRDefault="0046211F" w:rsidP="0046211F"/>
    <w:p w:rsidR="0046211F" w:rsidRPr="00C30304" w:rsidRDefault="0046211F" w:rsidP="0046211F">
      <w:r w:rsidRPr="00C30304">
        <w:t>1323</w:t>
      </w:r>
    </w:p>
    <w:p w:rsidR="0046211F" w:rsidRPr="00C30304" w:rsidRDefault="0046211F" w:rsidP="0046211F">
      <w:r w:rsidRPr="00C30304">
        <w:t>01:09:23,826 --&gt; 01:09:26,661</w:t>
      </w:r>
    </w:p>
    <w:p w:rsidR="0046211F" w:rsidRPr="00C30304" w:rsidRDefault="0046211F" w:rsidP="0046211F">
      <w:r w:rsidRPr="00C30304">
        <w:lastRenderedPageBreak/>
        <w:t>They didn't want to attack when the centrifuges essentially</w:t>
      </w:r>
    </w:p>
    <w:p w:rsidR="0046211F" w:rsidRPr="00C30304" w:rsidRDefault="0046211F" w:rsidP="0046211F"/>
    <w:p w:rsidR="0046211F" w:rsidRPr="00C30304" w:rsidRDefault="0046211F" w:rsidP="0046211F">
      <w:r w:rsidRPr="00C30304">
        <w:t>1324</w:t>
      </w:r>
    </w:p>
    <w:p w:rsidR="0046211F" w:rsidRPr="00C30304" w:rsidRDefault="0046211F" w:rsidP="0046211F">
      <w:r w:rsidRPr="00C30304">
        <w:t>01:09:26,663 --&gt; 01:09:29,030</w:t>
      </w:r>
    </w:p>
    <w:p w:rsidR="0046211F" w:rsidRPr="00C30304" w:rsidRDefault="0046211F" w:rsidP="0046211F">
      <w:r w:rsidRPr="00C30304">
        <w:t>were empty or at the beginning of the enrichment process.</w:t>
      </w:r>
    </w:p>
    <w:p w:rsidR="0046211F" w:rsidRPr="00C30304" w:rsidRDefault="0046211F" w:rsidP="0046211F">
      <w:r w:rsidRPr="00C30304">
        <w:t>当离心机基本上是空的或处在浓缩过程的开始阶段时，它们是不想发出攻击的。</w:t>
      </w:r>
    </w:p>
    <w:p w:rsidR="0046211F" w:rsidRPr="00C30304" w:rsidRDefault="0046211F" w:rsidP="0046211F"/>
    <w:p w:rsidR="0046211F" w:rsidRPr="00C30304" w:rsidRDefault="0046211F" w:rsidP="0046211F">
      <w:r w:rsidRPr="00C30304">
        <w:t>1325</w:t>
      </w:r>
    </w:p>
    <w:p w:rsidR="0046211F" w:rsidRPr="00C30304" w:rsidRDefault="0046211F" w:rsidP="0046211F">
      <w:r w:rsidRPr="00C30304">
        <w:t>01:09:30,299 --&gt; 01:09:32,667</w:t>
      </w:r>
    </w:p>
    <w:p w:rsidR="0046211F" w:rsidRPr="00C30304" w:rsidRDefault="0046211F" w:rsidP="0046211F">
      <w:r w:rsidRPr="00C30304">
        <w:t>What stuxnet did was it actually would sit there</w:t>
      </w:r>
    </w:p>
    <w:p w:rsidR="0046211F" w:rsidRPr="00C30304" w:rsidRDefault="0046211F" w:rsidP="0046211F"/>
    <w:p w:rsidR="0046211F" w:rsidRPr="00C30304" w:rsidRDefault="0046211F" w:rsidP="0046211F">
      <w:r w:rsidRPr="00C30304">
        <w:t>1326</w:t>
      </w:r>
    </w:p>
    <w:p w:rsidR="0046211F" w:rsidRPr="00C30304" w:rsidRDefault="0046211F" w:rsidP="0046211F">
      <w:r w:rsidRPr="00C30304">
        <w:t>01:09:32,669 --&gt; 01:09:35,370</w:t>
      </w:r>
    </w:p>
    <w:p w:rsidR="0046211F" w:rsidRPr="00C30304" w:rsidRDefault="0046211F" w:rsidP="0046211F">
      <w:r w:rsidRPr="00C30304">
        <w:t>during the 13 days and basically record</w:t>
      </w:r>
    </w:p>
    <w:p w:rsidR="0046211F" w:rsidRPr="00C30304" w:rsidRDefault="0046211F" w:rsidP="0046211F"/>
    <w:p w:rsidR="0046211F" w:rsidRPr="00C30304" w:rsidRDefault="0046211F" w:rsidP="0046211F">
      <w:r w:rsidRPr="00C30304">
        <w:t>1327</w:t>
      </w:r>
    </w:p>
    <w:p w:rsidR="0046211F" w:rsidRPr="00C30304" w:rsidRDefault="0046211F" w:rsidP="0046211F">
      <w:r w:rsidRPr="00C30304">
        <w:t>01:09:35,372 --&gt; 01:09:37,372</w:t>
      </w:r>
    </w:p>
    <w:p w:rsidR="0046211F" w:rsidRPr="00C30304" w:rsidRDefault="0046211F" w:rsidP="0046211F">
      <w:r w:rsidRPr="00C30304">
        <w:t>all of the normal activities</w:t>
      </w:r>
    </w:p>
    <w:p w:rsidR="0046211F" w:rsidRPr="00C30304" w:rsidRDefault="0046211F" w:rsidP="0046211F"/>
    <w:p w:rsidR="0046211F" w:rsidRPr="00C30304" w:rsidRDefault="0046211F" w:rsidP="0046211F">
      <w:r w:rsidRPr="00C30304">
        <w:t>1328</w:t>
      </w:r>
    </w:p>
    <w:p w:rsidR="0046211F" w:rsidRPr="00C30304" w:rsidRDefault="0046211F" w:rsidP="0046211F">
      <w:r w:rsidRPr="00C30304">
        <w:t>01:09:37,374 --&gt; 01:09:38,907</w:t>
      </w:r>
    </w:p>
    <w:p w:rsidR="0046211F" w:rsidRPr="00C30304" w:rsidRDefault="0046211F" w:rsidP="0046211F">
      <w:r w:rsidRPr="00C30304">
        <w:t>that were happening and save it.</w:t>
      </w:r>
    </w:p>
    <w:p w:rsidR="0046211F" w:rsidRPr="00C30304" w:rsidRDefault="0046211F" w:rsidP="0046211F">
      <w:r w:rsidRPr="00C30304">
        <w:t>震网所要做的事：正因为它实际上会在那里存在</w:t>
      </w:r>
      <w:r w:rsidRPr="00C30304">
        <w:t>13</w:t>
      </w:r>
      <w:r w:rsidRPr="00C30304">
        <w:t>天</w:t>
      </w:r>
      <w:r w:rsidRPr="00C30304">
        <w:t>,</w:t>
      </w:r>
      <w:r w:rsidRPr="00C30304">
        <w:t>在这</w:t>
      </w:r>
      <w:r w:rsidRPr="00C30304">
        <w:t>13</w:t>
      </w:r>
      <w:r w:rsidRPr="00C30304">
        <w:t>天里会基本上记录了所有发生的正常活动并保存这些信息。</w:t>
      </w:r>
    </w:p>
    <w:p w:rsidR="0046211F" w:rsidRPr="00C30304" w:rsidRDefault="0046211F" w:rsidP="0046211F"/>
    <w:p w:rsidR="0046211F" w:rsidRPr="00C30304" w:rsidRDefault="0046211F" w:rsidP="0046211F">
      <w:r w:rsidRPr="00C30304">
        <w:t>1329</w:t>
      </w:r>
    </w:p>
    <w:p w:rsidR="0046211F" w:rsidRPr="00C30304" w:rsidRDefault="0046211F" w:rsidP="0046211F">
      <w:r w:rsidRPr="00C30304">
        <w:t>01:09:39,708 --&gt; 01:09:42,043</w:t>
      </w:r>
    </w:p>
    <w:p w:rsidR="0046211F" w:rsidRPr="00C30304" w:rsidRDefault="0046211F" w:rsidP="0046211F">
      <w:r w:rsidRPr="00C30304">
        <w:t>And once they saw them spinning for 13 days,</w:t>
      </w:r>
    </w:p>
    <w:p w:rsidR="0046211F" w:rsidRPr="00C30304" w:rsidRDefault="0046211F" w:rsidP="0046211F">
      <w:r w:rsidRPr="00C30304">
        <w:t>一旦它们看到离心机旋转了</w:t>
      </w:r>
      <w:r w:rsidRPr="00C30304">
        <w:t>13</w:t>
      </w:r>
      <w:r w:rsidRPr="00C30304">
        <w:t>天</w:t>
      </w:r>
      <w:r w:rsidRPr="00C30304">
        <w:t>,</w:t>
      </w:r>
    </w:p>
    <w:p w:rsidR="0046211F" w:rsidRPr="00C30304" w:rsidRDefault="0046211F" w:rsidP="0046211F"/>
    <w:p w:rsidR="0046211F" w:rsidRPr="00C30304" w:rsidRDefault="0046211F" w:rsidP="0046211F">
      <w:r w:rsidRPr="00C30304">
        <w:t>1330</w:t>
      </w:r>
    </w:p>
    <w:p w:rsidR="0046211F" w:rsidRPr="00C30304" w:rsidRDefault="0046211F" w:rsidP="0046211F">
      <w:r w:rsidRPr="00C30304">
        <w:t xml:space="preserve">01:09:42,045 --&gt; 01:09:43,678 </w:t>
      </w:r>
    </w:p>
    <w:p w:rsidR="0046211F" w:rsidRPr="00C30304" w:rsidRDefault="0046211F" w:rsidP="0046211F">
      <w:r w:rsidRPr="00C30304">
        <w:t>then the attack occurred.</w:t>
      </w:r>
    </w:p>
    <w:p w:rsidR="0046211F" w:rsidRPr="00C30304" w:rsidRDefault="0046211F" w:rsidP="0046211F">
      <w:r w:rsidRPr="00C30304">
        <w:t>那么攻击就会发生。</w:t>
      </w:r>
    </w:p>
    <w:p w:rsidR="0046211F" w:rsidRPr="00C30304" w:rsidRDefault="0046211F" w:rsidP="0046211F"/>
    <w:p w:rsidR="0046211F" w:rsidRPr="00C30304" w:rsidRDefault="0046211F" w:rsidP="0046211F">
      <w:r w:rsidRPr="00C30304">
        <w:t>1331</w:t>
      </w:r>
    </w:p>
    <w:p w:rsidR="0046211F" w:rsidRPr="00C30304" w:rsidRDefault="0046211F" w:rsidP="0046211F">
      <w:r w:rsidRPr="00C30304">
        <w:t>01:09:44,446 --&gt; 01:09:46,714</w:t>
      </w:r>
    </w:p>
    <w:p w:rsidR="0046211F" w:rsidRPr="00C30304" w:rsidRDefault="0046211F" w:rsidP="0046211F">
      <w:r w:rsidRPr="00C30304">
        <w:t>Centrifuges spin at incredible speeds,</w:t>
      </w:r>
    </w:p>
    <w:p w:rsidR="0046211F" w:rsidRPr="00C30304" w:rsidRDefault="0046211F" w:rsidP="0046211F"/>
    <w:p w:rsidR="0046211F" w:rsidRPr="00C30304" w:rsidRDefault="0046211F" w:rsidP="0046211F">
      <w:r w:rsidRPr="00C30304">
        <w:t>1332</w:t>
      </w:r>
    </w:p>
    <w:p w:rsidR="0046211F" w:rsidRPr="00C30304" w:rsidRDefault="0046211F" w:rsidP="0046211F">
      <w:r w:rsidRPr="00C30304">
        <w:t>01:09:46,716 --&gt; 01:09:48,650</w:t>
      </w:r>
    </w:p>
    <w:p w:rsidR="0046211F" w:rsidRPr="00C30304" w:rsidRDefault="0046211F" w:rsidP="0046211F">
      <w:r w:rsidRPr="00C30304">
        <w:t>about 1,000 hertz.</w:t>
      </w:r>
    </w:p>
    <w:p w:rsidR="0046211F" w:rsidRPr="00C30304" w:rsidRDefault="0046211F" w:rsidP="0046211F">
      <w:r w:rsidRPr="00C30304">
        <w:t>离心机以难以置信的速度旋转</w:t>
      </w:r>
      <w:r w:rsidRPr="00C30304">
        <w:t>,</w:t>
      </w:r>
      <w:r w:rsidRPr="00C30304">
        <w:t>约</w:t>
      </w:r>
      <w:r w:rsidRPr="00C30304">
        <w:t>1000</w:t>
      </w:r>
      <w:r w:rsidRPr="00C30304">
        <w:t>赫兹。</w:t>
      </w:r>
    </w:p>
    <w:p w:rsidR="0046211F" w:rsidRPr="00C30304" w:rsidRDefault="0046211F" w:rsidP="0046211F"/>
    <w:p w:rsidR="0046211F" w:rsidRPr="00C30304" w:rsidRDefault="0046211F" w:rsidP="0046211F">
      <w:r w:rsidRPr="00C30304">
        <w:lastRenderedPageBreak/>
        <w:t>1333</w:t>
      </w:r>
    </w:p>
    <w:p w:rsidR="0046211F" w:rsidRPr="00C30304" w:rsidRDefault="0046211F" w:rsidP="0046211F">
      <w:r w:rsidRPr="00C30304">
        <w:t>01:09:48,652 --&gt; 01:09:51,019</w:t>
      </w:r>
    </w:p>
    <w:p w:rsidR="0046211F" w:rsidRPr="00C30304" w:rsidRDefault="0046211F" w:rsidP="0046211F">
      <w:r w:rsidRPr="00C30304">
        <w:t>Langner:They have a safe operating speed,</w:t>
      </w:r>
    </w:p>
    <w:p w:rsidR="0046211F" w:rsidRPr="00C30304" w:rsidRDefault="0046211F" w:rsidP="0046211F">
      <w:r w:rsidRPr="00C30304">
        <w:t>兰纳</w:t>
      </w:r>
      <w:r w:rsidRPr="00C30304">
        <w:t>:</w:t>
      </w:r>
      <w:r w:rsidRPr="00C30304">
        <w:t>他们有一个安全的运行速度</w:t>
      </w:r>
      <w:r w:rsidRPr="00C30304">
        <w:t>,</w:t>
      </w:r>
    </w:p>
    <w:p w:rsidR="0046211F" w:rsidRPr="00C30304" w:rsidRDefault="0046211F" w:rsidP="0046211F"/>
    <w:p w:rsidR="0046211F" w:rsidRPr="00C30304" w:rsidRDefault="0046211F" w:rsidP="0046211F">
      <w:r w:rsidRPr="00C30304">
        <w:t>1334</w:t>
      </w:r>
    </w:p>
    <w:p w:rsidR="0046211F" w:rsidRPr="00C30304" w:rsidRDefault="0046211F" w:rsidP="0046211F">
      <w:r w:rsidRPr="00C30304">
        <w:t>01:09:51,021 --&gt; 01:09:53,855</w:t>
      </w:r>
    </w:p>
    <w:p w:rsidR="0046211F" w:rsidRPr="00C30304" w:rsidRDefault="0046211F" w:rsidP="0046211F">
      <w:r w:rsidRPr="00C30304">
        <w:t>63,000 revolutions per minute.</w:t>
      </w:r>
    </w:p>
    <w:p w:rsidR="0046211F" w:rsidRPr="00C30304" w:rsidRDefault="0046211F" w:rsidP="0046211F">
      <w:r w:rsidRPr="00C30304">
        <w:t>63000</w:t>
      </w:r>
      <w:r w:rsidRPr="00C30304">
        <w:t>转</w:t>
      </w:r>
      <w:r w:rsidRPr="00C30304">
        <w:t>/</w:t>
      </w:r>
      <w:r w:rsidRPr="00C30304">
        <w:t>分钟。</w:t>
      </w:r>
    </w:p>
    <w:p w:rsidR="0046211F" w:rsidRPr="00C30304" w:rsidRDefault="0046211F" w:rsidP="0046211F"/>
    <w:p w:rsidR="0046211F" w:rsidRPr="00C30304" w:rsidRDefault="0046211F" w:rsidP="0046211F">
      <w:r w:rsidRPr="00C30304">
        <w:t>1335</w:t>
      </w:r>
    </w:p>
    <w:p w:rsidR="0046211F" w:rsidRPr="00C30304" w:rsidRDefault="0046211F" w:rsidP="0046211F">
      <w:r w:rsidRPr="00C30304">
        <w:t>01:09:54,156 --&gt; 01:09:56,724</w:t>
      </w:r>
    </w:p>
    <w:p w:rsidR="0046211F" w:rsidRPr="00C30304" w:rsidRDefault="0046211F" w:rsidP="0046211F">
      <w:r w:rsidRPr="00C30304">
        <w:t>Chien:Stuxnet caused the uranium enrichment centrifuges</w:t>
      </w:r>
    </w:p>
    <w:p w:rsidR="0046211F" w:rsidRPr="00C30304" w:rsidRDefault="0046211F" w:rsidP="0046211F"/>
    <w:p w:rsidR="0046211F" w:rsidRPr="00C30304" w:rsidRDefault="0046211F" w:rsidP="0046211F">
      <w:r w:rsidRPr="00C30304">
        <w:t>1336</w:t>
      </w:r>
    </w:p>
    <w:p w:rsidR="0046211F" w:rsidRPr="00C30304" w:rsidRDefault="0046211F" w:rsidP="0046211F">
      <w:r w:rsidRPr="00C30304">
        <w:t>01:09:56,726 --&gt; 01:09:59,027</w:t>
      </w:r>
    </w:p>
    <w:p w:rsidR="0046211F" w:rsidRPr="00C30304" w:rsidRDefault="0046211F" w:rsidP="0046211F">
      <w:r w:rsidRPr="00C30304">
        <w:t>to spin up to 1,400 hertz.</w:t>
      </w:r>
    </w:p>
    <w:p w:rsidR="0046211F" w:rsidRPr="00C30304" w:rsidRDefault="0046211F" w:rsidP="0046211F">
      <w:r w:rsidRPr="00C30304">
        <w:t>简</w:t>
      </w:r>
      <w:r w:rsidRPr="00C30304">
        <w:t>:</w:t>
      </w:r>
      <w:r w:rsidRPr="00C30304">
        <w:t>震网病毒引起的铀浓缩离心机旋转到</w:t>
      </w:r>
      <w:r w:rsidRPr="00C30304">
        <w:t>1400</w:t>
      </w:r>
      <w:r w:rsidRPr="00C30304">
        <w:t>赫兹。</w:t>
      </w:r>
    </w:p>
    <w:p w:rsidR="0046211F" w:rsidRPr="00C30304" w:rsidRDefault="0046211F" w:rsidP="0046211F"/>
    <w:p w:rsidR="0046211F" w:rsidRPr="00C30304" w:rsidRDefault="0046211F" w:rsidP="0046211F">
      <w:r w:rsidRPr="00C30304">
        <w:t>1337</w:t>
      </w:r>
    </w:p>
    <w:p w:rsidR="0046211F" w:rsidRPr="00C30304" w:rsidRDefault="0046211F" w:rsidP="0046211F">
      <w:r w:rsidRPr="00C30304">
        <w:t>01:09:59,029 --&gt; 01:10:01,763</w:t>
      </w:r>
    </w:p>
    <w:p w:rsidR="0046211F" w:rsidRPr="00C30304" w:rsidRDefault="0046211F" w:rsidP="0046211F">
      <w:r w:rsidRPr="00C30304">
        <w:t>Langner: Up to 80,000 revolutions per minute.</w:t>
      </w:r>
    </w:p>
    <w:p w:rsidR="0046211F" w:rsidRPr="00C30304" w:rsidRDefault="0046211F" w:rsidP="0046211F">
      <w:r w:rsidRPr="00C30304">
        <w:t>兰纳</w:t>
      </w:r>
      <w:r w:rsidRPr="00C30304">
        <w:t>:</w:t>
      </w:r>
      <w:r w:rsidRPr="00C30304">
        <w:t>高达</w:t>
      </w:r>
      <w:r w:rsidRPr="00C30304">
        <w:t>80000</w:t>
      </w:r>
      <w:r w:rsidRPr="00C30304">
        <w:t>转</w:t>
      </w:r>
      <w:r w:rsidRPr="00C30304">
        <w:t>/</w:t>
      </w:r>
      <w:r w:rsidRPr="00C30304">
        <w:t>分钟。</w:t>
      </w:r>
    </w:p>
    <w:p w:rsidR="0046211F" w:rsidRPr="00C30304" w:rsidRDefault="0046211F" w:rsidP="0046211F"/>
    <w:p w:rsidR="0046211F" w:rsidRPr="00C30304" w:rsidRDefault="0046211F" w:rsidP="0046211F">
      <w:r w:rsidRPr="00C30304">
        <w:t>1338</w:t>
      </w:r>
    </w:p>
    <w:p w:rsidR="0046211F" w:rsidRPr="00C30304" w:rsidRDefault="0046211F" w:rsidP="0046211F">
      <w:r w:rsidRPr="00C30304">
        <w:t>01:10:05,234 --&gt; 01:10:07,669</w:t>
      </w:r>
    </w:p>
    <w:p w:rsidR="0046211F" w:rsidRPr="00C30304" w:rsidRDefault="0046211F" w:rsidP="0046211F">
      <w:r w:rsidRPr="00C30304">
        <w:t>What would happen was those centrifuges</w:t>
      </w:r>
    </w:p>
    <w:p w:rsidR="0046211F" w:rsidRPr="00C30304" w:rsidRDefault="0046211F" w:rsidP="0046211F"/>
    <w:p w:rsidR="0046211F" w:rsidRPr="00C30304" w:rsidRDefault="0046211F" w:rsidP="0046211F">
      <w:r w:rsidRPr="00C30304">
        <w:t>1339</w:t>
      </w:r>
    </w:p>
    <w:p w:rsidR="0046211F" w:rsidRPr="00C30304" w:rsidRDefault="0046211F" w:rsidP="0046211F">
      <w:r w:rsidRPr="00C30304">
        <w:t>01:10:07,671 --&gt; 01:10:09,938</w:t>
      </w:r>
    </w:p>
    <w:p w:rsidR="0046211F" w:rsidRPr="00C30304" w:rsidRDefault="0046211F" w:rsidP="0046211F">
      <w:r w:rsidRPr="00C30304">
        <w:t>would go through what's called a resonance frequency.</w:t>
      </w:r>
    </w:p>
    <w:p w:rsidR="0046211F" w:rsidRPr="00C30304" w:rsidRDefault="0046211F" w:rsidP="0046211F">
      <w:r w:rsidRPr="00C30304">
        <w:t>接下来将要发生的则是这些离心机将经历所谓的共振频率。</w:t>
      </w:r>
    </w:p>
    <w:p w:rsidR="0046211F" w:rsidRPr="00C30304" w:rsidRDefault="0046211F" w:rsidP="0046211F"/>
    <w:p w:rsidR="0046211F" w:rsidRPr="00C30304" w:rsidRDefault="0046211F" w:rsidP="0046211F">
      <w:r w:rsidRPr="00C30304">
        <w:t>1340</w:t>
      </w:r>
    </w:p>
    <w:p w:rsidR="0046211F" w:rsidRPr="00C30304" w:rsidRDefault="0046211F" w:rsidP="0046211F">
      <w:r w:rsidRPr="00C30304">
        <w:t>01:10:10,472 --&gt; 01:10:12,707</w:t>
      </w:r>
    </w:p>
    <w:p w:rsidR="0046211F" w:rsidRPr="00C30304" w:rsidRDefault="0046211F" w:rsidP="0046211F">
      <w:r w:rsidRPr="00C30304">
        <w:t>It would go through a frequency at which the metal would</w:t>
      </w:r>
    </w:p>
    <w:p w:rsidR="0046211F" w:rsidRPr="00C30304" w:rsidRDefault="0046211F" w:rsidP="0046211F"/>
    <w:p w:rsidR="0046211F" w:rsidRPr="00C30304" w:rsidRDefault="0046211F" w:rsidP="0046211F">
      <w:r w:rsidRPr="00C30304">
        <w:t>1341</w:t>
      </w:r>
    </w:p>
    <w:p w:rsidR="0046211F" w:rsidRPr="00C30304" w:rsidRDefault="0046211F" w:rsidP="0046211F">
      <w:r w:rsidRPr="00C30304">
        <w:t>01:10:12,709 --&gt; 01:10:14,576</w:t>
      </w:r>
    </w:p>
    <w:p w:rsidR="0046211F" w:rsidRPr="00C30304" w:rsidRDefault="0046211F" w:rsidP="0046211F">
      <w:r w:rsidRPr="00C30304">
        <w:t>basically vibrate uncontrollably</w:t>
      </w:r>
    </w:p>
    <w:p w:rsidR="0046211F" w:rsidRPr="00C30304" w:rsidRDefault="0046211F" w:rsidP="0046211F"/>
    <w:p w:rsidR="0046211F" w:rsidRPr="00C30304" w:rsidRDefault="0046211F" w:rsidP="0046211F">
      <w:r w:rsidRPr="00C30304">
        <w:t>1342</w:t>
      </w:r>
    </w:p>
    <w:p w:rsidR="0046211F" w:rsidRPr="00C30304" w:rsidRDefault="0046211F" w:rsidP="0046211F">
      <w:r w:rsidRPr="00C30304">
        <w:t>01:10:14,578 --&gt; 01:10:15,877</w:t>
      </w:r>
    </w:p>
    <w:p w:rsidR="0046211F" w:rsidRPr="00C30304" w:rsidRDefault="0046211F" w:rsidP="0046211F">
      <w:r w:rsidRPr="00C30304">
        <w:t>and essentially shatter.</w:t>
      </w:r>
    </w:p>
    <w:p w:rsidR="0046211F" w:rsidRPr="00C30304" w:rsidRDefault="0046211F" w:rsidP="0046211F">
      <w:r w:rsidRPr="00C30304">
        <w:lastRenderedPageBreak/>
        <w:t>它会经历一个这样的频率，在这个频率下，金属会控制不住地颤动和粉碎。</w:t>
      </w:r>
    </w:p>
    <w:p w:rsidR="0046211F" w:rsidRPr="00C30304" w:rsidRDefault="0046211F" w:rsidP="0046211F"/>
    <w:p w:rsidR="0046211F" w:rsidRPr="00C30304" w:rsidRDefault="0046211F" w:rsidP="0046211F">
      <w:r w:rsidRPr="00C30304">
        <w:t>1343</w:t>
      </w:r>
    </w:p>
    <w:p w:rsidR="0046211F" w:rsidRPr="00C30304" w:rsidRDefault="0046211F" w:rsidP="0046211F">
      <w:r w:rsidRPr="00C30304">
        <w:t>01:10:16,045 --&gt; 01:10:18,246</w:t>
      </w:r>
    </w:p>
    <w:p w:rsidR="0046211F" w:rsidRPr="00C30304" w:rsidRDefault="0046211F" w:rsidP="0046211F">
      <w:r w:rsidRPr="00C30304">
        <w:t>There'd be uranium gas everywhere.</w:t>
      </w:r>
    </w:p>
    <w:p w:rsidR="0046211F" w:rsidRPr="00C30304" w:rsidRDefault="0046211F" w:rsidP="0046211F">
      <w:r w:rsidRPr="00C30304">
        <w:t>会有无处不在的铀气体。</w:t>
      </w:r>
    </w:p>
    <w:p w:rsidR="0046211F" w:rsidRPr="00C30304" w:rsidRDefault="0046211F" w:rsidP="0046211F"/>
    <w:p w:rsidR="0046211F" w:rsidRPr="00C30304" w:rsidRDefault="0046211F" w:rsidP="0046211F">
      <w:r w:rsidRPr="00C30304">
        <w:t>1344</w:t>
      </w:r>
    </w:p>
    <w:p w:rsidR="0046211F" w:rsidRPr="00C30304" w:rsidRDefault="0046211F" w:rsidP="0046211F">
      <w:r w:rsidRPr="00C30304">
        <w:t>01:10:19,381 --&gt; 01:10:21,249</w:t>
      </w:r>
    </w:p>
    <w:p w:rsidR="0046211F" w:rsidRPr="00C30304" w:rsidRDefault="0046211F" w:rsidP="0046211F">
      <w:r w:rsidRPr="00C30304">
        <w:t>And then the second attack they attempted</w:t>
      </w:r>
    </w:p>
    <w:p w:rsidR="0046211F" w:rsidRPr="00C30304" w:rsidRDefault="0046211F" w:rsidP="0046211F">
      <w:r w:rsidRPr="00C30304">
        <w:t>1345</w:t>
      </w:r>
    </w:p>
    <w:p w:rsidR="0046211F" w:rsidRPr="00C30304" w:rsidRDefault="0046211F" w:rsidP="0046211F">
      <w:r w:rsidRPr="00C30304">
        <w:t>01:10:21,251 --&gt; 01:10:23,551</w:t>
      </w:r>
    </w:p>
    <w:p w:rsidR="0046211F" w:rsidRPr="00C30304" w:rsidRDefault="0046211F" w:rsidP="0046211F">
      <w:r w:rsidRPr="00C30304">
        <w:t>was they actually tried to lower it to two hertz.</w:t>
      </w:r>
    </w:p>
    <w:p w:rsidR="0046211F" w:rsidRPr="00C30304" w:rsidRDefault="0046211F" w:rsidP="0046211F">
      <w:r w:rsidRPr="00C30304">
        <w:t>然后它们试图进行第二次攻击，实际上是试图降低</w:t>
      </w:r>
      <w:r w:rsidRPr="00C30304">
        <w:t>2</w:t>
      </w:r>
      <w:r w:rsidRPr="00C30304">
        <w:t>赫兹。</w:t>
      </w:r>
    </w:p>
    <w:p w:rsidR="0046211F" w:rsidRPr="00C30304" w:rsidRDefault="0046211F" w:rsidP="0046211F"/>
    <w:p w:rsidR="0046211F" w:rsidRPr="00C30304" w:rsidRDefault="0046211F" w:rsidP="0046211F">
      <w:r w:rsidRPr="00C30304">
        <w:t>1346</w:t>
      </w:r>
    </w:p>
    <w:p w:rsidR="0046211F" w:rsidRPr="00C30304" w:rsidRDefault="0046211F" w:rsidP="0046211F">
      <w:r w:rsidRPr="00C30304">
        <w:t>01:10:23,553 --&gt; 01:10:27,255</w:t>
      </w:r>
    </w:p>
    <w:p w:rsidR="0046211F" w:rsidRPr="00C30304" w:rsidRDefault="0046211F" w:rsidP="0046211F">
      <w:r w:rsidRPr="00C30304">
        <w:t>They were slowed down to almost standstill.</w:t>
      </w:r>
    </w:p>
    <w:p w:rsidR="0046211F" w:rsidRPr="00C30304" w:rsidRDefault="0046211F" w:rsidP="0046211F">
      <w:r w:rsidRPr="00C30304">
        <w:t>它们被放缓到几乎停滞。</w:t>
      </w:r>
    </w:p>
    <w:p w:rsidR="0046211F" w:rsidRPr="00C30304" w:rsidRDefault="0046211F" w:rsidP="0046211F"/>
    <w:p w:rsidR="0046211F" w:rsidRPr="00C30304" w:rsidRDefault="0046211F" w:rsidP="0046211F">
      <w:r w:rsidRPr="00C30304">
        <w:t>1347</w:t>
      </w:r>
    </w:p>
    <w:p w:rsidR="0046211F" w:rsidRPr="00C30304" w:rsidRDefault="0046211F" w:rsidP="0046211F">
      <w:r w:rsidRPr="00C30304">
        <w:t>01:10:28,023 --&gt; 01:10:30,558</w:t>
      </w:r>
    </w:p>
    <w:p w:rsidR="0046211F" w:rsidRPr="00C30304" w:rsidRDefault="0046211F" w:rsidP="0046211F">
      <w:r w:rsidRPr="00C30304">
        <w:t>Chien: And at two hertz, sort of an opposite effect occurs.</w:t>
      </w:r>
    </w:p>
    <w:p w:rsidR="0046211F" w:rsidRPr="00C30304" w:rsidRDefault="0046211F" w:rsidP="0046211F">
      <w:r w:rsidRPr="00C30304">
        <w:t>简</w:t>
      </w:r>
      <w:r w:rsidRPr="00C30304">
        <w:t>:</w:t>
      </w:r>
      <w:r w:rsidRPr="00C30304">
        <w:t>和两个赫兹相反的效果出现了。</w:t>
      </w:r>
    </w:p>
    <w:p w:rsidR="0046211F" w:rsidRPr="00C30304" w:rsidRDefault="0046211F" w:rsidP="0046211F"/>
    <w:p w:rsidR="0046211F" w:rsidRPr="00C30304" w:rsidRDefault="0046211F" w:rsidP="0046211F">
      <w:r w:rsidRPr="00C30304">
        <w:t>1348</w:t>
      </w:r>
    </w:p>
    <w:p w:rsidR="0046211F" w:rsidRPr="00C30304" w:rsidRDefault="0046211F" w:rsidP="0046211F">
      <w:r w:rsidRPr="00C30304">
        <w:t>01:10:30,560 --&gt; 01:10:32,827</w:t>
      </w:r>
    </w:p>
    <w:p w:rsidR="0046211F" w:rsidRPr="00C30304" w:rsidRDefault="0046211F" w:rsidP="0046211F">
      <w:r w:rsidRPr="00C30304">
        <w:t>You can imagine a toy top that you spin</w:t>
      </w:r>
    </w:p>
    <w:p w:rsidR="0046211F" w:rsidRPr="00C30304" w:rsidRDefault="0046211F" w:rsidP="0046211F"/>
    <w:p w:rsidR="0046211F" w:rsidRPr="00C30304" w:rsidRDefault="0046211F" w:rsidP="0046211F">
      <w:r w:rsidRPr="00C30304">
        <w:t>1349</w:t>
      </w:r>
    </w:p>
    <w:p w:rsidR="0046211F" w:rsidRPr="00C30304" w:rsidRDefault="0046211F" w:rsidP="0046211F">
      <w:r w:rsidRPr="00C30304">
        <w:t>01:10:32,829 --&gt; 01:10:35,730</w:t>
      </w:r>
    </w:p>
    <w:p w:rsidR="0046211F" w:rsidRPr="00C30304" w:rsidRDefault="0046211F" w:rsidP="0046211F">
      <w:r w:rsidRPr="00C30304">
        <w:t>and as the top begins to slow down, it begins to wobble.</w:t>
      </w:r>
    </w:p>
    <w:p w:rsidR="0046211F" w:rsidRPr="00C30304" w:rsidRDefault="0046211F" w:rsidP="0046211F">
      <w:r w:rsidRPr="00C30304">
        <w:t>你可以想象一下，你旋转一个玩具陀螺，顶部开始慢下来</w:t>
      </w:r>
      <w:r w:rsidRPr="00C30304">
        <w:t>,</w:t>
      </w:r>
      <w:r w:rsidRPr="00C30304">
        <w:t>它开始摇摆。</w:t>
      </w:r>
    </w:p>
    <w:p w:rsidR="0046211F" w:rsidRPr="00C30304" w:rsidRDefault="0046211F" w:rsidP="0046211F"/>
    <w:p w:rsidR="0046211F" w:rsidRPr="00C30304" w:rsidRDefault="0046211F" w:rsidP="0046211F">
      <w:r w:rsidRPr="00C30304">
        <w:t>1350</w:t>
      </w:r>
    </w:p>
    <w:p w:rsidR="0046211F" w:rsidRPr="00C30304" w:rsidRDefault="0046211F" w:rsidP="0046211F">
      <w:r w:rsidRPr="00C30304">
        <w:t>01:10:35,732 --&gt; 01:10:37,732</w:t>
      </w:r>
    </w:p>
    <w:p w:rsidR="0046211F" w:rsidRPr="00C30304" w:rsidRDefault="0046211F" w:rsidP="0046211F">
      <w:r w:rsidRPr="00C30304">
        <w:t>That's what would happen to these centrifuges.</w:t>
      </w:r>
    </w:p>
    <w:p w:rsidR="0046211F" w:rsidRPr="00C30304" w:rsidRDefault="0046211F" w:rsidP="0046211F">
      <w:r w:rsidRPr="00C30304">
        <w:t>什么事情将会发生在这些离心机上。</w:t>
      </w:r>
    </w:p>
    <w:p w:rsidR="0046211F" w:rsidRPr="00C30304" w:rsidRDefault="0046211F" w:rsidP="0046211F"/>
    <w:p w:rsidR="0046211F" w:rsidRPr="00C30304" w:rsidRDefault="0046211F" w:rsidP="0046211F">
      <w:r w:rsidRPr="00C30304">
        <w:t>1351</w:t>
      </w:r>
    </w:p>
    <w:p w:rsidR="0046211F" w:rsidRPr="00C30304" w:rsidRDefault="0046211F" w:rsidP="0046211F">
      <w:r w:rsidRPr="00C30304">
        <w:t>01:10:37,734 --&gt; 01:10:39,767</w:t>
      </w:r>
    </w:p>
    <w:p w:rsidR="0046211F" w:rsidRPr="00C30304" w:rsidRDefault="0046211F" w:rsidP="0046211F">
      <w:r w:rsidRPr="00C30304">
        <w:t>They'd begin to wobble and essentially shatter</w:t>
      </w:r>
    </w:p>
    <w:p w:rsidR="0046211F" w:rsidRPr="00C30304" w:rsidRDefault="0046211F" w:rsidP="0046211F"/>
    <w:p w:rsidR="0046211F" w:rsidRPr="00C30304" w:rsidRDefault="0046211F" w:rsidP="0046211F">
      <w:r w:rsidRPr="00C30304">
        <w:t>1352</w:t>
      </w:r>
    </w:p>
    <w:p w:rsidR="0046211F" w:rsidRPr="00C30304" w:rsidRDefault="0046211F" w:rsidP="0046211F">
      <w:r w:rsidRPr="00C30304">
        <w:lastRenderedPageBreak/>
        <w:t>01:10:39,769 --&gt; 01:10:41,002</w:t>
      </w:r>
    </w:p>
    <w:p w:rsidR="0046211F" w:rsidRPr="00C30304" w:rsidRDefault="0046211F" w:rsidP="0046211F">
      <w:r w:rsidRPr="00C30304">
        <w:t>and fall apart.</w:t>
      </w:r>
    </w:p>
    <w:p w:rsidR="0046211F" w:rsidRPr="00C30304" w:rsidRDefault="0046211F" w:rsidP="0046211F">
      <w:r w:rsidRPr="00C30304">
        <w:t>它们会开始摇摆</w:t>
      </w:r>
      <w:r w:rsidRPr="00C30304">
        <w:t>,</w:t>
      </w:r>
      <w:r w:rsidRPr="00C30304">
        <w:t>完全粉碎而分崩离析。</w:t>
      </w:r>
    </w:p>
    <w:p w:rsidR="0046211F" w:rsidRPr="00C30304" w:rsidRDefault="0046211F" w:rsidP="0046211F"/>
    <w:p w:rsidR="0046211F" w:rsidRPr="00C30304" w:rsidRDefault="0046211F" w:rsidP="0046211F">
      <w:r w:rsidRPr="00C30304">
        <w:t>1353</w:t>
      </w:r>
    </w:p>
    <w:p w:rsidR="0046211F" w:rsidRPr="00C30304" w:rsidRDefault="0046211F" w:rsidP="0046211F">
      <w:r w:rsidRPr="00C30304">
        <w:t>01:10:44,774 --&gt; 01:10:47,609</w:t>
      </w:r>
    </w:p>
    <w:p w:rsidR="0046211F" w:rsidRPr="00C30304" w:rsidRDefault="0046211F" w:rsidP="0046211F">
      <w:r w:rsidRPr="00C30304">
        <w:t>And instead of sending back to the computer</w:t>
      </w:r>
    </w:p>
    <w:p w:rsidR="0046211F" w:rsidRPr="00C30304" w:rsidRDefault="0046211F" w:rsidP="0046211F"/>
    <w:p w:rsidR="0046211F" w:rsidRPr="00C30304" w:rsidRDefault="0046211F" w:rsidP="0046211F">
      <w:r w:rsidRPr="00C30304">
        <w:t>1354</w:t>
      </w:r>
    </w:p>
    <w:p w:rsidR="0046211F" w:rsidRPr="00C30304" w:rsidRDefault="0046211F" w:rsidP="0046211F">
      <w:r w:rsidRPr="00C30304">
        <w:t>01:10:47,611 --&gt; 01:10:49,244</w:t>
      </w:r>
    </w:p>
    <w:p w:rsidR="0046211F" w:rsidRPr="00C30304" w:rsidRDefault="0046211F" w:rsidP="0046211F">
      <w:r w:rsidRPr="00C30304">
        <w:t>what was really happening, it would send back</w:t>
      </w:r>
    </w:p>
    <w:p w:rsidR="0046211F" w:rsidRPr="00C30304" w:rsidRDefault="0046211F" w:rsidP="0046211F"/>
    <w:p w:rsidR="0046211F" w:rsidRPr="00C30304" w:rsidRDefault="0046211F" w:rsidP="0046211F"/>
    <w:p w:rsidR="0046211F" w:rsidRPr="00C30304" w:rsidRDefault="0046211F" w:rsidP="0046211F">
      <w:r w:rsidRPr="00C30304">
        <w:t>1355</w:t>
      </w:r>
    </w:p>
    <w:p w:rsidR="0046211F" w:rsidRPr="00C30304" w:rsidRDefault="0046211F" w:rsidP="0046211F">
      <w:r w:rsidRPr="00C30304">
        <w:t>01:10:49,246 --&gt; 01:10:51,212</w:t>
      </w:r>
    </w:p>
    <w:p w:rsidR="0046211F" w:rsidRPr="00C30304" w:rsidRDefault="0046211F" w:rsidP="0046211F">
      <w:r w:rsidRPr="00C30304">
        <w:t>that old data that it had recorded.</w:t>
      </w:r>
    </w:p>
    <w:p w:rsidR="0046211F" w:rsidRPr="00C30304" w:rsidRDefault="0046211F" w:rsidP="0046211F">
      <w:r w:rsidRPr="00C30304">
        <w:t>离心机依旧发送旧的记录数据给电脑，而不是将真实情况发送回电脑。</w:t>
      </w:r>
    </w:p>
    <w:p w:rsidR="0046211F" w:rsidRPr="00C30304" w:rsidRDefault="0046211F" w:rsidP="0046211F"/>
    <w:p w:rsidR="0046211F" w:rsidRPr="00C30304" w:rsidRDefault="0046211F" w:rsidP="0046211F">
      <w:r w:rsidRPr="00C30304">
        <w:t>1356</w:t>
      </w:r>
    </w:p>
    <w:p w:rsidR="0046211F" w:rsidRPr="00C30304" w:rsidRDefault="0046211F" w:rsidP="0046211F">
      <w:r w:rsidRPr="00C30304">
        <w:t>01:10:51,214 --&gt; 01:10:53,014</w:t>
      </w:r>
    </w:p>
    <w:p w:rsidR="0046211F" w:rsidRPr="00C30304" w:rsidRDefault="0046211F" w:rsidP="0046211F">
      <w:r w:rsidRPr="00C30304">
        <w:t>So the computer's sitting there thinking,</w:t>
      </w:r>
    </w:p>
    <w:p w:rsidR="0046211F" w:rsidRPr="00C30304" w:rsidRDefault="0046211F" w:rsidP="0046211F">
      <w:r w:rsidRPr="00C30304">
        <w:t>所以电脑还在那里思考，</w:t>
      </w:r>
    </w:p>
    <w:p w:rsidR="0046211F" w:rsidRPr="00C30304" w:rsidRDefault="0046211F" w:rsidP="0046211F"/>
    <w:p w:rsidR="0046211F" w:rsidRPr="00C30304" w:rsidRDefault="0046211F" w:rsidP="0046211F">
      <w:r w:rsidRPr="00C30304">
        <w:t>1357</w:t>
      </w:r>
    </w:p>
    <w:p w:rsidR="0046211F" w:rsidRPr="00C30304" w:rsidRDefault="0046211F" w:rsidP="0046211F">
      <w:r w:rsidRPr="00C30304">
        <w:t>01:10:53,016 --&gt; 01:10:54,716</w:t>
      </w:r>
    </w:p>
    <w:p w:rsidR="0046211F" w:rsidRPr="00C30304" w:rsidRDefault="0046211F" w:rsidP="0046211F">
      <w:r w:rsidRPr="00C30304">
        <w:t>"yep, running at 1,000 hertz, everything is fine.</w:t>
      </w:r>
    </w:p>
    <w:p w:rsidR="0046211F" w:rsidRPr="00C30304" w:rsidRDefault="0046211F" w:rsidP="0046211F">
      <w:r w:rsidRPr="00C30304">
        <w:t>“</w:t>
      </w:r>
      <w:r w:rsidRPr="00C30304">
        <w:t>是的</w:t>
      </w:r>
      <w:r w:rsidRPr="00C30304">
        <w:t>,</w:t>
      </w:r>
      <w:r w:rsidRPr="00C30304">
        <w:t>运行速率在</w:t>
      </w:r>
      <w:r w:rsidRPr="00C30304">
        <w:t>1000</w:t>
      </w:r>
      <w:r w:rsidRPr="00C30304">
        <w:t>赫兹</w:t>
      </w:r>
      <w:r w:rsidRPr="00C30304">
        <w:t>,</w:t>
      </w:r>
      <w:r w:rsidRPr="00C30304">
        <w:t>一切都很好。</w:t>
      </w:r>
    </w:p>
    <w:p w:rsidR="0046211F" w:rsidRPr="00C30304" w:rsidRDefault="0046211F" w:rsidP="0046211F"/>
    <w:p w:rsidR="0046211F" w:rsidRPr="00C30304" w:rsidRDefault="0046211F" w:rsidP="0046211F">
      <w:r w:rsidRPr="00C30304">
        <w:t>1358</w:t>
      </w:r>
    </w:p>
    <w:p w:rsidR="0046211F" w:rsidRPr="00C30304" w:rsidRDefault="0046211F" w:rsidP="0046211F">
      <w:r w:rsidRPr="00C30304">
        <w:t>01:10:54,718 --&gt; 01:10:56,618</w:t>
      </w:r>
    </w:p>
    <w:p w:rsidR="0046211F" w:rsidRPr="00C30304" w:rsidRDefault="0046211F" w:rsidP="0046211F">
      <w:r w:rsidRPr="00C30304">
        <w:t>Running at 1,000 hertz,everything is fine."</w:t>
      </w:r>
    </w:p>
    <w:p w:rsidR="0046211F" w:rsidRPr="00C30304" w:rsidRDefault="0046211F" w:rsidP="0046211F">
      <w:r w:rsidRPr="00C30304">
        <w:t>运行速率在</w:t>
      </w:r>
      <w:r w:rsidRPr="00C30304">
        <w:t>1000</w:t>
      </w:r>
      <w:r w:rsidRPr="00C30304">
        <w:t>赫兹</w:t>
      </w:r>
      <w:r w:rsidRPr="00C30304">
        <w:t>,</w:t>
      </w:r>
      <w:r w:rsidRPr="00C30304">
        <w:t>一切都很好。</w:t>
      </w:r>
      <w:r w:rsidRPr="00C30304">
        <w:t>”</w:t>
      </w:r>
    </w:p>
    <w:p w:rsidR="0046211F" w:rsidRPr="00C30304" w:rsidRDefault="0046211F" w:rsidP="0046211F"/>
    <w:p w:rsidR="0046211F" w:rsidRPr="00C30304" w:rsidRDefault="0046211F" w:rsidP="0046211F">
      <w:r w:rsidRPr="00C30304">
        <w:t>1359</w:t>
      </w:r>
    </w:p>
    <w:p w:rsidR="0046211F" w:rsidRPr="00C30304" w:rsidRDefault="0046211F" w:rsidP="0046211F">
      <w:r w:rsidRPr="00C30304">
        <w:t>01:10:56,620 --&gt; 01:10:59,454</w:t>
      </w:r>
    </w:p>
    <w:p w:rsidR="0046211F" w:rsidRPr="00C30304" w:rsidRDefault="0046211F" w:rsidP="0046211F">
      <w:r w:rsidRPr="00C30304">
        <w:t>But those centrifuges are potentially spinning up wildly,</w:t>
      </w:r>
    </w:p>
    <w:p w:rsidR="0046211F" w:rsidRPr="00C30304" w:rsidRDefault="0046211F" w:rsidP="0046211F">
      <w:r w:rsidRPr="00C30304">
        <w:t>但是，这些离心机很有可能正在疯狂的旋转，</w:t>
      </w:r>
    </w:p>
    <w:p w:rsidR="0046211F" w:rsidRPr="00C30304" w:rsidRDefault="0046211F" w:rsidP="0046211F"/>
    <w:p w:rsidR="0046211F" w:rsidRPr="00C30304" w:rsidRDefault="0046211F" w:rsidP="0046211F">
      <w:r w:rsidRPr="00C30304">
        <w:t>1360</w:t>
      </w:r>
    </w:p>
    <w:p w:rsidR="0046211F" w:rsidRPr="00C30304" w:rsidRDefault="0046211F" w:rsidP="0046211F">
      <w:r w:rsidRPr="00C30304">
        <w:t>01:10:59,456 --&gt; 01:11:01,256</w:t>
      </w:r>
    </w:p>
    <w:p w:rsidR="0046211F" w:rsidRPr="00C30304" w:rsidRDefault="0046211F" w:rsidP="0046211F">
      <w:r w:rsidRPr="00C30304">
        <w:t>a huge noise would occur</w:t>
      </w:r>
    </w:p>
    <w:p w:rsidR="0046211F" w:rsidRPr="00C30304" w:rsidRDefault="0046211F" w:rsidP="0046211F">
      <w:r w:rsidRPr="00C30304">
        <w:t>这将会发生巨大的噪音</w:t>
      </w:r>
    </w:p>
    <w:p w:rsidR="0046211F" w:rsidRPr="00C30304" w:rsidRDefault="0046211F" w:rsidP="0046211F"/>
    <w:p w:rsidR="0046211F" w:rsidRPr="00C30304" w:rsidRDefault="0046211F" w:rsidP="0046211F">
      <w:r w:rsidRPr="00C30304">
        <w:t>1361</w:t>
      </w:r>
    </w:p>
    <w:p w:rsidR="0046211F" w:rsidRPr="00C30304" w:rsidRDefault="0046211F" w:rsidP="0046211F">
      <w:r w:rsidRPr="00C30304">
        <w:lastRenderedPageBreak/>
        <w:t>01:11:01,258 --&gt; 01:11:03,258</w:t>
      </w:r>
    </w:p>
    <w:p w:rsidR="0046211F" w:rsidRPr="00C30304" w:rsidRDefault="0046211F" w:rsidP="0046211F">
      <w:r w:rsidRPr="00C30304">
        <w:t>It'd be like, you know,a jet engine.</w:t>
      </w:r>
    </w:p>
    <w:p w:rsidR="0046211F" w:rsidRPr="00C30304" w:rsidRDefault="0046211F" w:rsidP="0046211F">
      <w:r w:rsidRPr="00C30304">
        <w:t>这就像是喷气发动机发动时一样。</w:t>
      </w:r>
    </w:p>
    <w:p w:rsidR="0046211F" w:rsidRPr="00C30304" w:rsidRDefault="0046211F" w:rsidP="0046211F"/>
    <w:p w:rsidR="0046211F" w:rsidRPr="00C30304" w:rsidRDefault="0046211F" w:rsidP="0046211F">
      <w:r w:rsidRPr="00C30304">
        <w:t>1362</w:t>
      </w:r>
    </w:p>
    <w:p w:rsidR="0046211F" w:rsidRPr="00C30304" w:rsidRDefault="0046211F" w:rsidP="0046211F">
      <w:r w:rsidRPr="00C30304">
        <w:t>01:11:06,796 --&gt; 01:11:08,396</w:t>
      </w:r>
    </w:p>
    <w:p w:rsidR="0046211F" w:rsidRPr="00C30304" w:rsidRDefault="0046211F" w:rsidP="0046211F">
      <w:r w:rsidRPr="00C30304">
        <w:t>So the operators then would know, "whoa,</w:t>
      </w:r>
    </w:p>
    <w:p w:rsidR="0046211F" w:rsidRPr="00C30304" w:rsidRDefault="0046211F" w:rsidP="0046211F"/>
    <w:p w:rsidR="0046211F" w:rsidRPr="00C30304" w:rsidRDefault="0046211F" w:rsidP="0046211F">
      <w:r w:rsidRPr="00C30304">
        <w:t>1363</w:t>
      </w:r>
    </w:p>
    <w:p w:rsidR="0046211F" w:rsidRPr="00C30304" w:rsidRDefault="0046211F" w:rsidP="0046211F">
      <w:r w:rsidRPr="00C30304">
        <w:t>01:11:08,398 --&gt; 01:11:10,031</w:t>
      </w:r>
    </w:p>
    <w:p w:rsidR="0046211F" w:rsidRPr="00C30304" w:rsidRDefault="0046211F" w:rsidP="0046211F">
      <w:r w:rsidRPr="00C30304">
        <w:t>something is going wrong here."</w:t>
      </w:r>
    </w:p>
    <w:p w:rsidR="0046211F" w:rsidRPr="00C30304" w:rsidRDefault="0046211F" w:rsidP="0046211F">
      <w:r w:rsidRPr="00C30304">
        <w:t>因此</w:t>
      </w:r>
      <w:r w:rsidRPr="00C30304">
        <w:t>,</w:t>
      </w:r>
      <w:r w:rsidRPr="00C30304">
        <w:t>操作者就知道：</w:t>
      </w:r>
      <w:r w:rsidRPr="00C30304">
        <w:t>“</w:t>
      </w:r>
      <w:r w:rsidRPr="00C30304">
        <w:t>哇</w:t>
      </w:r>
      <w:r w:rsidRPr="00C30304">
        <w:t>,</w:t>
      </w:r>
      <w:r w:rsidRPr="00C30304">
        <w:t>这里出现了一些问题。</w:t>
      </w:r>
      <w:r w:rsidRPr="00C30304">
        <w:t>”</w:t>
      </w:r>
    </w:p>
    <w:p w:rsidR="0046211F" w:rsidRPr="00C30304" w:rsidRDefault="0046211F" w:rsidP="0046211F"/>
    <w:p w:rsidR="0046211F" w:rsidRPr="00C30304" w:rsidRDefault="0046211F" w:rsidP="0046211F">
      <w:r w:rsidRPr="00C30304">
        <w:t>1364</w:t>
      </w:r>
    </w:p>
    <w:p w:rsidR="0046211F" w:rsidRPr="00C30304" w:rsidRDefault="0046211F" w:rsidP="0046211F">
      <w:r w:rsidRPr="00C30304">
        <w:t>01:11:10,033 --&gt; 01:11:11,966</w:t>
      </w:r>
    </w:p>
    <w:p w:rsidR="0046211F" w:rsidRPr="00C30304" w:rsidRDefault="0046211F" w:rsidP="0046211F">
      <w:r w:rsidRPr="00C30304">
        <w:t>They might look at their monitors and say, "hmm,</w:t>
      </w:r>
    </w:p>
    <w:p w:rsidR="0046211F" w:rsidRPr="00C30304" w:rsidRDefault="0046211F" w:rsidP="0046211F">
      <w:r w:rsidRPr="00C30304">
        <w:t>他们可能会看着他们的显示器并且说：</w:t>
      </w:r>
      <w:r w:rsidRPr="00C30304">
        <w:t>“</w:t>
      </w:r>
      <w:r w:rsidRPr="00C30304">
        <w:t>嗯</w:t>
      </w:r>
      <w:r w:rsidRPr="00C30304">
        <w:t>,</w:t>
      </w:r>
    </w:p>
    <w:p w:rsidR="0046211F" w:rsidRPr="00C30304" w:rsidRDefault="0046211F" w:rsidP="0046211F"/>
    <w:p w:rsidR="0046211F" w:rsidRPr="00C30304" w:rsidRDefault="0046211F" w:rsidP="0046211F">
      <w:r w:rsidRPr="00C30304">
        <w:t>1365</w:t>
      </w:r>
    </w:p>
    <w:p w:rsidR="0046211F" w:rsidRPr="00C30304" w:rsidRDefault="0046211F" w:rsidP="0046211F">
      <w:r w:rsidRPr="00C30304">
        <w:t>01:11:11,968 --&gt; 01:11:14,435</w:t>
      </w:r>
    </w:p>
    <w:p w:rsidR="0046211F" w:rsidRPr="00C30304" w:rsidRDefault="0046211F" w:rsidP="0046211F">
      <w:r w:rsidRPr="00C30304">
        <w:t>it says it's 1,000 hertz," but they would hear that in the room</w:t>
      </w:r>
    </w:p>
    <w:p w:rsidR="0046211F" w:rsidRPr="00C30304" w:rsidRDefault="0046211F" w:rsidP="0046211F"/>
    <w:p w:rsidR="0046211F" w:rsidRPr="00C30304" w:rsidRDefault="0046211F" w:rsidP="0046211F">
      <w:r w:rsidRPr="00C30304">
        <w:t>1366</w:t>
      </w:r>
    </w:p>
    <w:p w:rsidR="0046211F" w:rsidRPr="00C30304" w:rsidRDefault="0046211F" w:rsidP="0046211F">
      <w:r w:rsidRPr="00C30304">
        <w:t>01:11:14,437 --&gt; 01:11:16,237</w:t>
      </w:r>
    </w:p>
    <w:p w:rsidR="0046211F" w:rsidRPr="00C30304" w:rsidRDefault="0046211F" w:rsidP="0046211F">
      <w:r w:rsidRPr="00C30304">
        <w:t>something gravely bad was happening.</w:t>
      </w:r>
    </w:p>
    <w:p w:rsidR="0046211F" w:rsidRPr="00C30304" w:rsidRDefault="0046211F" w:rsidP="0046211F">
      <w:r w:rsidRPr="00C30304">
        <w:t>它是</w:t>
      </w:r>
      <w:r w:rsidRPr="00C30304">
        <w:t>1000</w:t>
      </w:r>
      <w:r w:rsidRPr="00C30304">
        <w:t>赫兹</w:t>
      </w:r>
      <w:r w:rsidRPr="00C30304">
        <w:t>,”</w:t>
      </w:r>
      <w:r w:rsidRPr="00C30304">
        <w:t>但是他们在房间里不会知道一些严重的糟糕问题正在发生。</w:t>
      </w:r>
    </w:p>
    <w:p w:rsidR="0046211F" w:rsidRPr="00C30304" w:rsidRDefault="0046211F" w:rsidP="0046211F"/>
    <w:p w:rsidR="0046211F" w:rsidRPr="00C30304" w:rsidRDefault="0046211F" w:rsidP="0046211F">
      <w:r w:rsidRPr="00C30304">
        <w:t>1367</w:t>
      </w:r>
    </w:p>
    <w:p w:rsidR="0046211F" w:rsidRPr="00C30304" w:rsidRDefault="0046211F" w:rsidP="0046211F">
      <w:r w:rsidRPr="00C30304">
        <w:t>01:11:16,239 --&gt; 01:11:19,607</w:t>
      </w:r>
    </w:p>
    <w:p w:rsidR="0046211F" w:rsidRPr="00C30304" w:rsidRDefault="0046211F" w:rsidP="0046211F">
      <w:r w:rsidRPr="00C30304">
        <w:t>Not only are the operators fooled into thinking</w:t>
      </w:r>
    </w:p>
    <w:p w:rsidR="0046211F" w:rsidRPr="00C30304" w:rsidRDefault="0046211F" w:rsidP="0046211F"/>
    <w:p w:rsidR="0046211F" w:rsidRPr="00C30304" w:rsidRDefault="0046211F" w:rsidP="0046211F">
      <w:r w:rsidRPr="00C30304">
        <w:t>1368</w:t>
      </w:r>
    </w:p>
    <w:p w:rsidR="0046211F" w:rsidRPr="00C30304" w:rsidRDefault="0046211F" w:rsidP="0046211F">
      <w:r w:rsidRPr="00C30304">
        <w:t>01:11:19,609 --&gt; 01:11:21,409</w:t>
      </w:r>
    </w:p>
    <w:p w:rsidR="0046211F" w:rsidRPr="00C30304" w:rsidRDefault="0046211F" w:rsidP="0046211F">
      <w:r w:rsidRPr="00C30304">
        <w:t>everything's normal,</w:t>
      </w:r>
    </w:p>
    <w:p w:rsidR="0046211F" w:rsidRPr="00C30304" w:rsidRDefault="0046211F" w:rsidP="0046211F"/>
    <w:p w:rsidR="0046211F" w:rsidRPr="00C30304" w:rsidRDefault="0046211F" w:rsidP="0046211F">
      <w:r w:rsidRPr="00C30304">
        <w:t>1369</w:t>
      </w:r>
    </w:p>
    <w:p w:rsidR="0046211F" w:rsidRPr="00C30304" w:rsidRDefault="0046211F" w:rsidP="0046211F">
      <w:r w:rsidRPr="00C30304">
        <w:t>01:11:21,411 --&gt; 01:11:25,747</w:t>
      </w:r>
    </w:p>
    <w:p w:rsidR="0046211F" w:rsidRPr="00C30304" w:rsidRDefault="0046211F" w:rsidP="0046211F">
      <w:r w:rsidRPr="00C30304">
        <w:t>but also any kind of automated protective logic</w:t>
      </w:r>
    </w:p>
    <w:p w:rsidR="0046211F" w:rsidRPr="00C30304" w:rsidRDefault="0046211F" w:rsidP="0046211F"/>
    <w:p w:rsidR="0046211F" w:rsidRPr="00C30304" w:rsidRDefault="0046211F" w:rsidP="0046211F">
      <w:r w:rsidRPr="00C30304">
        <w:t>1370</w:t>
      </w:r>
    </w:p>
    <w:p w:rsidR="0046211F" w:rsidRPr="00C30304" w:rsidRDefault="0046211F" w:rsidP="0046211F">
      <w:r w:rsidRPr="00C30304">
        <w:t>01:11:25,749 --&gt; 01:11:27,515</w:t>
      </w:r>
    </w:p>
    <w:p w:rsidR="0046211F" w:rsidRPr="00C30304" w:rsidRDefault="0046211F" w:rsidP="0046211F">
      <w:r w:rsidRPr="00C30304">
        <w:t>is fooled.</w:t>
      </w:r>
    </w:p>
    <w:p w:rsidR="0046211F" w:rsidRPr="00C30304" w:rsidRDefault="0046211F" w:rsidP="0046211F">
      <w:r w:rsidRPr="00C30304">
        <w:t>不仅是操作者会误以为一切正常</w:t>
      </w:r>
      <w:r w:rsidRPr="00C30304">
        <w:t>,</w:t>
      </w:r>
      <w:r w:rsidRPr="00C30304">
        <w:t>而且任何一种自动保护装置也会被其所愚弄。</w:t>
      </w:r>
    </w:p>
    <w:p w:rsidR="0046211F" w:rsidRPr="00C30304" w:rsidRDefault="0046211F" w:rsidP="0046211F"/>
    <w:p w:rsidR="0046211F" w:rsidRPr="00C30304" w:rsidRDefault="0046211F" w:rsidP="0046211F">
      <w:r w:rsidRPr="00C30304">
        <w:lastRenderedPageBreak/>
        <w:t>1371</w:t>
      </w:r>
    </w:p>
    <w:p w:rsidR="0046211F" w:rsidRPr="00C30304" w:rsidRDefault="0046211F" w:rsidP="0046211F">
      <w:r w:rsidRPr="00C30304">
        <w:t>01:11:28,384 --&gt; 01:11:30,285</w:t>
      </w:r>
    </w:p>
    <w:p w:rsidR="0046211F" w:rsidRPr="00C30304" w:rsidRDefault="0046211F" w:rsidP="0046211F">
      <w:r w:rsidRPr="00C30304">
        <w:t>Chien:You can't just turn these centrifuges off.</w:t>
      </w:r>
    </w:p>
    <w:p w:rsidR="0046211F" w:rsidRPr="00C30304" w:rsidRDefault="0046211F" w:rsidP="0046211F">
      <w:r w:rsidRPr="00C30304">
        <w:t>简</w:t>
      </w:r>
      <w:r w:rsidRPr="00C30304">
        <w:t>:</w:t>
      </w:r>
      <w:r w:rsidRPr="00C30304">
        <w:t>你不能仅仅只是关闭这些离心机。</w:t>
      </w:r>
    </w:p>
    <w:p w:rsidR="0046211F" w:rsidRPr="00C30304" w:rsidRDefault="0046211F" w:rsidP="0046211F"/>
    <w:p w:rsidR="0046211F" w:rsidRPr="00C30304" w:rsidRDefault="0046211F" w:rsidP="0046211F">
      <w:r w:rsidRPr="00C30304">
        <w:t>1372</w:t>
      </w:r>
    </w:p>
    <w:p w:rsidR="0046211F" w:rsidRPr="00C30304" w:rsidRDefault="0046211F" w:rsidP="0046211F">
      <w:r w:rsidRPr="00C30304">
        <w:t>01:11:30,586 --&gt; 01:11:33,221</w:t>
      </w:r>
    </w:p>
    <w:p w:rsidR="0046211F" w:rsidRPr="00C30304" w:rsidRDefault="0046211F" w:rsidP="0046211F">
      <w:r w:rsidRPr="00C30304">
        <w:t>They have to be brought down in a very controlled manner.</w:t>
      </w:r>
    </w:p>
    <w:p w:rsidR="0046211F" w:rsidRPr="00C30304" w:rsidRDefault="0046211F" w:rsidP="0046211F">
      <w:r w:rsidRPr="00C30304">
        <w:t>他们必须被以可控的方式带到我们面前。</w:t>
      </w:r>
    </w:p>
    <w:p w:rsidR="0046211F" w:rsidRPr="00C30304" w:rsidRDefault="0046211F" w:rsidP="0046211F"/>
    <w:p w:rsidR="0046211F" w:rsidRPr="00C30304" w:rsidRDefault="0046211F" w:rsidP="0046211F">
      <w:r w:rsidRPr="00C30304">
        <w:t>1373</w:t>
      </w:r>
    </w:p>
    <w:p w:rsidR="0046211F" w:rsidRPr="00C30304" w:rsidRDefault="0046211F" w:rsidP="0046211F">
      <w:r w:rsidRPr="00C30304">
        <w:t>01:11:33,223 --&gt; 01:11:35,390</w:t>
      </w:r>
    </w:p>
    <w:p w:rsidR="0046211F" w:rsidRPr="00C30304" w:rsidRDefault="0046211F" w:rsidP="0046211F">
      <w:r w:rsidRPr="00C30304">
        <w:t>And so they would hit, literally, the big red button</w:t>
      </w:r>
    </w:p>
    <w:p w:rsidR="0046211F" w:rsidRPr="00C30304" w:rsidRDefault="0046211F" w:rsidP="0046211F"/>
    <w:p w:rsidR="0046211F" w:rsidRPr="00C30304" w:rsidRDefault="0046211F" w:rsidP="0046211F">
      <w:r w:rsidRPr="00C30304">
        <w:t>1374</w:t>
      </w:r>
    </w:p>
    <w:p w:rsidR="0046211F" w:rsidRPr="00C30304" w:rsidRDefault="0046211F" w:rsidP="0046211F">
      <w:r w:rsidRPr="00C30304">
        <w:t>01:11:35,392 --&gt; 01:11:36,991</w:t>
      </w:r>
    </w:p>
    <w:p w:rsidR="0046211F" w:rsidRPr="00C30304" w:rsidRDefault="0046211F" w:rsidP="0046211F">
      <w:r w:rsidRPr="00C30304">
        <w:t>to initiate a graceful shutdown,</w:t>
      </w:r>
    </w:p>
    <w:p w:rsidR="0046211F" w:rsidRPr="00C30304" w:rsidRDefault="0046211F" w:rsidP="0046211F">
      <w:r w:rsidRPr="00C30304">
        <w:t>所以从表面上看，他们将按下大的红色按钮来启动正常的关闭，</w:t>
      </w:r>
    </w:p>
    <w:p w:rsidR="0046211F" w:rsidRPr="00C30304" w:rsidRDefault="0046211F" w:rsidP="0046211F"/>
    <w:p w:rsidR="0046211F" w:rsidRPr="00C30304" w:rsidRDefault="0046211F" w:rsidP="0046211F">
      <w:r w:rsidRPr="00C30304">
        <w:t>1375</w:t>
      </w:r>
    </w:p>
    <w:p w:rsidR="0046211F" w:rsidRPr="00C30304" w:rsidRDefault="0046211F" w:rsidP="0046211F">
      <w:r w:rsidRPr="00C30304">
        <w:t>01:11:37,326 --&gt; 01:11:39,427</w:t>
      </w:r>
    </w:p>
    <w:p w:rsidR="0046211F" w:rsidRPr="00C30304" w:rsidRDefault="0046211F" w:rsidP="0046211F">
      <w:r w:rsidRPr="00C30304">
        <w:t>and stuxnet intercepts that code.</w:t>
      </w:r>
    </w:p>
    <w:p w:rsidR="0046211F" w:rsidRPr="00C30304" w:rsidRDefault="0046211F" w:rsidP="0046211F">
      <w:r w:rsidRPr="00C30304">
        <w:t>及通过拦截代码来对震网进行拦截。</w:t>
      </w:r>
    </w:p>
    <w:p w:rsidR="0046211F" w:rsidRPr="00C30304" w:rsidRDefault="0046211F" w:rsidP="0046211F"/>
    <w:p w:rsidR="0046211F" w:rsidRPr="00C30304" w:rsidRDefault="0046211F" w:rsidP="0046211F">
      <w:r w:rsidRPr="00C30304">
        <w:t>1376</w:t>
      </w:r>
    </w:p>
    <w:p w:rsidR="0046211F" w:rsidRPr="00C30304" w:rsidRDefault="0046211F" w:rsidP="0046211F">
      <w:r w:rsidRPr="00C30304">
        <w:t>01:11:39,429 --&gt; 01:11:40,995</w:t>
      </w:r>
    </w:p>
    <w:p w:rsidR="0046211F" w:rsidRPr="00C30304" w:rsidRDefault="0046211F" w:rsidP="0046211F">
      <w:r w:rsidRPr="00C30304">
        <w:t>these operators</w:t>
      </w:r>
    </w:p>
    <w:p w:rsidR="0046211F" w:rsidRPr="00C30304" w:rsidRDefault="0046211F" w:rsidP="0046211F"/>
    <w:p w:rsidR="0046211F" w:rsidRPr="00C30304" w:rsidRDefault="0046211F" w:rsidP="0046211F">
      <w:r w:rsidRPr="00C30304">
        <w:t>1377</w:t>
      </w:r>
    </w:p>
    <w:p w:rsidR="0046211F" w:rsidRPr="00C30304" w:rsidRDefault="0046211F" w:rsidP="0046211F">
      <w:r w:rsidRPr="00C30304">
        <w:t>01:11:40,997 --&gt; 01:11:43,131</w:t>
      </w:r>
    </w:p>
    <w:p w:rsidR="0046211F" w:rsidRPr="00C30304" w:rsidRDefault="0046211F" w:rsidP="0046211F">
      <w:r w:rsidRPr="00C30304">
        <w:t>over and over again</w:t>
      </w:r>
    </w:p>
    <w:p w:rsidR="0046211F" w:rsidRPr="00C30304" w:rsidRDefault="0046211F" w:rsidP="0046211F"/>
    <w:p w:rsidR="0046211F" w:rsidRPr="00C30304" w:rsidRDefault="0046211F" w:rsidP="0046211F">
      <w:r w:rsidRPr="00C30304">
        <w:t>1378</w:t>
      </w:r>
    </w:p>
    <w:p w:rsidR="0046211F" w:rsidRPr="00C30304" w:rsidRDefault="0046211F" w:rsidP="0046211F">
      <w:r w:rsidRPr="00C30304">
        <w:t>01:11:43,133 --&gt; 01:11:44,299</w:t>
      </w:r>
    </w:p>
    <w:p w:rsidR="0046211F" w:rsidRPr="00C30304" w:rsidRDefault="0046211F" w:rsidP="0046211F">
      <w:r w:rsidRPr="00C30304">
        <w:t>and nothing would happen.</w:t>
      </w:r>
    </w:p>
    <w:p w:rsidR="0046211F" w:rsidRPr="00C30304" w:rsidRDefault="0046211F" w:rsidP="0046211F">
      <w:r w:rsidRPr="00C30304">
        <w:t>这些操作一遍又一遍的执行着，但什么改变都不会发生。</w:t>
      </w:r>
    </w:p>
    <w:p w:rsidR="0046211F" w:rsidRPr="00C30304" w:rsidRDefault="0046211F" w:rsidP="0046211F"/>
    <w:p w:rsidR="0046211F" w:rsidRPr="00C30304" w:rsidRDefault="0046211F" w:rsidP="0046211F">
      <w:r w:rsidRPr="00C30304">
        <w:t>1379</w:t>
      </w:r>
    </w:p>
    <w:p w:rsidR="0046211F" w:rsidRPr="00C30304" w:rsidRDefault="0046211F" w:rsidP="0046211F">
      <w:r w:rsidRPr="00C30304">
        <w:t>01:11:45,601 --&gt; 01:11:49,170</w:t>
      </w:r>
    </w:p>
    <w:p w:rsidR="0046211F" w:rsidRPr="00C30304" w:rsidRDefault="0046211F" w:rsidP="0046211F">
      <w:r w:rsidRPr="00C30304">
        <w:t>Yadlin:If your cyber weapon is good enough,</w:t>
      </w:r>
    </w:p>
    <w:p w:rsidR="0046211F" w:rsidRPr="00C30304" w:rsidRDefault="0046211F" w:rsidP="0046211F">
      <w:r w:rsidRPr="00C30304">
        <w:t>Yadlin:</w:t>
      </w:r>
      <w:r w:rsidRPr="00C30304">
        <w:t>如果你的网络武器足够好，</w:t>
      </w:r>
    </w:p>
    <w:p w:rsidR="0046211F" w:rsidRPr="00C30304" w:rsidRDefault="0046211F" w:rsidP="0046211F"/>
    <w:p w:rsidR="0046211F" w:rsidRPr="00C30304" w:rsidRDefault="0046211F" w:rsidP="0046211F">
      <w:r w:rsidRPr="00C30304">
        <w:t>1380</w:t>
      </w:r>
    </w:p>
    <w:p w:rsidR="0046211F" w:rsidRPr="00C30304" w:rsidRDefault="0046211F" w:rsidP="0046211F">
      <w:r w:rsidRPr="00C30304">
        <w:t>01:11:49,172 --&gt; 01:11:51,906</w:t>
      </w:r>
    </w:p>
    <w:p w:rsidR="0046211F" w:rsidRPr="00C30304" w:rsidRDefault="0046211F" w:rsidP="0046211F">
      <w:r w:rsidRPr="00C30304">
        <w:lastRenderedPageBreak/>
        <w:t>if your enemy is not aware of it,</w:t>
      </w:r>
    </w:p>
    <w:p w:rsidR="0046211F" w:rsidRPr="00C30304" w:rsidRDefault="0046211F" w:rsidP="0046211F"/>
    <w:p w:rsidR="0046211F" w:rsidRPr="00C30304" w:rsidRDefault="0046211F" w:rsidP="0046211F">
      <w:r w:rsidRPr="00C30304">
        <w:t>1381</w:t>
      </w:r>
    </w:p>
    <w:p w:rsidR="0046211F" w:rsidRPr="00C30304" w:rsidRDefault="0046211F" w:rsidP="0046211F">
      <w:r w:rsidRPr="00C30304">
        <w:t>01:11:52,174 --&gt; 01:11:55,810</w:t>
      </w:r>
    </w:p>
    <w:p w:rsidR="0046211F" w:rsidRPr="00C30304" w:rsidRDefault="0046211F" w:rsidP="0046211F">
      <w:r w:rsidRPr="00C30304">
        <w:t>it is an ideal weapon, because the enemy</w:t>
      </w:r>
    </w:p>
    <w:p w:rsidR="0046211F" w:rsidRPr="00C30304" w:rsidRDefault="0046211F" w:rsidP="0046211F"/>
    <w:p w:rsidR="0046211F" w:rsidRPr="00C30304" w:rsidRDefault="0046211F" w:rsidP="0046211F">
      <w:r w:rsidRPr="00C30304">
        <w:t>1382</w:t>
      </w:r>
    </w:p>
    <w:p w:rsidR="0046211F" w:rsidRPr="00C30304" w:rsidRDefault="0046211F" w:rsidP="0046211F">
      <w:r w:rsidRPr="00C30304">
        <w:t>01:11:55,812 --&gt; 01:11:57,879</w:t>
      </w:r>
    </w:p>
    <w:p w:rsidR="0046211F" w:rsidRPr="00C30304" w:rsidRDefault="0046211F" w:rsidP="0046211F">
      <w:r w:rsidRPr="00C30304">
        <w:t>even don't understand what is happening to it.</w:t>
      </w:r>
    </w:p>
    <w:p w:rsidR="0046211F" w:rsidRPr="00C30304" w:rsidRDefault="0046211F" w:rsidP="0046211F">
      <w:r w:rsidRPr="00C30304">
        <w:t>因为敌人甚至不了解正在发生的事情，如果你的敌人没有意识到它</w:t>
      </w:r>
      <w:r w:rsidRPr="00C30304">
        <w:t>,</w:t>
      </w:r>
      <w:r w:rsidRPr="00C30304">
        <w:t>那么它将是一种理想的武器。</w:t>
      </w:r>
    </w:p>
    <w:p w:rsidR="0046211F" w:rsidRPr="00C30304" w:rsidRDefault="0046211F" w:rsidP="0046211F"/>
    <w:p w:rsidR="0046211F" w:rsidRPr="00C30304" w:rsidRDefault="0046211F" w:rsidP="0046211F">
      <w:r w:rsidRPr="00C30304">
        <w:t>1383</w:t>
      </w:r>
    </w:p>
    <w:p w:rsidR="0046211F" w:rsidRPr="00C30304" w:rsidRDefault="0046211F" w:rsidP="0046211F">
      <w:r w:rsidRPr="00C30304">
        <w:t>01:11:58,447 --&gt; 01:12:00,415</w:t>
      </w:r>
    </w:p>
    <w:p w:rsidR="0046211F" w:rsidRPr="00C30304" w:rsidRDefault="0046211F" w:rsidP="0046211F">
      <w:r w:rsidRPr="00C30304">
        <w:t>Gibney: Maybe even better if the enemy begins to doubt</w:t>
      </w:r>
    </w:p>
    <w:p w:rsidR="0046211F" w:rsidRPr="00C30304" w:rsidRDefault="0046211F" w:rsidP="0046211F">
      <w:r w:rsidRPr="00C30304">
        <w:t>1384</w:t>
      </w:r>
    </w:p>
    <w:p w:rsidR="0046211F" w:rsidRPr="00C30304" w:rsidRDefault="0046211F" w:rsidP="0046211F">
      <w:r w:rsidRPr="00C30304">
        <w:t>01:12:00,417 --&gt; 01:12:02,717</w:t>
      </w:r>
    </w:p>
    <w:p w:rsidR="0046211F" w:rsidRPr="00C30304" w:rsidRDefault="0046211F" w:rsidP="0046211F">
      <w:r w:rsidRPr="00C30304">
        <w:t>- their own capability.</w:t>
      </w:r>
    </w:p>
    <w:p w:rsidR="0046211F" w:rsidRPr="00C30304" w:rsidRDefault="0046211F" w:rsidP="0046211F">
      <w:r w:rsidRPr="00C30304">
        <w:t>- Absolutely.</w:t>
      </w:r>
    </w:p>
    <w:p w:rsidR="0046211F" w:rsidRPr="00C30304" w:rsidRDefault="0046211F" w:rsidP="0046211F">
      <w:r w:rsidRPr="00C30304">
        <w:t>吉布尼</w:t>
      </w:r>
      <w:r w:rsidRPr="00C30304">
        <w:t>:</w:t>
      </w:r>
      <w:r w:rsidRPr="00C30304">
        <w:t>如果敌人开始怀疑自己的能力，也许更好。</w:t>
      </w:r>
    </w:p>
    <w:p w:rsidR="0046211F" w:rsidRPr="00C30304" w:rsidRDefault="0046211F" w:rsidP="0046211F">
      <w:r w:rsidRPr="00C30304">
        <w:t>——</w:t>
      </w:r>
      <w:r w:rsidRPr="00C30304">
        <w:t>当然了。</w:t>
      </w:r>
    </w:p>
    <w:p w:rsidR="0046211F" w:rsidRPr="00C30304" w:rsidRDefault="0046211F" w:rsidP="0046211F"/>
    <w:p w:rsidR="0046211F" w:rsidRPr="00C30304" w:rsidRDefault="0046211F" w:rsidP="0046211F">
      <w:r w:rsidRPr="00C30304">
        <w:t>1385</w:t>
      </w:r>
    </w:p>
    <w:p w:rsidR="0046211F" w:rsidRPr="00C30304" w:rsidRDefault="0046211F" w:rsidP="0046211F">
      <w:r w:rsidRPr="00C30304">
        <w:t>01:12:03,419 --&gt; 01:12:06,287</w:t>
      </w:r>
    </w:p>
    <w:p w:rsidR="0046211F" w:rsidRPr="00C30304" w:rsidRDefault="0046211F" w:rsidP="0046211F">
      <w:r w:rsidRPr="00C30304">
        <w:t>Certainly one must conclude</w:t>
      </w:r>
    </w:p>
    <w:p w:rsidR="0046211F" w:rsidRPr="00C30304" w:rsidRDefault="0046211F" w:rsidP="0046211F"/>
    <w:p w:rsidR="0046211F" w:rsidRPr="00C30304" w:rsidRDefault="0046211F" w:rsidP="0046211F">
      <w:r w:rsidRPr="00C30304">
        <w:t>1386</w:t>
      </w:r>
    </w:p>
    <w:p w:rsidR="0046211F" w:rsidRPr="00C30304" w:rsidRDefault="0046211F" w:rsidP="0046211F">
      <w:r w:rsidRPr="00C30304">
        <w:t>01:12:06,289 --&gt; 01:12:09,090</w:t>
      </w:r>
    </w:p>
    <w:p w:rsidR="0046211F" w:rsidRPr="00C30304" w:rsidRDefault="0046211F" w:rsidP="0046211F">
      <w:r w:rsidRPr="00C30304">
        <w:t>that what happened at natanz</w:t>
      </w:r>
    </w:p>
    <w:p w:rsidR="0046211F" w:rsidRPr="00C30304" w:rsidRDefault="0046211F" w:rsidP="0046211F"/>
    <w:p w:rsidR="0046211F" w:rsidRPr="00C30304" w:rsidRDefault="0046211F" w:rsidP="0046211F">
      <w:r w:rsidRPr="00C30304">
        <w:t>1387</w:t>
      </w:r>
    </w:p>
    <w:p w:rsidR="0046211F" w:rsidRPr="00C30304" w:rsidRDefault="0046211F" w:rsidP="0046211F">
      <w:r w:rsidRPr="00C30304">
        <w:t>01:12:09,092 --&gt; 01:12:11,492</w:t>
      </w:r>
    </w:p>
    <w:p w:rsidR="0046211F" w:rsidRPr="00C30304" w:rsidRDefault="0046211F" w:rsidP="0046211F">
      <w:r w:rsidRPr="00C30304">
        <w:t>must have driven the engineers crazy,</w:t>
      </w:r>
    </w:p>
    <w:p w:rsidR="0046211F" w:rsidRPr="00C30304" w:rsidRDefault="0046211F" w:rsidP="0046211F"/>
    <w:p w:rsidR="0046211F" w:rsidRPr="00C30304" w:rsidRDefault="0046211F" w:rsidP="0046211F"/>
    <w:p w:rsidR="0046211F" w:rsidRPr="00C30304" w:rsidRDefault="0046211F" w:rsidP="0046211F">
      <w:r w:rsidRPr="00C30304">
        <w:t>1388</w:t>
      </w:r>
    </w:p>
    <w:p w:rsidR="0046211F" w:rsidRPr="00C30304" w:rsidRDefault="0046211F" w:rsidP="0046211F">
      <w:r w:rsidRPr="00C30304">
        <w:t>01:12:11,494 --&gt; 01:12:13,961</w:t>
      </w:r>
    </w:p>
    <w:p w:rsidR="0046211F" w:rsidRPr="00C30304" w:rsidRDefault="0046211F" w:rsidP="0046211F">
      <w:r w:rsidRPr="00C30304">
        <w:t>because the worst thing that can happen</w:t>
      </w:r>
    </w:p>
    <w:p w:rsidR="0046211F" w:rsidRPr="00C30304" w:rsidRDefault="0046211F" w:rsidP="0046211F"/>
    <w:p w:rsidR="0046211F" w:rsidRPr="00C30304" w:rsidRDefault="0046211F" w:rsidP="0046211F">
      <w:r w:rsidRPr="00C30304">
        <w:t>1389</w:t>
      </w:r>
    </w:p>
    <w:p w:rsidR="0046211F" w:rsidRPr="00C30304" w:rsidRDefault="0046211F" w:rsidP="0046211F">
      <w:r w:rsidRPr="00C30304">
        <w:t>01:12:13,963 --&gt; 01:12:17,865</w:t>
      </w:r>
    </w:p>
    <w:p w:rsidR="0046211F" w:rsidRPr="00C30304" w:rsidRDefault="0046211F" w:rsidP="0046211F">
      <w:r w:rsidRPr="00C30304">
        <w:t>to a maintenance engineer is not being able to figure out</w:t>
      </w:r>
    </w:p>
    <w:p w:rsidR="0046211F" w:rsidRPr="00C30304" w:rsidRDefault="0046211F" w:rsidP="0046211F"/>
    <w:p w:rsidR="0046211F" w:rsidRPr="00C30304" w:rsidRDefault="0046211F" w:rsidP="0046211F">
      <w:r w:rsidRPr="00C30304">
        <w:t>1390</w:t>
      </w:r>
    </w:p>
    <w:p w:rsidR="0046211F" w:rsidRPr="00C30304" w:rsidRDefault="0046211F" w:rsidP="0046211F">
      <w:r w:rsidRPr="00C30304">
        <w:lastRenderedPageBreak/>
        <w:t>01:12:17,867 --&gt; 01:12:20,668</w:t>
      </w:r>
    </w:p>
    <w:p w:rsidR="0046211F" w:rsidRPr="00C30304" w:rsidRDefault="0046211F" w:rsidP="0046211F">
      <w:r w:rsidRPr="00C30304">
        <w:t>what the cause of specific trouble is.</w:t>
      </w:r>
    </w:p>
    <w:p w:rsidR="0046211F" w:rsidRPr="00C30304" w:rsidRDefault="0046211F" w:rsidP="0046211F">
      <w:r w:rsidRPr="00C30304">
        <w:t>当然必须得出结论在纳坦兹发生了什么，这将使推动进程的工程师们变得疯狂，因为最糟糕的事情可能就发生了，即一个维修工程师无法找出具体问题的原因是什么。</w:t>
      </w:r>
    </w:p>
    <w:p w:rsidR="0046211F" w:rsidRPr="00C30304" w:rsidRDefault="0046211F" w:rsidP="0046211F"/>
    <w:p w:rsidR="0046211F" w:rsidRPr="00C30304" w:rsidRDefault="0046211F" w:rsidP="0046211F">
      <w:r w:rsidRPr="00C30304">
        <w:t>1391</w:t>
      </w:r>
    </w:p>
    <w:p w:rsidR="0046211F" w:rsidRPr="00C30304" w:rsidRDefault="0046211F" w:rsidP="0046211F">
      <w:r w:rsidRPr="00C30304">
        <w:t>01:12:20,670 --&gt; 01:12:24,038</w:t>
      </w:r>
    </w:p>
    <w:p w:rsidR="0046211F" w:rsidRPr="00C30304" w:rsidRDefault="0046211F" w:rsidP="0046211F">
      <w:r w:rsidRPr="00C30304">
        <w:t>So they must have been analyzing themselves to death.</w:t>
      </w:r>
    </w:p>
    <w:p w:rsidR="0046211F" w:rsidRPr="00C30304" w:rsidRDefault="0046211F" w:rsidP="0046211F">
      <w:r w:rsidRPr="00C30304">
        <w:t>所以他们的分析一定是它自己阵亡的。</w:t>
      </w:r>
    </w:p>
    <w:p w:rsidR="0046211F" w:rsidRPr="00C30304" w:rsidRDefault="0046211F" w:rsidP="0046211F"/>
    <w:p w:rsidR="0046211F" w:rsidRPr="00C30304" w:rsidRDefault="0046211F" w:rsidP="0046211F">
      <w:r w:rsidRPr="00C30304">
        <w:t>1392</w:t>
      </w:r>
    </w:p>
    <w:p w:rsidR="0046211F" w:rsidRPr="00C30304" w:rsidRDefault="0046211F" w:rsidP="0046211F">
      <w:r w:rsidRPr="00C30304">
        <w:t>01:12:26,775 --&gt; 01:12:29,577</w:t>
      </w:r>
    </w:p>
    <w:p w:rsidR="0046211F" w:rsidRPr="00C30304" w:rsidRDefault="0046211F" w:rsidP="0046211F">
      <w:r w:rsidRPr="00C30304">
        <w:t>Heinonen:You know, you see centrifuges blowing up.</w:t>
      </w:r>
    </w:p>
    <w:p w:rsidR="0046211F" w:rsidRPr="00C30304" w:rsidRDefault="0046211F" w:rsidP="0046211F">
      <w:r w:rsidRPr="00C30304">
        <w:t>海诺宁</w:t>
      </w:r>
      <w:r w:rsidRPr="00C30304">
        <w:t>:</w:t>
      </w:r>
      <w:r w:rsidRPr="00C30304">
        <w:t>你知道</w:t>
      </w:r>
      <w:r w:rsidRPr="00C30304">
        <w:t>,</w:t>
      </w:r>
      <w:r w:rsidRPr="00C30304">
        <w:t>你看离心机正在自我毁灭。</w:t>
      </w:r>
    </w:p>
    <w:p w:rsidR="0046211F" w:rsidRPr="00C30304" w:rsidRDefault="0046211F" w:rsidP="0046211F"/>
    <w:p w:rsidR="0046211F" w:rsidRPr="00C30304" w:rsidRDefault="0046211F" w:rsidP="0046211F">
      <w:r w:rsidRPr="00C30304">
        <w:t>1393</w:t>
      </w:r>
    </w:p>
    <w:p w:rsidR="0046211F" w:rsidRPr="00C30304" w:rsidRDefault="0046211F" w:rsidP="0046211F">
      <w:r w:rsidRPr="00C30304">
        <w:t>01:12:29,945 --&gt; 01:12:33,748</w:t>
      </w:r>
    </w:p>
    <w:p w:rsidR="0046211F" w:rsidRPr="00C30304" w:rsidRDefault="0046211F" w:rsidP="0046211F">
      <w:r w:rsidRPr="00C30304">
        <w:t>You look the computer screens,they go with the proper speed.</w:t>
      </w:r>
    </w:p>
    <w:p w:rsidR="0046211F" w:rsidRPr="00C30304" w:rsidRDefault="0046211F" w:rsidP="0046211F">
      <w:r w:rsidRPr="00C30304">
        <w:t>你看电脑屏幕</w:t>
      </w:r>
      <w:r w:rsidRPr="00C30304">
        <w:t>,</w:t>
      </w:r>
      <w:r w:rsidRPr="00C30304">
        <w:t>他们正以适当的速度消失。</w:t>
      </w:r>
    </w:p>
    <w:p w:rsidR="0046211F" w:rsidRPr="00C30304" w:rsidRDefault="0046211F" w:rsidP="0046211F"/>
    <w:p w:rsidR="0046211F" w:rsidRPr="00C30304" w:rsidRDefault="0046211F" w:rsidP="0046211F">
      <w:r w:rsidRPr="00C30304">
        <w:t>1394</w:t>
      </w:r>
    </w:p>
    <w:p w:rsidR="0046211F" w:rsidRPr="00C30304" w:rsidRDefault="0046211F" w:rsidP="0046211F">
      <w:r w:rsidRPr="00C30304">
        <w:t>01:12:34,116 --&gt; 01:12:37,785</w:t>
      </w:r>
    </w:p>
    <w:p w:rsidR="0046211F" w:rsidRPr="00C30304" w:rsidRDefault="0046211F" w:rsidP="0046211F">
      <w:r w:rsidRPr="00C30304">
        <w:t>There's a proper gas pressure.Everything looks beautiful.</w:t>
      </w:r>
    </w:p>
    <w:p w:rsidR="0046211F" w:rsidRPr="00C30304" w:rsidRDefault="0046211F" w:rsidP="0046211F">
      <w:r w:rsidRPr="00C30304">
        <w:t>有一个适当的气体压力。一切都看起来很美好。</w:t>
      </w:r>
    </w:p>
    <w:p w:rsidR="0046211F" w:rsidRPr="00C30304" w:rsidRDefault="0046211F" w:rsidP="0046211F"/>
    <w:p w:rsidR="0046211F" w:rsidRPr="00C30304" w:rsidRDefault="0046211F" w:rsidP="0046211F">
      <w:r w:rsidRPr="00C30304">
        <w:t>1395</w:t>
      </w:r>
    </w:p>
    <w:p w:rsidR="0046211F" w:rsidRPr="00C30304" w:rsidRDefault="0046211F" w:rsidP="0046211F">
      <w:r w:rsidRPr="00C30304">
        <w:t>01:12:40,389 --&gt; 01:12:43,524</w:t>
      </w:r>
    </w:p>
    <w:p w:rsidR="0046211F" w:rsidRPr="00C30304" w:rsidRDefault="0046211F" w:rsidP="0046211F">
      <w:r w:rsidRPr="00C30304">
        <w:t>Sanger:Through 2009 it was going pretty smoothly.</w:t>
      </w:r>
    </w:p>
    <w:p w:rsidR="0046211F" w:rsidRPr="00C30304" w:rsidRDefault="0046211F" w:rsidP="0046211F">
      <w:r w:rsidRPr="00C30304">
        <w:t>桑格</w:t>
      </w:r>
      <w:r w:rsidRPr="00C30304">
        <w:t>:</w:t>
      </w:r>
      <w:r w:rsidRPr="00C30304">
        <w:t>过去的</w:t>
      </w:r>
      <w:r w:rsidRPr="00C30304">
        <w:t xml:space="preserve"> 2009</w:t>
      </w:r>
      <w:r w:rsidRPr="00C30304">
        <w:t>年，一切都进行的非常顺利。</w:t>
      </w:r>
    </w:p>
    <w:p w:rsidR="0046211F" w:rsidRPr="00C30304" w:rsidRDefault="0046211F" w:rsidP="0046211F"/>
    <w:p w:rsidR="0046211F" w:rsidRPr="00C30304" w:rsidRDefault="0046211F" w:rsidP="0046211F">
      <w:r w:rsidRPr="00C30304">
        <w:t>1396</w:t>
      </w:r>
    </w:p>
    <w:p w:rsidR="0046211F" w:rsidRPr="00C30304" w:rsidRDefault="0046211F" w:rsidP="0046211F">
      <w:r w:rsidRPr="00C30304">
        <w:t>01:12:43,526 --&gt; 01:12:45,360</w:t>
      </w:r>
    </w:p>
    <w:p w:rsidR="0046211F" w:rsidRPr="00C30304" w:rsidRDefault="0046211F" w:rsidP="0046211F">
      <w:r w:rsidRPr="00C30304">
        <w:t>Centrifuges were blowing up.</w:t>
      </w:r>
    </w:p>
    <w:p w:rsidR="0046211F" w:rsidRPr="00C30304" w:rsidRDefault="0046211F" w:rsidP="0046211F">
      <w:r w:rsidRPr="00C30304">
        <w:t>离心机正被炸毁。</w:t>
      </w:r>
    </w:p>
    <w:p w:rsidR="0046211F" w:rsidRPr="00C30304" w:rsidRDefault="0046211F" w:rsidP="0046211F"/>
    <w:p w:rsidR="0046211F" w:rsidRPr="00C30304" w:rsidRDefault="0046211F" w:rsidP="0046211F">
      <w:r w:rsidRPr="00C30304">
        <w:t>1397</w:t>
      </w:r>
    </w:p>
    <w:p w:rsidR="0046211F" w:rsidRPr="00C30304" w:rsidRDefault="0046211F" w:rsidP="0046211F">
      <w:r w:rsidRPr="00C30304">
        <w:t>01:12:45,362 --&gt; 01:12:48,029</w:t>
      </w:r>
    </w:p>
    <w:p w:rsidR="0046211F" w:rsidRPr="00C30304" w:rsidRDefault="0046211F" w:rsidP="0046211F">
      <w:r w:rsidRPr="00C30304">
        <w:t>The international atomic energy agency inspectors</w:t>
      </w:r>
    </w:p>
    <w:p w:rsidR="0046211F" w:rsidRPr="00C30304" w:rsidRDefault="0046211F" w:rsidP="0046211F"/>
    <w:p w:rsidR="0046211F" w:rsidRPr="00C30304" w:rsidRDefault="0046211F" w:rsidP="0046211F">
      <w:r w:rsidRPr="00C30304">
        <w:t>1398</w:t>
      </w:r>
    </w:p>
    <w:p w:rsidR="0046211F" w:rsidRPr="00C30304" w:rsidRDefault="0046211F" w:rsidP="0046211F">
      <w:r w:rsidRPr="00C30304">
        <w:t>01:12:48,031 --&gt; 01:12:50,531</w:t>
      </w:r>
    </w:p>
    <w:p w:rsidR="0046211F" w:rsidRPr="00C30304" w:rsidRDefault="0046211F" w:rsidP="0046211F">
      <w:r w:rsidRPr="00C30304">
        <w:t>would go in to natanz and they would see that</w:t>
      </w:r>
    </w:p>
    <w:p w:rsidR="0046211F" w:rsidRPr="00C30304" w:rsidRDefault="0046211F" w:rsidP="0046211F"/>
    <w:p w:rsidR="0046211F" w:rsidRPr="00C30304" w:rsidRDefault="0046211F" w:rsidP="0046211F">
      <w:r w:rsidRPr="00C30304">
        <w:t>1399</w:t>
      </w:r>
    </w:p>
    <w:p w:rsidR="0046211F" w:rsidRPr="00C30304" w:rsidRDefault="0046211F" w:rsidP="0046211F">
      <w:r w:rsidRPr="00C30304">
        <w:lastRenderedPageBreak/>
        <w:t>01:12:50,533 --&gt; 01:12:53,434</w:t>
      </w:r>
    </w:p>
    <w:p w:rsidR="0046211F" w:rsidRPr="00C30304" w:rsidRDefault="0046211F" w:rsidP="0046211F">
      <w:r w:rsidRPr="00C30304">
        <w:t xml:space="preserve"> whole sections of the centrifuges had been removed.</w:t>
      </w:r>
    </w:p>
    <w:p w:rsidR="0046211F" w:rsidRPr="00C30304" w:rsidRDefault="0046211F" w:rsidP="0046211F">
      <w:r w:rsidRPr="00C30304">
        <w:t>国际原子能机构代理核查人员将会进入纳坦兹，他们会看到整个离心机已经被移除。</w:t>
      </w:r>
    </w:p>
    <w:p w:rsidR="0046211F" w:rsidRPr="00C30304" w:rsidRDefault="0046211F" w:rsidP="0046211F"/>
    <w:p w:rsidR="0046211F" w:rsidRPr="00C30304" w:rsidRDefault="0046211F" w:rsidP="0046211F">
      <w:r w:rsidRPr="00C30304">
        <w:t>1400</w:t>
      </w:r>
    </w:p>
    <w:p w:rsidR="0046211F" w:rsidRPr="00C30304" w:rsidRDefault="0046211F" w:rsidP="0046211F">
      <w:r w:rsidRPr="00C30304">
        <w:t>01:12:54,670 --&gt; 01:12:57,739</w:t>
      </w:r>
    </w:p>
    <w:p w:rsidR="0046211F" w:rsidRPr="00C30304" w:rsidRDefault="0046211F" w:rsidP="0046211F">
      <w:r w:rsidRPr="00C30304">
        <w:t>The United States knew from its intelligence channels</w:t>
      </w:r>
    </w:p>
    <w:p w:rsidR="0046211F" w:rsidRPr="00C30304" w:rsidRDefault="0046211F" w:rsidP="0046211F"/>
    <w:p w:rsidR="0046211F" w:rsidRPr="00C30304" w:rsidRDefault="0046211F" w:rsidP="0046211F">
      <w:r w:rsidRPr="00C30304">
        <w:t>1401</w:t>
      </w:r>
    </w:p>
    <w:p w:rsidR="0046211F" w:rsidRPr="00C30304" w:rsidRDefault="0046211F" w:rsidP="0046211F">
      <w:r w:rsidRPr="00C30304">
        <w:t>01:12:57,741 --&gt; 01:13:01,242</w:t>
      </w:r>
    </w:p>
    <w:p w:rsidR="0046211F" w:rsidRPr="00C30304" w:rsidRDefault="0046211F" w:rsidP="0046211F">
      <w:r w:rsidRPr="00C30304">
        <w:t>that some iranian scientists and engineers</w:t>
      </w:r>
    </w:p>
    <w:p w:rsidR="0046211F" w:rsidRPr="00C30304" w:rsidRDefault="0046211F" w:rsidP="0046211F"/>
    <w:p w:rsidR="0046211F" w:rsidRPr="00C30304" w:rsidRDefault="0046211F" w:rsidP="0046211F">
      <w:r w:rsidRPr="00C30304">
        <w:t>1402</w:t>
      </w:r>
    </w:p>
    <w:p w:rsidR="0046211F" w:rsidRPr="00C30304" w:rsidRDefault="0046211F" w:rsidP="0046211F">
      <w:r w:rsidRPr="00C30304">
        <w:t>01:13:01,244 --&gt; 01:13:05,012</w:t>
      </w:r>
    </w:p>
    <w:p w:rsidR="0046211F" w:rsidRPr="00C30304" w:rsidRDefault="0046211F" w:rsidP="0046211F">
      <w:r w:rsidRPr="00C30304">
        <w:t>were being fired because the centrifuges were blowing up</w:t>
      </w:r>
    </w:p>
    <w:p w:rsidR="0046211F" w:rsidRPr="00C30304" w:rsidRDefault="0046211F" w:rsidP="0046211F">
      <w:r w:rsidRPr="00C30304">
        <w:t>美国从其情报渠道了解到一些伊朗科学家和工程师们因为离心机正在自我毁灭而被解雇。</w:t>
      </w:r>
    </w:p>
    <w:p w:rsidR="0046211F" w:rsidRPr="00C30304" w:rsidRDefault="0046211F" w:rsidP="0046211F"/>
    <w:p w:rsidR="0046211F" w:rsidRPr="00C30304" w:rsidRDefault="0046211F" w:rsidP="0046211F">
      <w:r w:rsidRPr="00C30304">
        <w:t>1403</w:t>
      </w:r>
    </w:p>
    <w:p w:rsidR="0046211F" w:rsidRPr="00C30304" w:rsidRDefault="0046211F" w:rsidP="0046211F">
      <w:r w:rsidRPr="00C30304">
        <w:t>01:13:05,014 --&gt; 01:13:08,149</w:t>
      </w:r>
    </w:p>
    <w:p w:rsidR="0046211F" w:rsidRPr="00C30304" w:rsidRDefault="0046211F" w:rsidP="0046211F">
      <w:r w:rsidRPr="00C30304">
        <w:t>and the iranians had assumed that this was because</w:t>
      </w:r>
    </w:p>
    <w:p w:rsidR="0046211F" w:rsidRPr="00C30304" w:rsidRDefault="0046211F" w:rsidP="0046211F"/>
    <w:p w:rsidR="0046211F" w:rsidRPr="00C30304" w:rsidRDefault="0046211F" w:rsidP="0046211F">
      <w:r w:rsidRPr="00C30304">
        <w:t>1404</w:t>
      </w:r>
    </w:p>
    <w:p w:rsidR="0046211F" w:rsidRPr="00C30304" w:rsidRDefault="0046211F" w:rsidP="0046211F">
      <w:r w:rsidRPr="00C30304">
        <w:t>01:13:08,151 --&gt; 01:13:11,652</w:t>
      </w:r>
    </w:p>
    <w:p w:rsidR="0046211F" w:rsidRPr="00C30304" w:rsidRDefault="0046211F" w:rsidP="0046211F">
      <w:r w:rsidRPr="00C30304">
        <w:t>they had been making errors or manufacturing mistakes.</w:t>
      </w:r>
    </w:p>
    <w:p w:rsidR="0046211F" w:rsidRPr="00C30304" w:rsidRDefault="0046211F" w:rsidP="0046211F">
      <w:r w:rsidRPr="00C30304">
        <w:t>伊朗人知道这是因为他们一直在犯错误或正在制造错误。</w:t>
      </w:r>
    </w:p>
    <w:p w:rsidR="0046211F" w:rsidRPr="00C30304" w:rsidRDefault="0046211F" w:rsidP="0046211F"/>
    <w:p w:rsidR="0046211F" w:rsidRPr="00C30304" w:rsidRDefault="0046211F" w:rsidP="0046211F">
      <w:r w:rsidRPr="00C30304">
        <w:t>1405</w:t>
      </w:r>
    </w:p>
    <w:p w:rsidR="0046211F" w:rsidRPr="00C30304" w:rsidRDefault="0046211F" w:rsidP="0046211F">
      <w:r w:rsidRPr="00C30304">
        <w:t>01:13:11,654 --&gt; 01:13:13,287</w:t>
      </w:r>
    </w:p>
    <w:p w:rsidR="0046211F" w:rsidRPr="00C30304" w:rsidRDefault="0046211F" w:rsidP="0046211F">
      <w:r w:rsidRPr="00C30304">
        <w:t>Clearly this was somebody's fault.</w:t>
      </w:r>
    </w:p>
    <w:p w:rsidR="0046211F" w:rsidRPr="00C30304" w:rsidRDefault="0046211F" w:rsidP="0046211F">
      <w:r w:rsidRPr="00C30304">
        <w:t>显然这又是谁的错。</w:t>
      </w:r>
    </w:p>
    <w:p w:rsidR="0046211F" w:rsidRPr="00C30304" w:rsidRDefault="0046211F" w:rsidP="0046211F"/>
    <w:p w:rsidR="0046211F" w:rsidRPr="00C30304" w:rsidRDefault="0046211F" w:rsidP="0046211F">
      <w:r w:rsidRPr="00C30304">
        <w:t>1406</w:t>
      </w:r>
    </w:p>
    <w:p w:rsidR="0046211F" w:rsidRPr="00C30304" w:rsidRDefault="0046211F" w:rsidP="0046211F">
      <w:r w:rsidRPr="00C30304">
        <w:t>01:13:14,390 --&gt; 01:13:16,424</w:t>
      </w:r>
    </w:p>
    <w:p w:rsidR="0046211F" w:rsidRPr="00C30304" w:rsidRDefault="0046211F" w:rsidP="0046211F">
      <w:r w:rsidRPr="00C30304">
        <w:t>So the program was doing</w:t>
      </w:r>
    </w:p>
    <w:p w:rsidR="0046211F" w:rsidRPr="00C30304" w:rsidRDefault="0046211F" w:rsidP="0046211F"/>
    <w:p w:rsidR="0046211F" w:rsidRPr="00C30304" w:rsidRDefault="0046211F" w:rsidP="0046211F">
      <w:r w:rsidRPr="00C30304">
        <w:t>1407</w:t>
      </w:r>
    </w:p>
    <w:p w:rsidR="0046211F" w:rsidRPr="00C30304" w:rsidRDefault="0046211F" w:rsidP="0046211F">
      <w:r w:rsidRPr="00C30304">
        <w:t>01:13:16,426 --&gt; 01:13:18,259</w:t>
      </w:r>
    </w:p>
    <w:p w:rsidR="0046211F" w:rsidRPr="00C30304" w:rsidRDefault="0046211F" w:rsidP="0046211F">
      <w:r w:rsidRPr="00C30304">
        <w:t>exactly what it was supposed to be doing,</w:t>
      </w:r>
    </w:p>
    <w:p w:rsidR="0046211F" w:rsidRPr="00C30304" w:rsidRDefault="0046211F" w:rsidP="0046211F">
      <w:r w:rsidRPr="00C30304">
        <w:t>所以程序在做的正是它应该要做的事情</w:t>
      </w:r>
      <w:r w:rsidRPr="00C30304">
        <w:t>,</w:t>
      </w:r>
    </w:p>
    <w:p w:rsidR="0046211F" w:rsidRPr="00C30304" w:rsidRDefault="0046211F" w:rsidP="0046211F"/>
    <w:p w:rsidR="0046211F" w:rsidRPr="00C30304" w:rsidRDefault="0046211F" w:rsidP="0046211F">
      <w:r w:rsidRPr="00C30304">
        <w:t>1408</w:t>
      </w:r>
    </w:p>
    <w:p w:rsidR="0046211F" w:rsidRPr="00C30304" w:rsidRDefault="0046211F" w:rsidP="0046211F">
      <w:r w:rsidRPr="00C30304">
        <w:t>01:13:18,560 --&gt; 01:13:21,329</w:t>
      </w:r>
    </w:p>
    <w:p w:rsidR="0046211F" w:rsidRPr="00C30304" w:rsidRDefault="0046211F" w:rsidP="0046211F">
      <w:r w:rsidRPr="00C30304">
        <w:t>which was it was blowing up centrifuges</w:t>
      </w:r>
    </w:p>
    <w:p w:rsidR="0046211F" w:rsidRPr="00C30304" w:rsidRDefault="0046211F" w:rsidP="0046211F"/>
    <w:p w:rsidR="0046211F" w:rsidRPr="00C30304" w:rsidRDefault="0046211F" w:rsidP="0046211F">
      <w:r w:rsidRPr="00C30304">
        <w:lastRenderedPageBreak/>
        <w:t>1409</w:t>
      </w:r>
    </w:p>
    <w:p w:rsidR="0046211F" w:rsidRPr="00C30304" w:rsidRDefault="0046211F" w:rsidP="0046211F">
      <w:r w:rsidRPr="00C30304">
        <w:t>01:13:21,563 --&gt; 01:13:23,398</w:t>
      </w:r>
    </w:p>
    <w:p w:rsidR="0046211F" w:rsidRPr="00C30304" w:rsidRDefault="0046211F" w:rsidP="0046211F">
      <w:r w:rsidRPr="00C30304">
        <w:t>and it was leaving no trace</w:t>
      </w:r>
    </w:p>
    <w:p w:rsidR="0046211F" w:rsidRPr="00C30304" w:rsidRDefault="0046211F" w:rsidP="0046211F"/>
    <w:p w:rsidR="0046211F" w:rsidRPr="00C30304" w:rsidRDefault="0046211F" w:rsidP="0046211F">
      <w:r w:rsidRPr="00C30304">
        <w:t>1410</w:t>
      </w:r>
    </w:p>
    <w:p w:rsidR="0046211F" w:rsidRPr="00C30304" w:rsidRDefault="0046211F" w:rsidP="0046211F">
      <w:r w:rsidRPr="00C30304">
        <w:t>01:13:24,066 --&gt; 01:13:26,167</w:t>
      </w:r>
    </w:p>
    <w:p w:rsidR="0046211F" w:rsidRPr="00C30304" w:rsidRDefault="0046211F" w:rsidP="0046211F">
      <w:r w:rsidRPr="00C30304">
        <w:t>and leaving the iranians to wonder</w:t>
      </w:r>
    </w:p>
    <w:p w:rsidR="0046211F" w:rsidRPr="00C30304" w:rsidRDefault="0046211F" w:rsidP="0046211F"/>
    <w:p w:rsidR="0046211F" w:rsidRPr="00C30304" w:rsidRDefault="0046211F" w:rsidP="0046211F">
      <w:r w:rsidRPr="00C30304">
        <w:t>1411</w:t>
      </w:r>
    </w:p>
    <w:p w:rsidR="0046211F" w:rsidRPr="00C30304" w:rsidRDefault="0046211F" w:rsidP="0046211F">
      <w:r w:rsidRPr="00C30304">
        <w:t>01:13:26,602 --&gt; 01:13:27,969</w:t>
      </w:r>
    </w:p>
    <w:p w:rsidR="0046211F" w:rsidRPr="00C30304" w:rsidRDefault="0046211F" w:rsidP="0046211F">
      <w:r w:rsidRPr="00C30304">
        <w:t>what they got hit by.</w:t>
      </w:r>
    </w:p>
    <w:p w:rsidR="0046211F" w:rsidRPr="00C30304" w:rsidRDefault="0046211F" w:rsidP="0046211F">
      <w:r w:rsidRPr="00C30304">
        <w:t>即离心机被炸毁，不留痕迹</w:t>
      </w:r>
      <w:r w:rsidRPr="00C30304">
        <w:rPr>
          <w:rFonts w:hint="eastAsia"/>
        </w:rPr>
        <w:t>，</w:t>
      </w:r>
      <w:r w:rsidRPr="00C30304">
        <w:t>要让伊朗人知道他们遭受了什么。</w:t>
      </w:r>
    </w:p>
    <w:p w:rsidR="0046211F" w:rsidRPr="00C30304" w:rsidRDefault="0046211F" w:rsidP="0046211F"/>
    <w:p w:rsidR="0046211F" w:rsidRPr="00C30304" w:rsidRDefault="0046211F" w:rsidP="0046211F">
      <w:r w:rsidRPr="00C30304">
        <w:t>1412</w:t>
      </w:r>
    </w:p>
    <w:p w:rsidR="0046211F" w:rsidRPr="00C30304" w:rsidRDefault="0046211F" w:rsidP="0046211F">
      <w:r w:rsidRPr="00C30304">
        <w:t>01:13:28,437 --&gt; 01:13:31,072</w:t>
      </w:r>
    </w:p>
    <w:p w:rsidR="0046211F" w:rsidRPr="00C30304" w:rsidRDefault="0046211F" w:rsidP="0046211F">
      <w:r w:rsidRPr="00C30304">
        <w:t>This was the brilliance of olympic games.</w:t>
      </w:r>
    </w:p>
    <w:p w:rsidR="0046211F" w:rsidRPr="00C30304" w:rsidRDefault="0046211F" w:rsidP="0046211F">
      <w:r w:rsidRPr="00C30304">
        <w:t>这是</w:t>
      </w:r>
      <w:r w:rsidRPr="00C30304">
        <w:t>“</w:t>
      </w:r>
      <w:r w:rsidRPr="00C30304">
        <w:t>奥运会</w:t>
      </w:r>
      <w:r w:rsidRPr="00C30304">
        <w:t>”</w:t>
      </w:r>
      <w:r w:rsidRPr="00C30304">
        <w:t>的辉煌。</w:t>
      </w:r>
    </w:p>
    <w:p w:rsidR="0046211F" w:rsidRPr="00C30304" w:rsidRDefault="0046211F" w:rsidP="0046211F"/>
    <w:p w:rsidR="0046211F" w:rsidRPr="00C30304" w:rsidRDefault="0046211F" w:rsidP="0046211F">
      <w:r w:rsidRPr="00C30304">
        <w:t>1413</w:t>
      </w:r>
    </w:p>
    <w:p w:rsidR="0046211F" w:rsidRPr="00C30304" w:rsidRDefault="0046211F" w:rsidP="0046211F">
      <w:r w:rsidRPr="00C30304">
        <w:t>01:13:31,373 --&gt; 01:13:33,074</w:t>
      </w:r>
    </w:p>
    <w:p w:rsidR="0046211F" w:rsidRPr="00C30304" w:rsidRDefault="0046211F" w:rsidP="0046211F">
      <w:r w:rsidRPr="00C30304">
        <w:t>You know, as a former director of a couple of big</w:t>
      </w:r>
    </w:p>
    <w:p w:rsidR="0046211F" w:rsidRPr="00C30304" w:rsidRDefault="0046211F" w:rsidP="0046211F"/>
    <w:p w:rsidR="0046211F" w:rsidRPr="00C30304" w:rsidRDefault="0046211F" w:rsidP="0046211F">
      <w:r w:rsidRPr="00C30304">
        <w:t>1414</w:t>
      </w:r>
    </w:p>
    <w:p w:rsidR="0046211F" w:rsidRPr="00C30304" w:rsidRDefault="0046211F" w:rsidP="0046211F">
      <w:r w:rsidRPr="00C30304">
        <w:t>01:13:33,076 --&gt; 01:13:34,342</w:t>
      </w:r>
    </w:p>
    <w:p w:rsidR="0046211F" w:rsidRPr="00C30304" w:rsidRDefault="0046211F" w:rsidP="0046211F">
      <w:r w:rsidRPr="00C30304">
        <w:t>3-letter agencies,</w:t>
      </w:r>
    </w:p>
    <w:p w:rsidR="0046211F" w:rsidRPr="00C30304" w:rsidRDefault="0046211F" w:rsidP="0046211F"/>
    <w:p w:rsidR="0046211F" w:rsidRPr="00C30304" w:rsidRDefault="0046211F" w:rsidP="0046211F">
      <w:r w:rsidRPr="00C30304">
        <w:t>1415</w:t>
      </w:r>
    </w:p>
    <w:p w:rsidR="0046211F" w:rsidRPr="00C30304" w:rsidRDefault="0046211F" w:rsidP="0046211F">
      <w:r w:rsidRPr="00C30304">
        <w:t>01:13:34,710 --&gt; 01:13:37,145</w:t>
      </w:r>
    </w:p>
    <w:p w:rsidR="0046211F" w:rsidRPr="00C30304" w:rsidRDefault="0046211F" w:rsidP="0046211F">
      <w:r w:rsidRPr="00C30304">
        <w:t>slowing down 1,000 centrifuges</w:t>
      </w:r>
    </w:p>
    <w:p w:rsidR="0046211F" w:rsidRPr="00C30304" w:rsidRDefault="0046211F" w:rsidP="0046211F">
      <w:r w:rsidRPr="00C30304">
        <w:t>in natanz...</w:t>
      </w:r>
    </w:p>
    <w:p w:rsidR="0046211F" w:rsidRPr="00C30304" w:rsidRDefault="0046211F" w:rsidP="0046211F">
      <w:r w:rsidRPr="00C30304">
        <w:t>你知道，作为一名拥有</w:t>
      </w:r>
      <w:r w:rsidRPr="00C30304">
        <w:t>3</w:t>
      </w:r>
      <w:r w:rsidRPr="00C30304">
        <w:t>个大写字母机构的前任主管在纳坦兹放缓</w:t>
      </w:r>
      <w:r w:rsidRPr="00C30304">
        <w:t>1000</w:t>
      </w:r>
      <w:r w:rsidRPr="00C30304">
        <w:t>台离心机，其心情是如何的</w:t>
      </w:r>
      <w:r w:rsidRPr="00C30304">
        <w:t>……</w:t>
      </w:r>
    </w:p>
    <w:p w:rsidR="0046211F" w:rsidRPr="00C30304" w:rsidRDefault="0046211F" w:rsidP="0046211F"/>
    <w:p w:rsidR="0046211F" w:rsidRPr="00C30304" w:rsidRDefault="0046211F" w:rsidP="0046211F">
      <w:r w:rsidRPr="00C30304">
        <w:t>1416</w:t>
      </w:r>
    </w:p>
    <w:p w:rsidR="0046211F" w:rsidRPr="00C30304" w:rsidRDefault="0046211F" w:rsidP="0046211F">
      <w:r w:rsidRPr="00C30304">
        <w:t>01:13:38,013 --&gt; 01:13:39,347</w:t>
      </w:r>
    </w:p>
    <w:p w:rsidR="0046211F" w:rsidRPr="00C30304" w:rsidRDefault="0046211F" w:rsidP="0046211F">
      <w:r w:rsidRPr="00C30304">
        <w:t>Abnormally good.</w:t>
      </w:r>
    </w:p>
    <w:p w:rsidR="0046211F" w:rsidRPr="00C30304" w:rsidRDefault="0046211F" w:rsidP="0046211F">
      <w:r w:rsidRPr="00C30304">
        <w:t>异常的好。</w:t>
      </w:r>
    </w:p>
    <w:p w:rsidR="0046211F" w:rsidRPr="00C30304" w:rsidRDefault="0046211F" w:rsidP="0046211F"/>
    <w:p w:rsidR="0046211F" w:rsidRPr="00C30304" w:rsidRDefault="0046211F" w:rsidP="0046211F">
      <w:r w:rsidRPr="00C30304">
        <w:t>1417</w:t>
      </w:r>
    </w:p>
    <w:p w:rsidR="0046211F" w:rsidRPr="00C30304" w:rsidRDefault="0046211F" w:rsidP="0046211F">
      <w:r w:rsidRPr="00C30304">
        <w:t>01:13:39,349 --&gt; 01:13:41,949</w:t>
      </w:r>
    </w:p>
    <w:p w:rsidR="0046211F" w:rsidRPr="00C30304" w:rsidRDefault="0046211F" w:rsidP="0046211F">
      <w:r w:rsidRPr="00C30304">
        <w:t>There was a need for... for...</w:t>
      </w:r>
    </w:p>
    <w:p w:rsidR="0046211F" w:rsidRPr="00C30304" w:rsidRDefault="0046211F" w:rsidP="0046211F">
      <w:r w:rsidRPr="00C30304">
        <w:t>For buying time.</w:t>
      </w:r>
    </w:p>
    <w:p w:rsidR="0046211F" w:rsidRPr="00C30304" w:rsidRDefault="0046211F" w:rsidP="0046211F">
      <w:r w:rsidRPr="00C30304">
        <w:t>有必要</w:t>
      </w:r>
      <w:r w:rsidRPr="00C30304">
        <w:t>……</w:t>
      </w:r>
      <w:r w:rsidRPr="00C30304">
        <w:t>为放缓离心机的而花费的时间支付金钱。</w:t>
      </w:r>
    </w:p>
    <w:p w:rsidR="0046211F" w:rsidRPr="00C30304" w:rsidRDefault="0046211F" w:rsidP="0046211F"/>
    <w:p w:rsidR="0046211F" w:rsidRPr="00C30304" w:rsidRDefault="0046211F" w:rsidP="0046211F">
      <w:r w:rsidRPr="00C30304">
        <w:lastRenderedPageBreak/>
        <w:t>1418</w:t>
      </w:r>
    </w:p>
    <w:p w:rsidR="0046211F" w:rsidRPr="00C30304" w:rsidRDefault="0046211F" w:rsidP="0046211F">
      <w:r w:rsidRPr="00C30304">
        <w:t>01:13:41,951 --&gt; 01:13:44,585</w:t>
      </w:r>
    </w:p>
    <w:p w:rsidR="0046211F" w:rsidRPr="00C30304" w:rsidRDefault="0046211F" w:rsidP="0046211F">
      <w:r w:rsidRPr="00C30304">
        <w:t>There was a need for slowing them down.</w:t>
      </w:r>
    </w:p>
    <w:p w:rsidR="0046211F" w:rsidRPr="00C30304" w:rsidRDefault="0046211F" w:rsidP="0046211F">
      <w:r w:rsidRPr="00C30304">
        <w:t>需要将它们放缓。</w:t>
      </w:r>
    </w:p>
    <w:p w:rsidR="0046211F" w:rsidRPr="00C30304" w:rsidRDefault="0046211F" w:rsidP="0046211F"/>
    <w:p w:rsidR="0046211F" w:rsidRPr="00C30304" w:rsidRDefault="0046211F" w:rsidP="0046211F">
      <w:r w:rsidRPr="00C30304">
        <w:t>1419</w:t>
      </w:r>
    </w:p>
    <w:p w:rsidR="0046211F" w:rsidRPr="00C30304" w:rsidRDefault="0046211F" w:rsidP="0046211F">
      <w:r w:rsidRPr="00C30304">
        <w:t>01:13:44,587 --&gt; 01:13:46,521</w:t>
      </w:r>
    </w:p>
    <w:p w:rsidR="0046211F" w:rsidRPr="00C30304" w:rsidRDefault="0046211F" w:rsidP="0046211F">
      <w:r w:rsidRPr="00C30304">
        <w:t>There was the need to try to push them</w:t>
      </w:r>
    </w:p>
    <w:p w:rsidR="0046211F" w:rsidRPr="00C30304" w:rsidRDefault="0046211F" w:rsidP="0046211F"/>
    <w:p w:rsidR="0046211F" w:rsidRPr="00C30304" w:rsidRDefault="0046211F" w:rsidP="0046211F"/>
    <w:p w:rsidR="0046211F" w:rsidRPr="00C30304" w:rsidRDefault="0046211F" w:rsidP="0046211F">
      <w:r w:rsidRPr="00C30304">
        <w:t>1420</w:t>
      </w:r>
    </w:p>
    <w:p w:rsidR="0046211F" w:rsidRPr="00C30304" w:rsidRDefault="0046211F" w:rsidP="0046211F">
      <w:r w:rsidRPr="00C30304">
        <w:t>01:13:46,523 --&gt; 01:13:47,889</w:t>
      </w:r>
    </w:p>
    <w:p w:rsidR="0046211F" w:rsidRPr="00C30304" w:rsidRDefault="0046211F" w:rsidP="0046211F">
      <w:r w:rsidRPr="00C30304">
        <w:t>to the negotiating table.</w:t>
      </w:r>
    </w:p>
    <w:p w:rsidR="0046211F" w:rsidRPr="00C30304" w:rsidRDefault="0046211F" w:rsidP="0046211F">
      <w:r w:rsidRPr="00C30304">
        <w:t>有必要在谈判桌上努力推动他们。</w:t>
      </w:r>
    </w:p>
    <w:p w:rsidR="0046211F" w:rsidRPr="00C30304" w:rsidRDefault="0046211F" w:rsidP="0046211F"/>
    <w:p w:rsidR="0046211F" w:rsidRPr="00C30304" w:rsidRDefault="0046211F" w:rsidP="0046211F">
      <w:r w:rsidRPr="00C30304">
        <w:t>1421</w:t>
      </w:r>
    </w:p>
    <w:p w:rsidR="0046211F" w:rsidRPr="00C30304" w:rsidRDefault="0046211F" w:rsidP="0046211F">
      <w:r w:rsidRPr="00C30304">
        <w:t>01:13:47,891 --&gt; 01:13:50,191</w:t>
      </w:r>
    </w:p>
    <w:p w:rsidR="0046211F" w:rsidRPr="00C30304" w:rsidRDefault="0046211F" w:rsidP="0046211F">
      <w:r w:rsidRPr="00C30304">
        <w:t>I mean, there are a lot of variables at play here.</w:t>
      </w:r>
    </w:p>
    <w:p w:rsidR="0046211F" w:rsidRPr="00C30304" w:rsidRDefault="0046211F" w:rsidP="0046211F">
      <w:r w:rsidRPr="00C30304">
        <w:t>我的意思是</w:t>
      </w:r>
      <w:r w:rsidRPr="00C30304">
        <w:t>,</w:t>
      </w:r>
      <w:r w:rsidRPr="00C30304">
        <w:t>有很多变量在起作用。</w:t>
      </w:r>
    </w:p>
    <w:p w:rsidR="0046211F" w:rsidRPr="00C30304" w:rsidRDefault="0046211F" w:rsidP="0046211F"/>
    <w:p w:rsidR="0046211F" w:rsidRPr="00C30304" w:rsidRDefault="0046211F" w:rsidP="0046211F">
      <w:r w:rsidRPr="00C30304">
        <w:t>1422</w:t>
      </w:r>
    </w:p>
    <w:p w:rsidR="0046211F" w:rsidRPr="00C30304" w:rsidRDefault="0046211F" w:rsidP="0046211F">
      <w:r w:rsidRPr="00C30304">
        <w:t>01:13:54,530 --&gt; 01:13:58,166</w:t>
      </w:r>
    </w:p>
    <w:p w:rsidR="0046211F" w:rsidRPr="00C30304" w:rsidRDefault="0046211F" w:rsidP="0046211F">
      <w:r w:rsidRPr="00C30304">
        <w:t>Sanger:President Obama would go down into the situation room,</w:t>
      </w:r>
    </w:p>
    <w:p w:rsidR="0046211F" w:rsidRPr="00C30304" w:rsidRDefault="0046211F" w:rsidP="0046211F"/>
    <w:p w:rsidR="0046211F" w:rsidRPr="00C30304" w:rsidRDefault="0046211F" w:rsidP="0046211F">
      <w:r w:rsidRPr="00C30304">
        <w:t>1423</w:t>
      </w:r>
    </w:p>
    <w:p w:rsidR="0046211F" w:rsidRPr="00C30304" w:rsidRDefault="0046211F" w:rsidP="0046211F">
      <w:r w:rsidRPr="00C30304">
        <w:t>01:13:58,600 --&gt; 01:14:01,869</w:t>
      </w:r>
    </w:p>
    <w:p w:rsidR="0046211F" w:rsidRPr="00C30304" w:rsidRDefault="0046211F" w:rsidP="0046211F">
      <w:r w:rsidRPr="00C30304">
        <w:t>and he would have laid out in front of him</w:t>
      </w:r>
    </w:p>
    <w:p w:rsidR="0046211F" w:rsidRPr="00C30304" w:rsidRDefault="0046211F" w:rsidP="0046211F"/>
    <w:p w:rsidR="0046211F" w:rsidRPr="00C30304" w:rsidRDefault="0046211F" w:rsidP="0046211F">
      <w:r w:rsidRPr="00C30304">
        <w:t>1424</w:t>
      </w:r>
    </w:p>
    <w:p w:rsidR="0046211F" w:rsidRPr="00C30304" w:rsidRDefault="0046211F" w:rsidP="0046211F">
      <w:r w:rsidRPr="00C30304">
        <w:t>01:14:01,871 --&gt; 01:14:03,538</w:t>
      </w:r>
    </w:p>
    <w:p w:rsidR="0046211F" w:rsidRPr="00C30304" w:rsidRDefault="0046211F" w:rsidP="0046211F">
      <w:r w:rsidRPr="00C30304">
        <w:t>what they called the horse blanket,</w:t>
      </w:r>
    </w:p>
    <w:p w:rsidR="0046211F" w:rsidRPr="00C30304" w:rsidRDefault="0046211F" w:rsidP="0046211F"/>
    <w:p w:rsidR="0046211F" w:rsidRPr="00C30304" w:rsidRDefault="0046211F" w:rsidP="0046211F">
      <w:r w:rsidRPr="00C30304">
        <w:t>1425</w:t>
      </w:r>
    </w:p>
    <w:p w:rsidR="0046211F" w:rsidRPr="00C30304" w:rsidRDefault="0046211F" w:rsidP="0046211F">
      <w:r w:rsidRPr="00C30304">
        <w:t>01:14:03,540 --&gt; 01:14:05,740</w:t>
      </w:r>
    </w:p>
    <w:p w:rsidR="0046211F" w:rsidRPr="00C30304" w:rsidRDefault="0046211F" w:rsidP="0046211F">
      <w:r w:rsidRPr="00C30304">
        <w:t>which was a giant schematic</w:t>
      </w:r>
    </w:p>
    <w:p w:rsidR="0046211F" w:rsidRPr="00C30304" w:rsidRDefault="0046211F" w:rsidP="0046211F"/>
    <w:p w:rsidR="0046211F" w:rsidRPr="00C30304" w:rsidRDefault="0046211F" w:rsidP="0046211F">
      <w:r w:rsidRPr="00C30304">
        <w:t>1426</w:t>
      </w:r>
    </w:p>
    <w:p w:rsidR="0046211F" w:rsidRPr="00C30304" w:rsidRDefault="0046211F" w:rsidP="0046211F">
      <w:r w:rsidRPr="00C30304">
        <w:t>01:14:05,742 --&gt; 01:14:09,210</w:t>
      </w:r>
    </w:p>
    <w:p w:rsidR="0046211F" w:rsidRPr="00C30304" w:rsidRDefault="0046211F" w:rsidP="0046211F">
      <w:r w:rsidRPr="00C30304">
        <w:t>of the natanz nuclear enrichment plan.</w:t>
      </w:r>
      <w:r w:rsidRPr="00C30304">
        <w:t>、</w:t>
      </w:r>
    </w:p>
    <w:p w:rsidR="0046211F" w:rsidRPr="00C30304" w:rsidRDefault="0046211F" w:rsidP="0046211F">
      <w:r w:rsidRPr="00C30304">
        <w:t>桑格</w:t>
      </w:r>
      <w:r w:rsidRPr="00C30304">
        <w:t>:</w:t>
      </w:r>
      <w:r w:rsidRPr="00C30304">
        <w:t>奥巴马总统会进到战情分析室</w:t>
      </w:r>
      <w:r w:rsidRPr="00C30304">
        <w:t>,</w:t>
      </w:r>
      <w:r w:rsidRPr="00C30304">
        <w:t>他称之为</w:t>
      </w:r>
      <w:r w:rsidRPr="00C30304">
        <w:t>“</w:t>
      </w:r>
      <w:r w:rsidRPr="00C30304">
        <w:t>马毯</w:t>
      </w:r>
      <w:r w:rsidRPr="00C30304">
        <w:t>”</w:t>
      </w:r>
      <w:r w:rsidRPr="00C30304">
        <w:t>，即一个巨大的纳坦兹核浓缩计划的示意图。</w:t>
      </w:r>
    </w:p>
    <w:p w:rsidR="0046211F" w:rsidRPr="00C30304" w:rsidRDefault="0046211F" w:rsidP="0046211F"/>
    <w:p w:rsidR="0046211F" w:rsidRPr="00C30304" w:rsidRDefault="0046211F" w:rsidP="0046211F">
      <w:r w:rsidRPr="00C30304">
        <w:t>1427</w:t>
      </w:r>
    </w:p>
    <w:p w:rsidR="0046211F" w:rsidRPr="00C30304" w:rsidRDefault="0046211F" w:rsidP="0046211F">
      <w:r w:rsidRPr="00C30304">
        <w:t>01:14:09,778 --&gt; 01:14:12,880</w:t>
      </w:r>
    </w:p>
    <w:p w:rsidR="0046211F" w:rsidRPr="00C30304" w:rsidRDefault="0046211F" w:rsidP="0046211F">
      <w:r w:rsidRPr="00C30304">
        <w:lastRenderedPageBreak/>
        <w:t>And the designers of olympic games</w:t>
      </w:r>
    </w:p>
    <w:p w:rsidR="0046211F" w:rsidRPr="00C30304" w:rsidRDefault="0046211F" w:rsidP="0046211F"/>
    <w:p w:rsidR="0046211F" w:rsidRPr="00C30304" w:rsidRDefault="0046211F" w:rsidP="0046211F">
      <w:r w:rsidRPr="00C30304">
        <w:t>1428</w:t>
      </w:r>
    </w:p>
    <w:p w:rsidR="0046211F" w:rsidRPr="00C30304" w:rsidRDefault="0046211F" w:rsidP="0046211F">
      <w:r w:rsidRPr="00C30304">
        <w:t>01:14:12,882 --&gt; 01:14:16,050</w:t>
      </w:r>
    </w:p>
    <w:p w:rsidR="0046211F" w:rsidRPr="00C30304" w:rsidRDefault="0046211F" w:rsidP="0046211F">
      <w:r w:rsidRPr="00C30304">
        <w:t>would describe to him what kind of progress they made</w:t>
      </w:r>
    </w:p>
    <w:p w:rsidR="0046211F" w:rsidRPr="00C30304" w:rsidRDefault="0046211F" w:rsidP="0046211F"/>
    <w:p w:rsidR="0046211F" w:rsidRPr="00C30304" w:rsidRDefault="0046211F" w:rsidP="0046211F">
      <w:r w:rsidRPr="00C30304">
        <w:t>1429</w:t>
      </w:r>
    </w:p>
    <w:p w:rsidR="0046211F" w:rsidRPr="00C30304" w:rsidRDefault="0046211F" w:rsidP="0046211F">
      <w:r w:rsidRPr="00C30304">
        <w:t>01:14:16,052 --&gt; 01:14:18,319</w:t>
      </w:r>
    </w:p>
    <w:p w:rsidR="0046211F" w:rsidRPr="00C30304" w:rsidRDefault="0046211F" w:rsidP="0046211F">
      <w:r w:rsidRPr="00C30304">
        <w:t>and look for him for the authorization</w:t>
      </w:r>
    </w:p>
    <w:p w:rsidR="0046211F" w:rsidRPr="00C30304" w:rsidRDefault="0046211F" w:rsidP="0046211F"/>
    <w:p w:rsidR="0046211F" w:rsidRPr="00C30304" w:rsidRDefault="0046211F" w:rsidP="0046211F">
      <w:r w:rsidRPr="00C30304">
        <w:t>1430</w:t>
      </w:r>
    </w:p>
    <w:p w:rsidR="0046211F" w:rsidRPr="00C30304" w:rsidRDefault="0046211F" w:rsidP="0046211F">
      <w:r w:rsidRPr="00C30304">
        <w:t>01:14:18,321 --&gt; 01:14:20,555</w:t>
      </w:r>
    </w:p>
    <w:p w:rsidR="0046211F" w:rsidRPr="00C30304" w:rsidRDefault="0046211F" w:rsidP="0046211F">
      <w:r w:rsidRPr="00C30304">
        <w:t>to move on ahead to the next attack.</w:t>
      </w:r>
    </w:p>
    <w:p w:rsidR="0046211F" w:rsidRPr="00C30304" w:rsidRDefault="0046211F" w:rsidP="0046211F">
      <w:r w:rsidRPr="00C30304">
        <w:t>这场竞技赛的胜利者将向他描述他们取得了什么样的进展并寻求他的授权从而继续执行下一个攻击。</w:t>
      </w:r>
    </w:p>
    <w:p w:rsidR="0046211F" w:rsidRPr="00C30304" w:rsidRDefault="0046211F" w:rsidP="0046211F">
      <w:r w:rsidRPr="00C30304">
        <w:t>1431</w:t>
      </w:r>
    </w:p>
    <w:p w:rsidR="0046211F" w:rsidRPr="00C30304" w:rsidRDefault="0046211F" w:rsidP="0046211F">
      <w:r w:rsidRPr="00C30304">
        <w:t>01:14:22,391 --&gt; 01:14:24,425</w:t>
      </w:r>
    </w:p>
    <w:p w:rsidR="0046211F" w:rsidRPr="00C30304" w:rsidRDefault="0046211F" w:rsidP="0046211F">
      <w:r w:rsidRPr="00C30304">
        <w:t>And at one point during those discussions</w:t>
      </w:r>
    </w:p>
    <w:p w:rsidR="0046211F" w:rsidRPr="00C30304" w:rsidRDefault="0046211F" w:rsidP="0046211F"/>
    <w:p w:rsidR="0046211F" w:rsidRPr="00C30304" w:rsidRDefault="0046211F" w:rsidP="0046211F">
      <w:r w:rsidRPr="00C30304">
        <w:t>1432</w:t>
      </w:r>
    </w:p>
    <w:p w:rsidR="0046211F" w:rsidRPr="00C30304" w:rsidRDefault="0046211F" w:rsidP="0046211F">
      <w:r w:rsidRPr="00C30304">
        <w:t>01:14:24,427 --&gt; 01:14:26,160</w:t>
      </w:r>
    </w:p>
    <w:p w:rsidR="0046211F" w:rsidRPr="00C30304" w:rsidRDefault="0046211F" w:rsidP="0046211F">
      <w:r w:rsidRPr="00C30304">
        <w:t>he said to a number of his aides,</w:t>
      </w:r>
    </w:p>
    <w:p w:rsidR="0046211F" w:rsidRPr="00C30304" w:rsidRDefault="0046211F" w:rsidP="0046211F">
      <w:r w:rsidRPr="00C30304">
        <w:t>在讨论过程中，他对他众多助手指出一点，</w:t>
      </w:r>
    </w:p>
    <w:p w:rsidR="0046211F" w:rsidRPr="00C30304" w:rsidRDefault="0046211F" w:rsidP="0046211F"/>
    <w:p w:rsidR="0046211F" w:rsidRPr="00C30304" w:rsidRDefault="0046211F" w:rsidP="0046211F">
      <w:r w:rsidRPr="00C30304">
        <w:t>1433</w:t>
      </w:r>
    </w:p>
    <w:p w:rsidR="0046211F" w:rsidRPr="00C30304" w:rsidRDefault="0046211F" w:rsidP="0046211F">
      <w:r w:rsidRPr="00C30304">
        <w:t>01:14:26,162 --&gt; 01:14:27,762</w:t>
      </w:r>
    </w:p>
    <w:p w:rsidR="0046211F" w:rsidRPr="00C30304" w:rsidRDefault="0046211F" w:rsidP="0046211F">
      <w:r w:rsidRPr="00C30304">
        <w:t>"you know,I have some concerns</w:t>
      </w:r>
    </w:p>
    <w:p w:rsidR="0046211F" w:rsidRPr="00C30304" w:rsidRDefault="0046211F" w:rsidP="0046211F"/>
    <w:p w:rsidR="0046211F" w:rsidRPr="00C30304" w:rsidRDefault="0046211F" w:rsidP="0046211F"/>
    <w:p w:rsidR="0046211F" w:rsidRPr="00C30304" w:rsidRDefault="0046211F" w:rsidP="0046211F">
      <w:r w:rsidRPr="00C30304">
        <w:t>1434</w:t>
      </w:r>
    </w:p>
    <w:p w:rsidR="0046211F" w:rsidRPr="00C30304" w:rsidRDefault="0046211F" w:rsidP="0046211F">
      <w:r w:rsidRPr="00C30304">
        <w:t>01:14:27,764 --&gt; 01:14:30,231</w:t>
      </w:r>
    </w:p>
    <w:p w:rsidR="0046211F" w:rsidRPr="00C30304" w:rsidRDefault="0046211F" w:rsidP="0046211F">
      <w:r w:rsidRPr="00C30304">
        <w:t>because once word of this gets out,"</w:t>
      </w:r>
    </w:p>
    <w:p w:rsidR="0046211F" w:rsidRPr="00C30304" w:rsidRDefault="0046211F" w:rsidP="0046211F"/>
    <w:p w:rsidR="0046211F" w:rsidRPr="00C30304" w:rsidRDefault="0046211F" w:rsidP="0046211F">
      <w:r w:rsidRPr="00C30304">
        <w:t>1435</w:t>
      </w:r>
    </w:p>
    <w:p w:rsidR="0046211F" w:rsidRPr="00C30304" w:rsidRDefault="0046211F" w:rsidP="0046211F">
      <w:r w:rsidRPr="00C30304">
        <w:t>01:14:30,233 --&gt; 01:14:31,899</w:t>
      </w:r>
    </w:p>
    <w:p w:rsidR="0046211F" w:rsidRPr="00C30304" w:rsidRDefault="0046211F" w:rsidP="0046211F">
      <w:r w:rsidRPr="00C30304">
        <w:t>and eventually he knew it would get out,</w:t>
      </w:r>
    </w:p>
    <w:p w:rsidR="0046211F" w:rsidRPr="00C30304" w:rsidRDefault="0046211F" w:rsidP="0046211F"/>
    <w:p w:rsidR="0046211F" w:rsidRPr="00C30304" w:rsidRDefault="0046211F" w:rsidP="0046211F">
      <w:r w:rsidRPr="00C30304">
        <w:t>1436</w:t>
      </w:r>
    </w:p>
    <w:p w:rsidR="0046211F" w:rsidRPr="00C30304" w:rsidRDefault="0046211F" w:rsidP="0046211F">
      <w:r w:rsidRPr="00C30304">
        <w:t>01:14:31,901 --&gt; 01:14:33,901</w:t>
      </w:r>
    </w:p>
    <w:p w:rsidR="0046211F" w:rsidRPr="00C30304" w:rsidRDefault="0046211F" w:rsidP="0046211F">
      <w:r w:rsidRPr="00C30304">
        <w:t>"the Chinese may use it as an excuse</w:t>
      </w:r>
    </w:p>
    <w:p w:rsidR="0046211F" w:rsidRPr="00C30304" w:rsidRDefault="0046211F" w:rsidP="0046211F"/>
    <w:p w:rsidR="0046211F" w:rsidRPr="00C30304" w:rsidRDefault="0046211F" w:rsidP="0046211F">
      <w:r w:rsidRPr="00C30304">
        <w:t>1437</w:t>
      </w:r>
    </w:p>
    <w:p w:rsidR="0046211F" w:rsidRPr="00C30304" w:rsidRDefault="0046211F" w:rsidP="0046211F">
      <w:r w:rsidRPr="00C30304">
        <w:t>01:14:33,903 --&gt; 01:14:37,238</w:t>
      </w:r>
    </w:p>
    <w:p w:rsidR="0046211F" w:rsidRPr="00C30304" w:rsidRDefault="0046211F" w:rsidP="0046211F">
      <w:r w:rsidRPr="00C30304">
        <w:t>for their attacks on us.The Russians might or others."</w:t>
      </w:r>
    </w:p>
    <w:p w:rsidR="0046211F" w:rsidRPr="00C30304" w:rsidRDefault="0046211F" w:rsidP="0046211F">
      <w:r w:rsidRPr="00C30304">
        <w:lastRenderedPageBreak/>
        <w:t>“</w:t>
      </w:r>
      <w:r w:rsidRPr="00C30304">
        <w:t>你知道，我有一些担忧，因为这一旦泄露出去，</w:t>
      </w:r>
      <w:r w:rsidRPr="00C30304">
        <w:t>”</w:t>
      </w:r>
      <w:r w:rsidRPr="00C30304">
        <w:t>他知道形势最终将会失控，</w:t>
      </w:r>
      <w:r w:rsidRPr="00C30304">
        <w:t>“</w:t>
      </w:r>
      <w:r w:rsidRPr="00C30304">
        <w:t>中国人可能会使用它作为攻击我们的借口。也可能是俄国人或其他人。</w:t>
      </w:r>
      <w:r w:rsidRPr="00C30304">
        <w:t>”</w:t>
      </w:r>
    </w:p>
    <w:p w:rsidR="0046211F" w:rsidRPr="00C30304" w:rsidRDefault="0046211F" w:rsidP="0046211F"/>
    <w:p w:rsidR="0046211F" w:rsidRPr="00C30304" w:rsidRDefault="0046211F" w:rsidP="0046211F">
      <w:r w:rsidRPr="00C30304">
        <w:t>1438</w:t>
      </w:r>
    </w:p>
    <w:p w:rsidR="0046211F" w:rsidRPr="00C30304" w:rsidRDefault="0046211F" w:rsidP="0046211F">
      <w:r w:rsidRPr="00C30304">
        <w:t>01:14:37,773 --&gt; 01:14:40,808</w:t>
      </w:r>
    </w:p>
    <w:p w:rsidR="0046211F" w:rsidRPr="00C30304" w:rsidRDefault="0046211F" w:rsidP="0046211F">
      <w:r w:rsidRPr="00C30304">
        <w:t>So he clearly had some misgivings,</w:t>
      </w:r>
    </w:p>
    <w:p w:rsidR="0046211F" w:rsidRPr="00C30304" w:rsidRDefault="0046211F" w:rsidP="0046211F"/>
    <w:p w:rsidR="0046211F" w:rsidRPr="00C30304" w:rsidRDefault="0046211F" w:rsidP="0046211F">
      <w:r w:rsidRPr="00C30304">
        <w:t>1439</w:t>
      </w:r>
    </w:p>
    <w:p w:rsidR="0046211F" w:rsidRPr="00C30304" w:rsidRDefault="0046211F" w:rsidP="0046211F">
      <w:r w:rsidRPr="00C30304">
        <w:t>01:14:41,443 --&gt; 01:14:43,244</w:t>
      </w:r>
    </w:p>
    <w:p w:rsidR="0046211F" w:rsidRPr="00C30304" w:rsidRDefault="0046211F" w:rsidP="0046211F">
      <w:r w:rsidRPr="00C30304">
        <w:t>but they weren't big enough to stop him</w:t>
      </w:r>
    </w:p>
    <w:p w:rsidR="0046211F" w:rsidRPr="00C30304" w:rsidRDefault="0046211F" w:rsidP="0046211F"/>
    <w:p w:rsidR="0046211F" w:rsidRPr="00C30304" w:rsidRDefault="0046211F" w:rsidP="0046211F">
      <w:r w:rsidRPr="00C30304">
        <w:t>1440</w:t>
      </w:r>
    </w:p>
    <w:p w:rsidR="0046211F" w:rsidRPr="00C30304" w:rsidRDefault="0046211F" w:rsidP="0046211F">
      <w:r w:rsidRPr="00C30304">
        <w:t>01:14:43,246 --&gt; 01:14:44,645</w:t>
      </w:r>
    </w:p>
    <w:p w:rsidR="0046211F" w:rsidRPr="00C30304" w:rsidRDefault="0046211F" w:rsidP="0046211F">
      <w:r w:rsidRPr="00C30304">
        <w:t>from going ahead with</w:t>
      </w:r>
    </w:p>
    <w:p w:rsidR="0046211F" w:rsidRPr="00C30304" w:rsidRDefault="0046211F" w:rsidP="0046211F">
      <w:r w:rsidRPr="00C30304">
        <w:t>the program.</w:t>
      </w:r>
    </w:p>
    <w:p w:rsidR="0046211F" w:rsidRPr="00C30304" w:rsidRDefault="0046211F" w:rsidP="0046211F">
      <w:r w:rsidRPr="00C30304">
        <w:t>所以他显然还有一些疑虑，但这些并不足以阻止他推进计划。</w:t>
      </w:r>
    </w:p>
    <w:p w:rsidR="0046211F" w:rsidRPr="00C30304" w:rsidRDefault="0046211F" w:rsidP="0046211F"/>
    <w:p w:rsidR="0046211F" w:rsidRPr="00C30304" w:rsidRDefault="0046211F" w:rsidP="0046211F">
      <w:r w:rsidRPr="00C30304">
        <w:t>1441</w:t>
      </w:r>
    </w:p>
    <w:p w:rsidR="0046211F" w:rsidRPr="00C30304" w:rsidRDefault="0046211F" w:rsidP="0046211F">
      <w:r w:rsidRPr="00C30304">
        <w:t>01:14:45,848 --&gt; 01:14:49,016</w:t>
      </w:r>
    </w:p>
    <w:p w:rsidR="0046211F" w:rsidRPr="00C30304" w:rsidRDefault="0046211F" w:rsidP="0046211F">
      <w:r w:rsidRPr="00C30304">
        <w:t>And then in 2010,</w:t>
      </w:r>
    </w:p>
    <w:p w:rsidR="0046211F" w:rsidRPr="00C30304" w:rsidRDefault="0046211F" w:rsidP="0046211F"/>
    <w:p w:rsidR="0046211F" w:rsidRPr="00C30304" w:rsidRDefault="0046211F" w:rsidP="0046211F">
      <w:r w:rsidRPr="00C30304">
        <w:t>1442</w:t>
      </w:r>
    </w:p>
    <w:p w:rsidR="0046211F" w:rsidRPr="00C30304" w:rsidRDefault="0046211F" w:rsidP="0046211F">
      <w:r w:rsidRPr="00C30304">
        <w:t>01:14:49,351 --&gt; 01:14:52,587</w:t>
      </w:r>
    </w:p>
    <w:p w:rsidR="0046211F" w:rsidRPr="00C30304" w:rsidRDefault="0046211F" w:rsidP="0046211F">
      <w:r w:rsidRPr="00C30304">
        <w:t>a decision was made to change the code.</w:t>
      </w:r>
    </w:p>
    <w:p w:rsidR="0046211F" w:rsidRPr="00C30304" w:rsidRDefault="0046211F" w:rsidP="0046211F">
      <w:r w:rsidRPr="00C30304">
        <w:t>然后到了</w:t>
      </w:r>
      <w:r w:rsidRPr="00C30304">
        <w:t>2010</w:t>
      </w:r>
      <w:r w:rsidRPr="00C30304">
        <w:t>年，他们决定修改代码。</w:t>
      </w:r>
    </w:p>
    <w:p w:rsidR="0046211F" w:rsidRPr="00C30304" w:rsidRDefault="0046211F" w:rsidP="0046211F"/>
    <w:p w:rsidR="0046211F" w:rsidRPr="00C30304" w:rsidRDefault="0046211F" w:rsidP="0046211F">
      <w:r w:rsidRPr="00C30304">
        <w:t>1443</w:t>
      </w:r>
    </w:p>
    <w:p w:rsidR="0046211F" w:rsidRPr="00C30304" w:rsidRDefault="0046211F" w:rsidP="0046211F">
      <w:r w:rsidRPr="00C30304">
        <w:t>01:14:58,427 --&gt; 01:14:59,861</w:t>
      </w:r>
    </w:p>
    <w:p w:rsidR="0046211F" w:rsidRPr="00C30304" w:rsidRDefault="0046211F" w:rsidP="0046211F">
      <w:r w:rsidRPr="00C30304">
        <w:t>Our human assets</w:t>
      </w:r>
    </w:p>
    <w:p w:rsidR="0046211F" w:rsidRPr="00C30304" w:rsidRDefault="0046211F" w:rsidP="0046211F"/>
    <w:p w:rsidR="0046211F" w:rsidRPr="00C30304" w:rsidRDefault="0046211F" w:rsidP="0046211F">
      <w:r w:rsidRPr="00C30304">
        <w:t>1444</w:t>
      </w:r>
    </w:p>
    <w:p w:rsidR="0046211F" w:rsidRPr="00C30304" w:rsidRDefault="0046211F" w:rsidP="0046211F">
      <w:r w:rsidRPr="00C30304">
        <w:t>01:15:00,496 --&gt; 01:15:03,965</w:t>
      </w:r>
    </w:p>
    <w:p w:rsidR="0046211F" w:rsidRPr="00C30304" w:rsidRDefault="0046211F" w:rsidP="0046211F">
      <w:r w:rsidRPr="00C30304">
        <w:t>weren't always able to get code updates into natanz</w:t>
      </w:r>
    </w:p>
    <w:p w:rsidR="0046211F" w:rsidRPr="00C30304" w:rsidRDefault="0046211F" w:rsidP="0046211F"/>
    <w:p w:rsidR="0046211F" w:rsidRPr="00C30304" w:rsidRDefault="0046211F" w:rsidP="0046211F"/>
    <w:p w:rsidR="0046211F" w:rsidRPr="00C30304" w:rsidRDefault="0046211F" w:rsidP="0046211F">
      <w:r w:rsidRPr="00C30304">
        <w:t>1445</w:t>
      </w:r>
    </w:p>
    <w:p w:rsidR="0046211F" w:rsidRPr="00C30304" w:rsidRDefault="0046211F" w:rsidP="0046211F">
      <w:r w:rsidRPr="00C30304">
        <w:t>01:15:03,967 --&gt; 01:15:06,100</w:t>
      </w:r>
    </w:p>
    <w:p w:rsidR="0046211F" w:rsidRPr="00C30304" w:rsidRDefault="0046211F" w:rsidP="0046211F">
      <w:r w:rsidRPr="00C30304">
        <w:t>and we weren't told exactly why,</w:t>
      </w:r>
    </w:p>
    <w:p w:rsidR="0046211F" w:rsidRPr="00C30304" w:rsidRDefault="0046211F" w:rsidP="0046211F"/>
    <w:p w:rsidR="0046211F" w:rsidRPr="00C30304" w:rsidRDefault="0046211F" w:rsidP="0046211F">
      <w:r w:rsidRPr="00C30304">
        <w:t>1446</w:t>
      </w:r>
    </w:p>
    <w:p w:rsidR="0046211F" w:rsidRPr="00C30304" w:rsidRDefault="0046211F" w:rsidP="0046211F">
      <w:r w:rsidRPr="00C30304">
        <w:t>01:15:06,668 --&gt; 01:15:10,705</w:t>
      </w:r>
    </w:p>
    <w:p w:rsidR="0046211F" w:rsidRPr="00C30304" w:rsidRDefault="0046211F" w:rsidP="0046211F">
      <w:r w:rsidRPr="00C30304">
        <w:t>but we were told we had to have a cyber solution</w:t>
      </w:r>
    </w:p>
    <w:p w:rsidR="0046211F" w:rsidRPr="00C30304" w:rsidRDefault="0046211F" w:rsidP="0046211F"/>
    <w:p w:rsidR="0046211F" w:rsidRPr="00C30304" w:rsidRDefault="0046211F" w:rsidP="0046211F">
      <w:r w:rsidRPr="00C30304">
        <w:t>1447</w:t>
      </w:r>
    </w:p>
    <w:p w:rsidR="0046211F" w:rsidRPr="00C30304" w:rsidRDefault="0046211F" w:rsidP="0046211F">
      <w:r w:rsidRPr="00C30304">
        <w:lastRenderedPageBreak/>
        <w:t>01:15:10,707 --&gt; 01:15:12,206</w:t>
      </w:r>
    </w:p>
    <w:p w:rsidR="0046211F" w:rsidRPr="00C30304" w:rsidRDefault="0046211F" w:rsidP="0046211F">
      <w:r w:rsidRPr="00C30304">
        <w:t>for delivering the code.</w:t>
      </w:r>
    </w:p>
    <w:p w:rsidR="0046211F" w:rsidRPr="00C30304" w:rsidRDefault="0046211F" w:rsidP="0046211F">
      <w:r w:rsidRPr="00C30304">
        <w:t>我们人力资源并非总是能够将代码更新到纳坦兹，没有人没告诉我们为什么，但是我们被告知我们必须提出一个网络解决方案用来输送代码。</w:t>
      </w:r>
    </w:p>
    <w:p w:rsidR="0046211F" w:rsidRPr="00C30304" w:rsidRDefault="0046211F" w:rsidP="0046211F"/>
    <w:p w:rsidR="0046211F" w:rsidRPr="00C30304" w:rsidRDefault="0046211F" w:rsidP="0046211F">
      <w:r w:rsidRPr="00C30304">
        <w:t>1448</w:t>
      </w:r>
    </w:p>
    <w:p w:rsidR="0046211F" w:rsidRPr="00C30304" w:rsidRDefault="0046211F" w:rsidP="0046211F">
      <w:r w:rsidRPr="00C30304">
        <w:t>01:15:12,641 --&gt; 01:15:15,209</w:t>
      </w:r>
    </w:p>
    <w:p w:rsidR="0046211F" w:rsidRPr="00C30304" w:rsidRDefault="0046211F" w:rsidP="0046211F">
      <w:r w:rsidRPr="00C30304">
        <w:t>But the delivery systems were tricky.</w:t>
      </w:r>
    </w:p>
    <w:p w:rsidR="0046211F" w:rsidRPr="00C30304" w:rsidRDefault="0046211F" w:rsidP="0046211F">
      <w:r w:rsidRPr="00C30304">
        <w:t>但是输送系统是棘手的。</w:t>
      </w:r>
    </w:p>
    <w:p w:rsidR="0046211F" w:rsidRPr="00C30304" w:rsidRDefault="0046211F" w:rsidP="0046211F"/>
    <w:p w:rsidR="0046211F" w:rsidRPr="00C30304" w:rsidRDefault="0046211F" w:rsidP="0046211F">
      <w:r w:rsidRPr="00C30304">
        <w:t>1449</w:t>
      </w:r>
    </w:p>
    <w:p w:rsidR="0046211F" w:rsidRPr="00C30304" w:rsidRDefault="0046211F" w:rsidP="0046211F">
      <w:r w:rsidRPr="00C30304">
        <w:t>01:15:15,511 --&gt; 01:15:18,179</w:t>
      </w:r>
    </w:p>
    <w:p w:rsidR="0046211F" w:rsidRPr="00C30304" w:rsidRDefault="0046211F" w:rsidP="0046211F">
      <w:r w:rsidRPr="00C30304">
        <w:t>If they weren't aggressive enough, they wouldn't get in.</w:t>
      </w:r>
    </w:p>
    <w:p w:rsidR="0046211F" w:rsidRPr="00C30304" w:rsidRDefault="0046211F" w:rsidP="0046211F">
      <w:r w:rsidRPr="00C30304">
        <w:t>如果它们不够积极</w:t>
      </w:r>
      <w:r w:rsidRPr="00C30304">
        <w:t>,</w:t>
      </w:r>
      <w:r w:rsidRPr="00C30304">
        <w:t>那它们就不会进入系统。</w:t>
      </w:r>
    </w:p>
    <w:p w:rsidR="0046211F" w:rsidRPr="00C30304" w:rsidRDefault="0046211F" w:rsidP="0046211F"/>
    <w:p w:rsidR="0046211F" w:rsidRPr="00C30304" w:rsidRDefault="0046211F" w:rsidP="0046211F">
      <w:r w:rsidRPr="00C30304">
        <w:t>1450</w:t>
      </w:r>
    </w:p>
    <w:p w:rsidR="0046211F" w:rsidRPr="00C30304" w:rsidRDefault="0046211F" w:rsidP="0046211F">
      <w:r w:rsidRPr="00C30304">
        <w:t>01:15:18,480 --&gt; 01:15:20,848</w:t>
      </w:r>
    </w:p>
    <w:p w:rsidR="0046211F" w:rsidRPr="00C30304" w:rsidRDefault="0046211F" w:rsidP="0046211F">
      <w:r w:rsidRPr="00C30304">
        <w:t>If they were too aggressive, they could spread</w:t>
      </w:r>
    </w:p>
    <w:p w:rsidR="0046211F" w:rsidRPr="00C30304" w:rsidRDefault="0046211F" w:rsidP="0046211F">
      <w:r w:rsidRPr="00C30304">
        <w:t>1451</w:t>
      </w:r>
    </w:p>
    <w:p w:rsidR="0046211F" w:rsidRPr="00C30304" w:rsidRDefault="0046211F" w:rsidP="0046211F">
      <w:r w:rsidRPr="00C30304">
        <w:t>01:15:21,283 --&gt; 01:15:22,517</w:t>
      </w:r>
    </w:p>
    <w:p w:rsidR="0046211F" w:rsidRPr="00C30304" w:rsidRDefault="0046211F" w:rsidP="0046211F">
      <w:r w:rsidRPr="00C30304">
        <w:t>and be discovered.</w:t>
      </w:r>
    </w:p>
    <w:p w:rsidR="0046211F" w:rsidRPr="00C30304" w:rsidRDefault="0046211F" w:rsidP="0046211F">
      <w:r w:rsidRPr="00C30304">
        <w:t>如果它们过于激进</w:t>
      </w:r>
      <w:r w:rsidRPr="00C30304">
        <w:t>,</w:t>
      </w:r>
      <w:r w:rsidRPr="00C30304">
        <w:t>它们就可以传播和被发现。</w:t>
      </w:r>
    </w:p>
    <w:p w:rsidR="0046211F" w:rsidRPr="00C30304" w:rsidRDefault="0046211F" w:rsidP="0046211F"/>
    <w:p w:rsidR="0046211F" w:rsidRPr="00C30304" w:rsidRDefault="0046211F" w:rsidP="0046211F">
      <w:r w:rsidRPr="00C30304">
        <w:t>1452</w:t>
      </w:r>
    </w:p>
    <w:p w:rsidR="0046211F" w:rsidRPr="00C30304" w:rsidRDefault="0046211F" w:rsidP="0046211F">
      <w:r w:rsidRPr="00C30304">
        <w:t>01:15:24,520 --&gt; 01:15:26,287</w:t>
      </w:r>
    </w:p>
    <w:p w:rsidR="0046211F" w:rsidRPr="00C30304" w:rsidRDefault="0046211F" w:rsidP="0046211F">
      <w:r w:rsidRPr="00C30304">
        <w:t>Chien:When we got the first sample,</w:t>
      </w:r>
    </w:p>
    <w:p w:rsidR="0046211F" w:rsidRPr="00C30304" w:rsidRDefault="0046211F" w:rsidP="0046211F"/>
    <w:p w:rsidR="0046211F" w:rsidRPr="00C30304" w:rsidRDefault="0046211F" w:rsidP="0046211F"/>
    <w:p w:rsidR="0046211F" w:rsidRPr="00C30304" w:rsidRDefault="0046211F" w:rsidP="0046211F">
      <w:r w:rsidRPr="00C30304">
        <w:t>1453</w:t>
      </w:r>
    </w:p>
    <w:p w:rsidR="0046211F" w:rsidRPr="00C30304" w:rsidRDefault="0046211F" w:rsidP="0046211F">
      <w:r w:rsidRPr="00C30304">
        <w:t>01:15:26,289 --&gt; 01:15:28,623</w:t>
      </w:r>
    </w:p>
    <w:p w:rsidR="0046211F" w:rsidRPr="00C30304" w:rsidRDefault="0046211F" w:rsidP="0046211F">
      <w:r w:rsidRPr="00C30304">
        <w:t>there was some configuration information inside of it</w:t>
      </w:r>
    </w:p>
    <w:p w:rsidR="0046211F" w:rsidRPr="00C30304" w:rsidRDefault="0046211F" w:rsidP="0046211F"/>
    <w:p w:rsidR="0046211F" w:rsidRPr="00C30304" w:rsidRDefault="0046211F" w:rsidP="0046211F">
      <w:r w:rsidRPr="00C30304">
        <w:t>1454</w:t>
      </w:r>
    </w:p>
    <w:p w:rsidR="0046211F" w:rsidRPr="00C30304" w:rsidRDefault="0046211F" w:rsidP="0046211F">
      <w:r w:rsidRPr="00C30304">
        <w:t>01:15:28,625 --&gt; 01:15:31,859</w:t>
      </w:r>
    </w:p>
    <w:p w:rsidR="0046211F" w:rsidRPr="00C30304" w:rsidRDefault="0046211F" w:rsidP="0046211F">
      <w:r w:rsidRPr="00C30304">
        <w:t>And one of the pieces in there was a version number, 1.1</w:t>
      </w:r>
    </w:p>
    <w:p w:rsidR="0046211F" w:rsidRPr="00C30304" w:rsidRDefault="0046211F" w:rsidP="0046211F"/>
    <w:p w:rsidR="0046211F" w:rsidRPr="00C30304" w:rsidRDefault="0046211F" w:rsidP="0046211F">
      <w:r w:rsidRPr="00C30304">
        <w:t>1455</w:t>
      </w:r>
    </w:p>
    <w:p w:rsidR="0046211F" w:rsidRPr="00C30304" w:rsidRDefault="0046211F" w:rsidP="0046211F">
      <w:r w:rsidRPr="00C30304">
        <w:t>01:15:32,861 --&gt; 01:15:34,161</w:t>
      </w:r>
    </w:p>
    <w:p w:rsidR="0046211F" w:rsidRPr="00C30304" w:rsidRDefault="0046211F" w:rsidP="0046211F">
      <w:r w:rsidRPr="00C30304">
        <w:t>and that made us realize,</w:t>
      </w:r>
    </w:p>
    <w:p w:rsidR="0046211F" w:rsidRPr="00C30304" w:rsidRDefault="0046211F" w:rsidP="0046211F"/>
    <w:p w:rsidR="0046211F" w:rsidRPr="00C30304" w:rsidRDefault="0046211F" w:rsidP="0046211F">
      <w:r w:rsidRPr="00C30304">
        <w:t>1456</w:t>
      </w:r>
    </w:p>
    <w:p w:rsidR="0046211F" w:rsidRPr="00C30304" w:rsidRDefault="0046211F" w:rsidP="0046211F">
      <w:r w:rsidRPr="00C30304">
        <w:t>01:15:34,163 --&gt; 01:15:36,397</w:t>
      </w:r>
    </w:p>
    <w:p w:rsidR="0046211F" w:rsidRPr="00C30304" w:rsidRDefault="0046211F" w:rsidP="0046211F">
      <w:r w:rsidRPr="00C30304">
        <w:t>well, look, this likely isn't</w:t>
      </w:r>
    </w:p>
    <w:p w:rsidR="0046211F" w:rsidRPr="00C30304" w:rsidRDefault="0046211F" w:rsidP="0046211F">
      <w:r w:rsidRPr="00C30304">
        <w:t>the only copy.</w:t>
      </w:r>
    </w:p>
    <w:p w:rsidR="0046211F" w:rsidRPr="00C30304" w:rsidRDefault="0046211F" w:rsidP="0046211F">
      <w:r w:rsidRPr="00C30304">
        <w:lastRenderedPageBreak/>
        <w:t>简</w:t>
      </w:r>
      <w:r w:rsidRPr="00C30304">
        <w:t>:</w:t>
      </w:r>
      <w:r w:rsidRPr="00C30304">
        <w:t>当我们得到了第一个样本，它里面有一些配置信息，其中一条代码具有一个版本号，</w:t>
      </w:r>
      <w:r w:rsidRPr="00C30304">
        <w:t>1.1</w:t>
      </w:r>
      <w:r w:rsidRPr="00C30304">
        <w:rPr>
          <w:rFonts w:hint="eastAsia"/>
        </w:rPr>
        <w:t>。</w:t>
      </w:r>
      <w:r w:rsidRPr="00C30304">
        <w:t>这使我们意识到，好吧，看，这可能不是唯一的副本。</w:t>
      </w:r>
    </w:p>
    <w:p w:rsidR="0046211F" w:rsidRPr="00C30304" w:rsidRDefault="0046211F" w:rsidP="0046211F"/>
    <w:p w:rsidR="0046211F" w:rsidRPr="00C30304" w:rsidRDefault="0046211F" w:rsidP="0046211F">
      <w:r w:rsidRPr="00C30304">
        <w:t>1457</w:t>
      </w:r>
    </w:p>
    <w:p w:rsidR="0046211F" w:rsidRPr="00C30304" w:rsidRDefault="0046211F" w:rsidP="0046211F">
      <w:r w:rsidRPr="00C30304">
        <w:t>01:15:36,399 --&gt; 01:15:38,633</w:t>
      </w:r>
    </w:p>
    <w:p w:rsidR="0046211F" w:rsidRPr="00C30304" w:rsidRDefault="0046211F" w:rsidP="0046211F">
      <w:r w:rsidRPr="00C30304">
        <w:t>We went back through our databases looking for</w:t>
      </w:r>
    </w:p>
    <w:p w:rsidR="0046211F" w:rsidRPr="00C30304" w:rsidRDefault="0046211F" w:rsidP="0046211F"/>
    <w:p w:rsidR="0046211F" w:rsidRPr="00C30304" w:rsidRDefault="0046211F" w:rsidP="0046211F">
      <w:r w:rsidRPr="00C30304">
        <w:t>1458</w:t>
      </w:r>
    </w:p>
    <w:p w:rsidR="0046211F" w:rsidRPr="00C30304" w:rsidRDefault="0046211F" w:rsidP="0046211F">
      <w:r w:rsidRPr="00C30304">
        <w:t>01:15:38,635 --&gt; 01:15:41,102</w:t>
      </w:r>
    </w:p>
    <w:p w:rsidR="0046211F" w:rsidRPr="00C30304" w:rsidRDefault="0046211F" w:rsidP="0046211F">
      <w:r w:rsidRPr="00C30304">
        <w:t>anything that looks similar to stuxnet.</w:t>
      </w:r>
    </w:p>
    <w:p w:rsidR="0046211F" w:rsidRPr="00C30304" w:rsidRDefault="0046211F" w:rsidP="0046211F">
      <w:r w:rsidRPr="00C30304">
        <w:t>我们回到我们的数据库去寻找任何看起来与震网病毒类似的病毒。</w:t>
      </w:r>
    </w:p>
    <w:p w:rsidR="0046211F" w:rsidRPr="00C30304" w:rsidRDefault="0046211F" w:rsidP="0046211F"/>
    <w:p w:rsidR="0046211F" w:rsidRPr="00C30304" w:rsidRDefault="0046211F" w:rsidP="0046211F">
      <w:r w:rsidRPr="00C30304">
        <w:t>1459</w:t>
      </w:r>
    </w:p>
    <w:p w:rsidR="0046211F" w:rsidRPr="00C30304" w:rsidRDefault="0046211F" w:rsidP="0046211F">
      <w:r w:rsidRPr="00C30304">
        <w:t>01:15:42,838 --&gt; 01:15:44,539</w:t>
      </w:r>
    </w:p>
    <w:p w:rsidR="0046211F" w:rsidRPr="00C30304" w:rsidRDefault="0046211F" w:rsidP="0046211F">
      <w:r w:rsidRPr="00C30304">
        <w:t>Chien:As we began to collect more samples,</w:t>
      </w:r>
    </w:p>
    <w:p w:rsidR="0046211F" w:rsidRPr="00C30304" w:rsidRDefault="0046211F" w:rsidP="0046211F"/>
    <w:p w:rsidR="0046211F" w:rsidRPr="00C30304" w:rsidRDefault="0046211F" w:rsidP="0046211F">
      <w:r w:rsidRPr="00C30304">
        <w:t>1460</w:t>
      </w:r>
    </w:p>
    <w:p w:rsidR="0046211F" w:rsidRPr="00C30304" w:rsidRDefault="0046211F" w:rsidP="0046211F">
      <w:r w:rsidRPr="00C30304">
        <w:t>01:15:44,541 --&gt; 01:15:46,440</w:t>
      </w:r>
    </w:p>
    <w:p w:rsidR="0046211F" w:rsidRPr="00C30304" w:rsidRDefault="0046211F" w:rsidP="0046211F">
      <w:r w:rsidRPr="00C30304">
        <w:t>we found a few earlier versions of stuxnet.</w:t>
      </w:r>
    </w:p>
    <w:p w:rsidR="0046211F" w:rsidRPr="00C30304" w:rsidRDefault="0046211F" w:rsidP="0046211F">
      <w:r w:rsidRPr="00C30304">
        <w:t>简</w:t>
      </w:r>
      <w:r w:rsidRPr="00C30304">
        <w:t>:</w:t>
      </w:r>
      <w:r w:rsidRPr="00C30304">
        <w:t>随着我们开始收集的样本越来越多，我们发现了震网早期的一些版本。</w:t>
      </w:r>
    </w:p>
    <w:p w:rsidR="0046211F" w:rsidRPr="00C30304" w:rsidRDefault="0046211F" w:rsidP="0046211F"/>
    <w:p w:rsidR="0046211F" w:rsidRPr="00C30304" w:rsidRDefault="0046211F" w:rsidP="0046211F">
      <w:r w:rsidRPr="00C30304">
        <w:t>1461</w:t>
      </w:r>
    </w:p>
    <w:p w:rsidR="0046211F" w:rsidRPr="00C30304" w:rsidRDefault="0046211F" w:rsidP="0046211F">
      <w:r w:rsidRPr="00C30304">
        <w:t>01:15:47,509 --&gt; 01:15:49,210</w:t>
      </w:r>
    </w:p>
    <w:p w:rsidR="0046211F" w:rsidRPr="00C30304" w:rsidRDefault="0046211F" w:rsidP="0046211F">
      <w:r w:rsidRPr="00C30304">
        <w:t>O'murchu:And when we analyzed that code,</w:t>
      </w:r>
    </w:p>
    <w:p w:rsidR="0046211F" w:rsidRPr="00C30304" w:rsidRDefault="0046211F" w:rsidP="0046211F"/>
    <w:p w:rsidR="0046211F" w:rsidRPr="00C30304" w:rsidRDefault="0046211F" w:rsidP="0046211F">
      <w:r w:rsidRPr="00C30304">
        <w:t>1462</w:t>
      </w:r>
    </w:p>
    <w:p w:rsidR="0046211F" w:rsidRPr="00C30304" w:rsidRDefault="0046211F" w:rsidP="0046211F">
      <w:r w:rsidRPr="00C30304">
        <w:t>01:15:49,212 --&gt; 01:15:51,879</w:t>
      </w:r>
    </w:p>
    <w:p w:rsidR="0046211F" w:rsidRPr="00C30304" w:rsidRDefault="0046211F" w:rsidP="0046211F">
      <w:r w:rsidRPr="00C30304">
        <w:t>we saw that versions previous to 1.1</w:t>
      </w:r>
    </w:p>
    <w:p w:rsidR="0046211F" w:rsidRPr="00C30304" w:rsidRDefault="0046211F" w:rsidP="0046211F"/>
    <w:p w:rsidR="0046211F" w:rsidRPr="00C30304" w:rsidRDefault="0046211F" w:rsidP="0046211F">
      <w:r w:rsidRPr="00C30304">
        <w:t>1463</w:t>
      </w:r>
    </w:p>
    <w:p w:rsidR="0046211F" w:rsidRPr="00C30304" w:rsidRDefault="0046211F" w:rsidP="0046211F">
      <w:r w:rsidRPr="00C30304">
        <w:t>01:15:51,881 --&gt; 01:15:53,548</w:t>
      </w:r>
    </w:p>
    <w:p w:rsidR="0046211F" w:rsidRPr="00C30304" w:rsidRDefault="0046211F" w:rsidP="0046211F">
      <w:r w:rsidRPr="00C30304">
        <w:t>were a lot less aggressive.</w:t>
      </w:r>
    </w:p>
    <w:p w:rsidR="0046211F" w:rsidRPr="00C30304" w:rsidRDefault="0046211F" w:rsidP="0046211F">
      <w:r w:rsidRPr="00C30304">
        <w:t>O 'murchu:</w:t>
      </w:r>
      <w:r w:rsidRPr="00C30304">
        <w:t>当我们分析这段代码时，我们发现</w:t>
      </w:r>
      <w:r w:rsidRPr="00C30304">
        <w:t>1.1</w:t>
      </w:r>
      <w:r w:rsidRPr="00C30304">
        <w:t>之前样本少了很多攻击性。</w:t>
      </w:r>
    </w:p>
    <w:p w:rsidR="0046211F" w:rsidRPr="00C30304" w:rsidRDefault="0046211F" w:rsidP="0046211F"/>
    <w:p w:rsidR="0046211F" w:rsidRPr="00C30304" w:rsidRDefault="0046211F" w:rsidP="0046211F">
      <w:r w:rsidRPr="00C30304">
        <w:t>1464</w:t>
      </w:r>
    </w:p>
    <w:p w:rsidR="0046211F" w:rsidRPr="00C30304" w:rsidRDefault="0046211F" w:rsidP="0046211F">
      <w:r w:rsidRPr="00C30304">
        <w:t>01:15:54,016 --&gt; 01:15:55,850</w:t>
      </w:r>
    </w:p>
    <w:p w:rsidR="0046211F" w:rsidRPr="00C30304" w:rsidRDefault="0046211F" w:rsidP="0046211F">
      <w:r w:rsidRPr="00C30304">
        <w:t>The earlier version of stuxnet,</w:t>
      </w:r>
    </w:p>
    <w:p w:rsidR="0046211F" w:rsidRPr="00C30304" w:rsidRDefault="0046211F" w:rsidP="0046211F"/>
    <w:p w:rsidR="0046211F" w:rsidRPr="00C30304" w:rsidRDefault="0046211F" w:rsidP="0046211F">
      <w:r w:rsidRPr="00C30304">
        <w:t>1465</w:t>
      </w:r>
    </w:p>
    <w:p w:rsidR="0046211F" w:rsidRPr="00C30304" w:rsidRDefault="0046211F" w:rsidP="0046211F">
      <w:r w:rsidRPr="00C30304">
        <w:t>01:15:55,852 --&gt; 01:15:58,019</w:t>
      </w:r>
    </w:p>
    <w:p w:rsidR="0046211F" w:rsidRPr="00C30304" w:rsidRDefault="0046211F" w:rsidP="0046211F">
      <w:r w:rsidRPr="00C30304">
        <w:t>it basically required humans to do a little bit</w:t>
      </w:r>
    </w:p>
    <w:p w:rsidR="0046211F" w:rsidRPr="00C30304" w:rsidRDefault="0046211F" w:rsidP="0046211F"/>
    <w:p w:rsidR="0046211F" w:rsidRPr="00C30304" w:rsidRDefault="0046211F" w:rsidP="0046211F">
      <w:r w:rsidRPr="00C30304">
        <w:t>1466</w:t>
      </w:r>
    </w:p>
    <w:p w:rsidR="0046211F" w:rsidRPr="00C30304" w:rsidRDefault="0046211F" w:rsidP="0046211F">
      <w:r w:rsidRPr="00C30304">
        <w:t>01:15:58,021 --&gt; 01:16:00,354</w:t>
      </w:r>
    </w:p>
    <w:p w:rsidR="0046211F" w:rsidRPr="00C30304" w:rsidRDefault="0046211F" w:rsidP="0046211F">
      <w:r w:rsidRPr="00C30304">
        <w:lastRenderedPageBreak/>
        <w:t>of double clicking in order for it to spread</w:t>
      </w:r>
    </w:p>
    <w:p w:rsidR="0046211F" w:rsidRPr="00C30304" w:rsidRDefault="0046211F" w:rsidP="0046211F"/>
    <w:p w:rsidR="0046211F" w:rsidRPr="00C30304" w:rsidRDefault="0046211F" w:rsidP="0046211F">
      <w:r w:rsidRPr="00C30304">
        <w:t>1467</w:t>
      </w:r>
    </w:p>
    <w:p w:rsidR="0046211F" w:rsidRPr="00C30304" w:rsidRDefault="0046211F" w:rsidP="0046211F">
      <w:r w:rsidRPr="00C30304">
        <w:t>01:16:00,356 --&gt; 01:16:01,889</w:t>
      </w:r>
    </w:p>
    <w:p w:rsidR="0046211F" w:rsidRPr="00C30304" w:rsidRDefault="0046211F" w:rsidP="0046211F">
      <w:r w:rsidRPr="00C30304">
        <w:t>from one computer to another.</w:t>
      </w:r>
    </w:p>
    <w:p w:rsidR="0046211F" w:rsidRPr="00C30304" w:rsidRDefault="0046211F" w:rsidP="0046211F">
      <w:r w:rsidRPr="00C30304">
        <w:t>震网的早期版本，它基本上要求人们做一点双击行为才能从一台计算机传播到另一台。</w:t>
      </w:r>
    </w:p>
    <w:p w:rsidR="0046211F" w:rsidRPr="00C30304" w:rsidRDefault="0046211F" w:rsidP="0046211F"/>
    <w:p w:rsidR="0046211F" w:rsidRPr="00C30304" w:rsidRDefault="0046211F" w:rsidP="0046211F">
      <w:r w:rsidRPr="00C30304">
        <w:t>1468</w:t>
      </w:r>
    </w:p>
    <w:p w:rsidR="0046211F" w:rsidRPr="00C30304" w:rsidRDefault="0046211F" w:rsidP="0046211F">
      <w:r w:rsidRPr="00C30304">
        <w:t>01:16:01,891 --&gt; 01:16:04,158</w:t>
      </w:r>
    </w:p>
    <w:p w:rsidR="0046211F" w:rsidRPr="00C30304" w:rsidRDefault="0046211F" w:rsidP="0046211F">
      <w:r w:rsidRPr="00C30304">
        <w:t>And, so, what we believe after looking at that code</w:t>
      </w:r>
    </w:p>
    <w:p w:rsidR="0046211F" w:rsidRPr="00C30304" w:rsidRDefault="0046211F" w:rsidP="0046211F"/>
    <w:p w:rsidR="0046211F" w:rsidRPr="00C30304" w:rsidRDefault="0046211F" w:rsidP="0046211F">
      <w:r w:rsidRPr="00C30304">
        <w:t>1469</w:t>
      </w:r>
    </w:p>
    <w:p w:rsidR="0046211F" w:rsidRPr="00C30304" w:rsidRDefault="0046211F" w:rsidP="0046211F">
      <w:r w:rsidRPr="00C30304">
        <w:t>01:16:04,160 --&gt; 01:16:05,293</w:t>
      </w:r>
    </w:p>
    <w:p w:rsidR="0046211F" w:rsidRPr="00C30304" w:rsidRDefault="0046211F" w:rsidP="0046211F">
      <w:r w:rsidRPr="00C30304">
        <w:t>is two things,</w:t>
      </w:r>
    </w:p>
    <w:p w:rsidR="0046211F" w:rsidRPr="00C30304" w:rsidRDefault="0046211F" w:rsidP="0046211F">
      <w:r w:rsidRPr="00C30304">
        <w:t>所以，当看到那段代码之后，我们相信了两件事。</w:t>
      </w:r>
    </w:p>
    <w:p w:rsidR="0046211F" w:rsidRPr="00C30304" w:rsidRDefault="0046211F" w:rsidP="0046211F"/>
    <w:p w:rsidR="0046211F" w:rsidRPr="00C30304" w:rsidRDefault="0046211F" w:rsidP="0046211F">
      <w:r w:rsidRPr="00C30304">
        <w:t>1470</w:t>
      </w:r>
    </w:p>
    <w:p w:rsidR="0046211F" w:rsidRPr="00C30304" w:rsidRDefault="0046211F" w:rsidP="0046211F">
      <w:r w:rsidRPr="00C30304">
        <w:t>01:16:05,694 --&gt; 01:16:07,995</w:t>
      </w:r>
    </w:p>
    <w:p w:rsidR="0046211F" w:rsidRPr="00C30304" w:rsidRDefault="0046211F" w:rsidP="0046211F">
      <w:r w:rsidRPr="00C30304">
        <w:t>one, either they didn't get in to natanz</w:t>
      </w:r>
    </w:p>
    <w:p w:rsidR="0046211F" w:rsidRPr="00C30304" w:rsidRDefault="0046211F" w:rsidP="0046211F"/>
    <w:p w:rsidR="0046211F" w:rsidRPr="00C30304" w:rsidRDefault="0046211F" w:rsidP="0046211F">
      <w:r w:rsidRPr="00C30304">
        <w:t>1471</w:t>
      </w:r>
    </w:p>
    <w:p w:rsidR="0046211F" w:rsidRPr="00C30304" w:rsidRDefault="0046211F" w:rsidP="0046211F">
      <w:r w:rsidRPr="00C30304">
        <w:t>01:16:07,997 --&gt; 01:16:09,230</w:t>
      </w:r>
    </w:p>
    <w:p w:rsidR="0046211F" w:rsidRPr="00C30304" w:rsidRDefault="0046211F" w:rsidP="0046211F">
      <w:r w:rsidRPr="00C30304">
        <w:t>with that earlier version,</w:t>
      </w:r>
    </w:p>
    <w:p w:rsidR="0046211F" w:rsidRPr="00C30304" w:rsidRDefault="0046211F" w:rsidP="0046211F"/>
    <w:p w:rsidR="0046211F" w:rsidRPr="00C30304" w:rsidRDefault="0046211F" w:rsidP="0046211F">
      <w:r w:rsidRPr="00C30304">
        <w:t>1472</w:t>
      </w:r>
    </w:p>
    <w:p w:rsidR="0046211F" w:rsidRPr="00C30304" w:rsidRDefault="0046211F" w:rsidP="0046211F">
      <w:r w:rsidRPr="00C30304">
        <w:t>01:16:09,232 --&gt; 01:16:10,831</w:t>
      </w:r>
    </w:p>
    <w:p w:rsidR="0046211F" w:rsidRPr="00C30304" w:rsidRDefault="0046211F" w:rsidP="0046211F">
      <w:r w:rsidRPr="00C30304">
        <w:t>because it simply wasn't aggressive enough,</w:t>
      </w:r>
    </w:p>
    <w:p w:rsidR="0046211F" w:rsidRPr="00C30304" w:rsidRDefault="0046211F" w:rsidP="0046211F"/>
    <w:p w:rsidR="0046211F" w:rsidRPr="00C30304" w:rsidRDefault="0046211F" w:rsidP="0046211F">
      <w:r w:rsidRPr="00C30304">
        <w:t>1473</w:t>
      </w:r>
    </w:p>
    <w:p w:rsidR="0046211F" w:rsidRPr="00C30304" w:rsidRDefault="0046211F" w:rsidP="0046211F">
      <w:r w:rsidRPr="00C30304">
        <w:t>01:16:10,833 --&gt; 01:16:12,567</w:t>
      </w:r>
    </w:p>
    <w:p w:rsidR="0046211F" w:rsidRPr="00C30304" w:rsidRDefault="0046211F" w:rsidP="0046211F">
      <w:r w:rsidRPr="00C30304">
        <w:t>wasn't able to jump over that air gap,</w:t>
      </w:r>
    </w:p>
    <w:p w:rsidR="0046211F" w:rsidRPr="00C30304" w:rsidRDefault="0046211F" w:rsidP="0046211F">
      <w:r w:rsidRPr="00C30304">
        <w:t>一是，早期病毒版本没有进入纳坦兹，因为它的侵略性不够，无法跳过空气间隙，</w:t>
      </w:r>
    </w:p>
    <w:p w:rsidR="0046211F" w:rsidRPr="00C30304" w:rsidRDefault="0046211F" w:rsidP="0046211F"/>
    <w:p w:rsidR="0046211F" w:rsidRPr="00C30304" w:rsidRDefault="0046211F" w:rsidP="0046211F">
      <w:r w:rsidRPr="00C30304">
        <w:t>1474</w:t>
      </w:r>
    </w:p>
    <w:p w:rsidR="0046211F" w:rsidRPr="00C30304" w:rsidRDefault="0046211F" w:rsidP="0046211F">
      <w:r w:rsidRPr="00C30304">
        <w:t>01:16:13,535 --&gt; 01:16:16,370</w:t>
      </w:r>
    </w:p>
    <w:p w:rsidR="0046211F" w:rsidRPr="00C30304" w:rsidRDefault="0046211F" w:rsidP="0046211F">
      <w:r w:rsidRPr="00C30304">
        <w:t>and/or two,that payload as well</w:t>
      </w:r>
    </w:p>
    <w:p w:rsidR="0046211F" w:rsidRPr="00C30304" w:rsidRDefault="0046211F" w:rsidP="0046211F"/>
    <w:p w:rsidR="0046211F" w:rsidRPr="00C30304" w:rsidRDefault="0046211F" w:rsidP="0046211F">
      <w:r w:rsidRPr="00C30304">
        <w:t>1475</w:t>
      </w:r>
    </w:p>
    <w:p w:rsidR="0046211F" w:rsidRPr="00C30304" w:rsidRDefault="0046211F" w:rsidP="0046211F">
      <w:r w:rsidRPr="00C30304">
        <w:t>01:16:16,372 --&gt; 01:16:19,674</w:t>
      </w:r>
    </w:p>
    <w:p w:rsidR="0046211F" w:rsidRPr="00C30304" w:rsidRDefault="0046211F" w:rsidP="0046211F">
      <w:r w:rsidRPr="00C30304">
        <w:t>didn't work properly, didn't</w:t>
      </w:r>
    </w:p>
    <w:p w:rsidR="0046211F" w:rsidRPr="00C30304" w:rsidRDefault="0046211F" w:rsidP="0046211F">
      <w:r w:rsidRPr="00C30304">
        <w:t>work to their satisfaction,</w:t>
      </w:r>
    </w:p>
    <w:p w:rsidR="0046211F" w:rsidRPr="00C30304" w:rsidRDefault="0046211F" w:rsidP="0046211F"/>
    <w:p w:rsidR="0046211F" w:rsidRPr="00C30304" w:rsidRDefault="0046211F" w:rsidP="0046211F">
      <w:r w:rsidRPr="00C30304">
        <w:t>1476</w:t>
      </w:r>
    </w:p>
    <w:p w:rsidR="0046211F" w:rsidRPr="00C30304" w:rsidRDefault="0046211F" w:rsidP="0046211F">
      <w:r w:rsidRPr="00C30304">
        <w:t>01:16:19,942 --&gt; 01:16:21,776</w:t>
      </w:r>
    </w:p>
    <w:p w:rsidR="0046211F" w:rsidRPr="00C30304" w:rsidRDefault="0046211F" w:rsidP="0046211F">
      <w:r w:rsidRPr="00C30304">
        <w:lastRenderedPageBreak/>
        <w:t>maybe was not explosive enough.</w:t>
      </w:r>
    </w:p>
    <w:p w:rsidR="0046211F" w:rsidRPr="00C30304" w:rsidRDefault="0046211F" w:rsidP="0046211F">
      <w:r w:rsidRPr="00C30304">
        <w:t>二是</w:t>
      </w:r>
      <w:r w:rsidRPr="00C30304">
        <w:t>,</w:t>
      </w:r>
      <w:r w:rsidRPr="00C30304">
        <w:t>有效载荷也没有正常工作</w:t>
      </w:r>
      <w:r w:rsidRPr="00C30304">
        <w:t>,</w:t>
      </w:r>
      <w:r w:rsidRPr="00C30304">
        <w:t>因为没有让他们满意，这也许是爆发力不够。</w:t>
      </w:r>
    </w:p>
    <w:p w:rsidR="0046211F" w:rsidRPr="00C30304" w:rsidRDefault="0046211F" w:rsidP="0046211F"/>
    <w:p w:rsidR="0046211F" w:rsidRPr="00C30304" w:rsidRDefault="0046211F" w:rsidP="0046211F">
      <w:r w:rsidRPr="00C30304">
        <w:t>1477</w:t>
      </w:r>
    </w:p>
    <w:p w:rsidR="0046211F" w:rsidRPr="00C30304" w:rsidRDefault="0046211F" w:rsidP="0046211F">
      <w:r w:rsidRPr="00C30304">
        <w:t>01:16:22,344 --&gt; 01:16:24,579</w:t>
      </w:r>
    </w:p>
    <w:p w:rsidR="0046211F" w:rsidRPr="00C30304" w:rsidRDefault="0046211F" w:rsidP="0046211F">
      <w:r w:rsidRPr="00C30304">
        <w:t>There were slightly different versions</w:t>
      </w:r>
    </w:p>
    <w:p w:rsidR="0046211F" w:rsidRPr="00C30304" w:rsidRDefault="0046211F" w:rsidP="0046211F"/>
    <w:p w:rsidR="0046211F" w:rsidRPr="00C30304" w:rsidRDefault="0046211F" w:rsidP="0046211F">
      <w:r w:rsidRPr="00C30304">
        <w:t>1478</w:t>
      </w:r>
    </w:p>
    <w:p w:rsidR="0046211F" w:rsidRPr="00C30304" w:rsidRDefault="0046211F" w:rsidP="0046211F">
      <w:r w:rsidRPr="00C30304">
        <w:t>01:16:24,581 --&gt; 01:16:26,914</w:t>
      </w:r>
    </w:p>
    <w:p w:rsidR="0046211F" w:rsidRPr="00C30304" w:rsidRDefault="0046211F" w:rsidP="0046211F">
      <w:r w:rsidRPr="00C30304">
        <w:t>which were aimed at different parts</w:t>
      </w:r>
    </w:p>
    <w:p w:rsidR="0046211F" w:rsidRPr="00C30304" w:rsidRDefault="0046211F" w:rsidP="0046211F"/>
    <w:p w:rsidR="0046211F" w:rsidRPr="00C30304" w:rsidRDefault="0046211F" w:rsidP="0046211F">
      <w:r w:rsidRPr="00C30304">
        <w:t>1479</w:t>
      </w:r>
    </w:p>
    <w:p w:rsidR="0046211F" w:rsidRPr="00C30304" w:rsidRDefault="0046211F" w:rsidP="0046211F">
      <w:r w:rsidRPr="00C30304">
        <w:t>01:16:26,916 --&gt; 01:16:28,549</w:t>
      </w:r>
    </w:p>
    <w:p w:rsidR="0046211F" w:rsidRPr="00C30304" w:rsidRDefault="0046211F" w:rsidP="0046211F">
      <w:r w:rsidRPr="00C30304">
        <w:t>of the centrifuge cascade.</w:t>
      </w:r>
    </w:p>
    <w:p w:rsidR="0046211F" w:rsidRPr="00C30304" w:rsidRDefault="0046211F" w:rsidP="0046211F">
      <w:r w:rsidRPr="00C30304">
        <w:t>这有一些稍微不同的版本是针对离心机级联的不同部分。</w:t>
      </w:r>
    </w:p>
    <w:p w:rsidR="0046211F" w:rsidRPr="00C30304" w:rsidRDefault="0046211F" w:rsidP="0046211F"/>
    <w:p w:rsidR="0046211F" w:rsidRPr="00C30304" w:rsidRDefault="0046211F" w:rsidP="0046211F">
      <w:r w:rsidRPr="00C30304">
        <w:t>1480</w:t>
      </w:r>
    </w:p>
    <w:p w:rsidR="0046211F" w:rsidRPr="00C30304" w:rsidRDefault="0046211F" w:rsidP="0046211F">
      <w:r w:rsidRPr="00C30304">
        <w:t>01:16:28,551 --&gt; 01:16:31,552</w:t>
      </w:r>
    </w:p>
    <w:p w:rsidR="0046211F" w:rsidRPr="00C30304" w:rsidRDefault="0046211F" w:rsidP="0046211F">
      <w:r w:rsidRPr="00C30304">
        <w:t>Gibney:But the guys at symantec figured you changed the code</w:t>
      </w:r>
    </w:p>
    <w:p w:rsidR="0046211F" w:rsidRPr="00C30304" w:rsidRDefault="0046211F" w:rsidP="0046211F"/>
    <w:p w:rsidR="0046211F" w:rsidRPr="00C30304" w:rsidRDefault="0046211F" w:rsidP="0046211F">
      <w:r w:rsidRPr="00C30304">
        <w:t>1481</w:t>
      </w:r>
    </w:p>
    <w:p w:rsidR="0046211F" w:rsidRPr="00C30304" w:rsidRDefault="0046211F" w:rsidP="0046211F">
      <w:r w:rsidRPr="00C30304">
        <w:t>01:16:31,554 --&gt; 01:16:33,354</w:t>
      </w:r>
    </w:p>
    <w:p w:rsidR="0046211F" w:rsidRPr="00C30304" w:rsidRDefault="0046211F" w:rsidP="0046211F">
      <w:r w:rsidRPr="00C30304">
        <w:t>because the first variations couldn't get in</w:t>
      </w:r>
    </w:p>
    <w:p w:rsidR="0046211F" w:rsidRPr="00C30304" w:rsidRDefault="0046211F" w:rsidP="0046211F"/>
    <w:p w:rsidR="0046211F" w:rsidRPr="00C30304" w:rsidRDefault="0046211F" w:rsidP="0046211F">
      <w:r w:rsidRPr="00C30304">
        <w:t>1482</w:t>
      </w:r>
    </w:p>
    <w:p w:rsidR="0046211F" w:rsidRPr="00C30304" w:rsidRDefault="0046211F" w:rsidP="0046211F">
      <w:r w:rsidRPr="00C30304">
        <w:t>01:16:33,356 --&gt; 01:16:34,522</w:t>
      </w:r>
    </w:p>
    <w:p w:rsidR="0046211F" w:rsidRPr="00C30304" w:rsidRDefault="0046211F" w:rsidP="0046211F">
      <w:r w:rsidRPr="00C30304">
        <w:t xml:space="preserve"> and didn't work right.</w:t>
      </w:r>
    </w:p>
    <w:p w:rsidR="0046211F" w:rsidRPr="00C30304" w:rsidRDefault="0046211F" w:rsidP="0046211F">
      <w:r w:rsidRPr="00C30304">
        <w:t>吉布尼</w:t>
      </w:r>
      <w:r w:rsidRPr="00C30304">
        <w:t>:</w:t>
      </w:r>
      <w:r w:rsidRPr="00C30304">
        <w:t>但是赛门铁克的员工发现你改变了代码</w:t>
      </w:r>
      <w:r w:rsidRPr="00C30304">
        <w:rPr>
          <w:rFonts w:hint="eastAsia"/>
        </w:rPr>
        <w:t>，</w:t>
      </w:r>
      <w:r w:rsidRPr="00C30304">
        <w:t>因为第一次改变无法进入并且无法正常工作。</w:t>
      </w:r>
    </w:p>
    <w:p w:rsidR="0046211F" w:rsidRPr="00C30304" w:rsidRDefault="0046211F" w:rsidP="0046211F"/>
    <w:p w:rsidR="0046211F" w:rsidRPr="00C30304" w:rsidRDefault="0046211F" w:rsidP="0046211F">
      <w:r w:rsidRPr="00C30304">
        <w:t>1483</w:t>
      </w:r>
    </w:p>
    <w:p w:rsidR="0046211F" w:rsidRPr="00C30304" w:rsidRDefault="0046211F" w:rsidP="0046211F">
      <w:r w:rsidRPr="00C30304">
        <w:t>01:16:34,790 --&gt; 01:16:34,789</w:t>
      </w:r>
    </w:p>
    <w:p w:rsidR="0046211F" w:rsidRPr="00C30304" w:rsidRDefault="0046211F" w:rsidP="0046211F">
      <w:r w:rsidRPr="00C30304">
        <w:t xml:space="preserve"> Bullshit.</w:t>
      </w:r>
    </w:p>
    <w:p w:rsidR="0046211F" w:rsidRPr="00C30304" w:rsidRDefault="0046211F" w:rsidP="0046211F">
      <w:r w:rsidRPr="00C30304">
        <w:t>废话！</w:t>
      </w:r>
    </w:p>
    <w:p w:rsidR="0046211F" w:rsidRPr="00C30304" w:rsidRDefault="0046211F" w:rsidP="0046211F"/>
    <w:p w:rsidR="0046211F" w:rsidRPr="00C30304" w:rsidRDefault="0046211F" w:rsidP="0046211F">
      <w:r w:rsidRPr="00C30304">
        <w:t>1484</w:t>
      </w:r>
    </w:p>
    <w:p w:rsidR="0046211F" w:rsidRPr="00C30304" w:rsidRDefault="0046211F" w:rsidP="0046211F">
      <w:r w:rsidRPr="00C30304">
        <w:t>01:16:36,592 --&gt; 01:16:38,859</w:t>
      </w:r>
    </w:p>
    <w:p w:rsidR="0046211F" w:rsidRPr="00C30304" w:rsidRDefault="0046211F" w:rsidP="0046211F">
      <w:r w:rsidRPr="00C30304">
        <w:t>We always found a way to get across the air gap.</w:t>
      </w:r>
    </w:p>
    <w:p w:rsidR="0046211F" w:rsidRPr="00C30304" w:rsidRDefault="0046211F" w:rsidP="0046211F">
      <w:r w:rsidRPr="00C30304">
        <w:t>我们总是需要找到一种方法来穿过气隙。</w:t>
      </w:r>
    </w:p>
    <w:p w:rsidR="0046211F" w:rsidRPr="00C30304" w:rsidRDefault="0046211F" w:rsidP="0046211F"/>
    <w:p w:rsidR="0046211F" w:rsidRPr="00C30304" w:rsidRDefault="0046211F" w:rsidP="0046211F">
      <w:r w:rsidRPr="00C30304">
        <w:t>1485</w:t>
      </w:r>
    </w:p>
    <w:p w:rsidR="0046211F" w:rsidRPr="00C30304" w:rsidRDefault="0046211F" w:rsidP="0046211F">
      <w:r w:rsidRPr="00C30304">
        <w:t>01:16:38,861 --&gt; 01:16:41,128</w:t>
      </w:r>
    </w:p>
    <w:p w:rsidR="0046211F" w:rsidRPr="00C30304" w:rsidRDefault="0046211F" w:rsidP="0046211F">
      <w:r w:rsidRPr="00C30304">
        <w:t>At tao, we laughed when people thought they were</w:t>
      </w:r>
    </w:p>
    <w:p w:rsidR="0046211F" w:rsidRPr="00C30304" w:rsidRDefault="0046211F" w:rsidP="0046211F"/>
    <w:p w:rsidR="0046211F" w:rsidRPr="00C30304" w:rsidRDefault="0046211F" w:rsidP="0046211F">
      <w:r w:rsidRPr="00C30304">
        <w:lastRenderedPageBreak/>
        <w:t>1486</w:t>
      </w:r>
    </w:p>
    <w:p w:rsidR="0046211F" w:rsidRPr="00C30304" w:rsidRDefault="0046211F" w:rsidP="0046211F">
      <w:r w:rsidRPr="00C30304">
        <w:t>01:16:41,130 --&gt; 01:16:42,797</w:t>
      </w:r>
    </w:p>
    <w:p w:rsidR="0046211F" w:rsidRPr="00C30304" w:rsidRDefault="0046211F" w:rsidP="0046211F">
      <w:r w:rsidRPr="00C30304">
        <w:t xml:space="preserve"> protected by an air gap.</w:t>
      </w:r>
    </w:p>
    <w:p w:rsidR="0046211F" w:rsidRPr="00C30304" w:rsidRDefault="0046211F" w:rsidP="0046211F">
      <w:r w:rsidRPr="00C30304">
        <w:t>在</w:t>
      </w:r>
      <w:r w:rsidRPr="00C30304">
        <w:t>tao</w:t>
      </w:r>
      <w:r w:rsidRPr="00C30304">
        <w:t>，当人们认为他们受到一个气隙的保护时，我们笑了。</w:t>
      </w:r>
    </w:p>
    <w:p w:rsidR="0046211F" w:rsidRPr="00C30304" w:rsidRDefault="0046211F" w:rsidP="0046211F"/>
    <w:p w:rsidR="0046211F" w:rsidRPr="00C30304" w:rsidRDefault="0046211F" w:rsidP="0046211F">
      <w:r w:rsidRPr="00C30304">
        <w:t>1487</w:t>
      </w:r>
    </w:p>
    <w:p w:rsidR="0046211F" w:rsidRPr="00C30304" w:rsidRDefault="0046211F" w:rsidP="0046211F">
      <w:r w:rsidRPr="00C30304">
        <w:t>01:16:43,465 --&gt; 01:16:46,500</w:t>
      </w:r>
    </w:p>
    <w:p w:rsidR="0046211F" w:rsidRPr="00C30304" w:rsidRDefault="0046211F" w:rsidP="0046211F">
      <w:r w:rsidRPr="00C30304">
        <w:t>And for og, the early versions of the payload did work.</w:t>
      </w:r>
    </w:p>
    <w:p w:rsidR="0046211F" w:rsidRPr="00C30304" w:rsidRDefault="0046211F" w:rsidP="0046211F">
      <w:r w:rsidRPr="00C30304">
        <w:t>对于</w:t>
      </w:r>
      <w:r w:rsidRPr="00C30304">
        <w:t>OG</w:t>
      </w:r>
      <w:r w:rsidRPr="00C30304">
        <w:t>组织来说，有效载荷的早期版本确是有效。</w:t>
      </w:r>
    </w:p>
    <w:p w:rsidR="0046211F" w:rsidRPr="00C30304" w:rsidRDefault="0046211F" w:rsidP="0046211F"/>
    <w:p w:rsidR="0046211F" w:rsidRPr="00C30304" w:rsidRDefault="0046211F" w:rsidP="0046211F">
      <w:r w:rsidRPr="00C30304">
        <w:t>1488</w:t>
      </w:r>
    </w:p>
    <w:p w:rsidR="0046211F" w:rsidRPr="00C30304" w:rsidRDefault="0046211F" w:rsidP="0046211F">
      <w:r w:rsidRPr="00C30304">
        <w:t>01:16:46,969 --&gt; 01:16:48,769</w:t>
      </w:r>
    </w:p>
    <w:p w:rsidR="0046211F" w:rsidRPr="00C30304" w:rsidRDefault="0046211F" w:rsidP="0046211F">
      <w:r w:rsidRPr="00C30304">
        <w:t>But what NSA did...</w:t>
      </w:r>
    </w:p>
    <w:p w:rsidR="0046211F" w:rsidRPr="00C30304" w:rsidRDefault="0046211F" w:rsidP="0046211F"/>
    <w:p w:rsidR="0046211F" w:rsidRPr="00C30304" w:rsidRDefault="0046211F" w:rsidP="0046211F">
      <w:r w:rsidRPr="00C30304">
        <w:t>1489</w:t>
      </w:r>
    </w:p>
    <w:p w:rsidR="0046211F" w:rsidRPr="00C30304" w:rsidRDefault="0046211F" w:rsidP="0046211F">
      <w:r w:rsidRPr="00C30304">
        <w:t>01:16:50,372 --&gt; 01:16:53,174</w:t>
      </w:r>
    </w:p>
    <w:p w:rsidR="0046211F" w:rsidRPr="00C30304" w:rsidRDefault="0046211F" w:rsidP="0046211F">
      <w:r w:rsidRPr="00C30304">
        <w:t xml:space="preserve"> Was always low-key and subtle.</w:t>
      </w:r>
    </w:p>
    <w:p w:rsidR="0046211F" w:rsidRPr="00C30304" w:rsidRDefault="0046211F" w:rsidP="0046211F">
      <w:r w:rsidRPr="00C30304">
        <w:t>但国家安全局做了什么</w:t>
      </w:r>
      <w:r w:rsidRPr="00C30304">
        <w:t>……</w:t>
      </w:r>
      <w:r w:rsidRPr="00C30304">
        <w:t>总是很低调和很微妙。</w:t>
      </w:r>
    </w:p>
    <w:p w:rsidR="0046211F" w:rsidRPr="00C30304" w:rsidRDefault="0046211F" w:rsidP="0046211F"/>
    <w:p w:rsidR="0046211F" w:rsidRPr="00C30304" w:rsidRDefault="0046211F" w:rsidP="0046211F">
      <w:r w:rsidRPr="00C30304">
        <w:t>1490</w:t>
      </w:r>
    </w:p>
    <w:p w:rsidR="0046211F" w:rsidRPr="00C30304" w:rsidRDefault="0046211F" w:rsidP="0046211F">
      <w:r w:rsidRPr="00C30304">
        <w:t>01:16:54,276 --&gt; 01:16:57,545</w:t>
      </w:r>
    </w:p>
    <w:p w:rsidR="0046211F" w:rsidRPr="00C30304" w:rsidRDefault="0046211F" w:rsidP="0046211F">
      <w:r w:rsidRPr="00C30304">
        <w:t>The problem was that unit 8200, the Israelis,</w:t>
      </w:r>
    </w:p>
    <w:p w:rsidR="0046211F" w:rsidRPr="00C30304" w:rsidRDefault="0046211F" w:rsidP="0046211F"/>
    <w:p w:rsidR="0046211F" w:rsidRPr="00C30304" w:rsidRDefault="0046211F" w:rsidP="0046211F">
      <w:r w:rsidRPr="00C30304">
        <w:t>1491</w:t>
      </w:r>
    </w:p>
    <w:p w:rsidR="0046211F" w:rsidRPr="00C30304" w:rsidRDefault="0046211F" w:rsidP="0046211F">
      <w:r w:rsidRPr="00C30304">
        <w:t>01:16:57,547 --&gt; 01:16:59,680</w:t>
      </w:r>
    </w:p>
    <w:p w:rsidR="0046211F" w:rsidRPr="00C30304" w:rsidRDefault="0046211F" w:rsidP="0046211F">
      <w:r w:rsidRPr="00C30304">
        <w:t>kept pushing us to be more aggressive.</w:t>
      </w:r>
    </w:p>
    <w:p w:rsidR="0046211F" w:rsidRPr="00C30304" w:rsidRDefault="0046211F" w:rsidP="0046211F">
      <w:r w:rsidRPr="00C30304">
        <w:t>问题是以色列的</w:t>
      </w:r>
      <w:r w:rsidRPr="00C30304">
        <w:t>8200</w:t>
      </w:r>
      <w:r w:rsidRPr="00C30304">
        <w:t>装置不断地促使我们要具备侵略性。</w:t>
      </w:r>
    </w:p>
    <w:p w:rsidR="0046211F" w:rsidRPr="00C30304" w:rsidRDefault="0046211F" w:rsidP="0046211F"/>
    <w:p w:rsidR="0046211F" w:rsidRPr="00C30304" w:rsidRDefault="0046211F" w:rsidP="0046211F">
      <w:r w:rsidRPr="00C30304">
        <w:t>1492</w:t>
      </w:r>
    </w:p>
    <w:p w:rsidR="0046211F" w:rsidRPr="00C30304" w:rsidRDefault="0046211F" w:rsidP="0046211F">
      <w:r w:rsidRPr="00C30304">
        <w:t>01:17:01,316 --&gt; 01:17:03,951</w:t>
      </w:r>
    </w:p>
    <w:p w:rsidR="0046211F" w:rsidRPr="00C30304" w:rsidRDefault="0046211F" w:rsidP="0046211F">
      <w:r w:rsidRPr="00C30304">
        <w:t>Chien: The later version of stuxnet 1.1,</w:t>
      </w:r>
    </w:p>
    <w:p w:rsidR="0046211F" w:rsidRPr="00C30304" w:rsidRDefault="0046211F" w:rsidP="0046211F"/>
    <w:p w:rsidR="0046211F" w:rsidRPr="00C30304" w:rsidRDefault="0046211F" w:rsidP="0046211F">
      <w:r w:rsidRPr="00C30304">
        <w:t>1493</w:t>
      </w:r>
    </w:p>
    <w:p w:rsidR="0046211F" w:rsidRPr="00C30304" w:rsidRDefault="0046211F" w:rsidP="0046211F">
      <w:r w:rsidRPr="00C30304">
        <w:t>01:17:03,953 --&gt; 01:17:06,087</w:t>
      </w:r>
    </w:p>
    <w:p w:rsidR="0046211F" w:rsidRPr="00C30304" w:rsidRDefault="0046211F" w:rsidP="0046211F">
      <w:r w:rsidRPr="00C30304">
        <w:t>that version had multiple ways of spreading.</w:t>
      </w:r>
    </w:p>
    <w:p w:rsidR="0046211F" w:rsidRPr="00C30304" w:rsidRDefault="0046211F" w:rsidP="0046211F">
      <w:r w:rsidRPr="00C30304">
        <w:t>简：震网</w:t>
      </w:r>
      <w:r w:rsidRPr="00C30304">
        <w:t xml:space="preserve"> 1.1</w:t>
      </w:r>
      <w:r w:rsidRPr="00C30304">
        <w:t>最新的版本具有多种传播方式。</w:t>
      </w:r>
    </w:p>
    <w:p w:rsidR="0046211F" w:rsidRPr="00C30304" w:rsidRDefault="0046211F" w:rsidP="0046211F"/>
    <w:p w:rsidR="0046211F" w:rsidRPr="00C30304" w:rsidRDefault="0046211F" w:rsidP="0046211F">
      <w:r w:rsidRPr="00C30304">
        <w:t>1494</w:t>
      </w:r>
    </w:p>
    <w:p w:rsidR="0046211F" w:rsidRPr="00C30304" w:rsidRDefault="0046211F" w:rsidP="0046211F">
      <w:r w:rsidRPr="00C30304">
        <w:t>01:17:06,089 --&gt; 01:17:08,289</w:t>
      </w:r>
    </w:p>
    <w:p w:rsidR="0046211F" w:rsidRPr="00C30304" w:rsidRDefault="0046211F" w:rsidP="0046211F">
      <w:r w:rsidRPr="00C30304">
        <w:t>Had the four zero days inside of it, for example,</w:t>
      </w:r>
    </w:p>
    <w:p w:rsidR="0046211F" w:rsidRPr="00C30304" w:rsidRDefault="0046211F" w:rsidP="0046211F">
      <w:r w:rsidRPr="00C30304">
        <w:t>里面有四个零日漏洞，例如：</w:t>
      </w:r>
    </w:p>
    <w:p w:rsidR="0046211F" w:rsidRPr="00C30304" w:rsidRDefault="0046211F" w:rsidP="0046211F"/>
    <w:p w:rsidR="0046211F" w:rsidRPr="00C30304" w:rsidRDefault="0046211F" w:rsidP="0046211F">
      <w:r w:rsidRPr="00C30304">
        <w:t>1495</w:t>
      </w:r>
    </w:p>
    <w:p w:rsidR="0046211F" w:rsidRPr="00C30304" w:rsidRDefault="0046211F" w:rsidP="0046211F">
      <w:r w:rsidRPr="00C30304">
        <w:t>01:17:08,291 --&gt; 01:17:10,091</w:t>
      </w:r>
    </w:p>
    <w:p w:rsidR="0046211F" w:rsidRPr="00C30304" w:rsidRDefault="0046211F" w:rsidP="0046211F">
      <w:r w:rsidRPr="00C30304">
        <w:lastRenderedPageBreak/>
        <w:t>that allowed it to spread all by itself</w:t>
      </w:r>
    </w:p>
    <w:p w:rsidR="0046211F" w:rsidRPr="00C30304" w:rsidRDefault="0046211F" w:rsidP="0046211F"/>
    <w:p w:rsidR="0046211F" w:rsidRPr="00C30304" w:rsidRDefault="0046211F" w:rsidP="0046211F">
      <w:r w:rsidRPr="00C30304">
        <w:t>1496</w:t>
      </w:r>
    </w:p>
    <w:p w:rsidR="0046211F" w:rsidRPr="00C30304" w:rsidRDefault="0046211F" w:rsidP="0046211F">
      <w:r w:rsidRPr="00C30304">
        <w:t>01:17:10,093 --&gt; 01:17:11,225</w:t>
      </w:r>
    </w:p>
    <w:p w:rsidR="0046211F" w:rsidRPr="00C30304" w:rsidRDefault="0046211F" w:rsidP="0046211F">
      <w:r w:rsidRPr="00C30304">
        <w:t>without you doing anything.</w:t>
      </w:r>
    </w:p>
    <w:p w:rsidR="0046211F" w:rsidRPr="00C30304" w:rsidRDefault="0046211F" w:rsidP="0046211F">
      <w:r w:rsidRPr="00C30304">
        <w:t>允许它自身传播，无需你做任何事情。</w:t>
      </w:r>
    </w:p>
    <w:p w:rsidR="0046211F" w:rsidRPr="00C30304" w:rsidRDefault="0046211F" w:rsidP="0046211F"/>
    <w:p w:rsidR="0046211F" w:rsidRPr="00C30304" w:rsidRDefault="0046211F" w:rsidP="0046211F">
      <w:r w:rsidRPr="00C30304">
        <w:t>1497</w:t>
      </w:r>
    </w:p>
    <w:p w:rsidR="0046211F" w:rsidRPr="00C30304" w:rsidRDefault="0046211F" w:rsidP="0046211F">
      <w:r w:rsidRPr="00C30304">
        <w:t>01:17:11,227 --&gt; 01:17:12,827</w:t>
      </w:r>
    </w:p>
    <w:p w:rsidR="0046211F" w:rsidRPr="00C30304" w:rsidRDefault="0046211F" w:rsidP="0046211F">
      <w:r w:rsidRPr="00C30304">
        <w:t>It could spread via network shares.</w:t>
      </w:r>
    </w:p>
    <w:p w:rsidR="0046211F" w:rsidRPr="00C30304" w:rsidRDefault="0046211F" w:rsidP="0046211F">
      <w:r w:rsidRPr="00C30304">
        <w:t>它可以通过网络共享传播。</w:t>
      </w:r>
    </w:p>
    <w:p w:rsidR="0046211F" w:rsidRPr="00C30304" w:rsidRDefault="0046211F" w:rsidP="0046211F"/>
    <w:p w:rsidR="0046211F" w:rsidRPr="00C30304" w:rsidRDefault="0046211F" w:rsidP="0046211F">
      <w:r w:rsidRPr="00C30304">
        <w:t>1498</w:t>
      </w:r>
    </w:p>
    <w:p w:rsidR="0046211F" w:rsidRPr="00C30304" w:rsidRDefault="0046211F" w:rsidP="0046211F">
      <w:r w:rsidRPr="00C30304">
        <w:t>01:17:12,829 --&gt; 01:17:14,729</w:t>
      </w:r>
    </w:p>
    <w:p w:rsidR="0046211F" w:rsidRPr="00C30304" w:rsidRDefault="0046211F" w:rsidP="0046211F">
      <w:r w:rsidRPr="00C30304">
        <w:t>It could spread via USB keys.</w:t>
      </w:r>
    </w:p>
    <w:p w:rsidR="0046211F" w:rsidRPr="00C30304" w:rsidRDefault="0046211F" w:rsidP="0046211F">
      <w:r w:rsidRPr="00C30304">
        <w:t>它可以通过</w:t>
      </w:r>
      <w:r w:rsidRPr="00C30304">
        <w:t>USB</w:t>
      </w:r>
      <w:r w:rsidRPr="00C30304">
        <w:t>密钥传播。</w:t>
      </w:r>
    </w:p>
    <w:p w:rsidR="0046211F" w:rsidRPr="00C30304" w:rsidRDefault="0046211F" w:rsidP="0046211F"/>
    <w:p w:rsidR="0046211F" w:rsidRPr="00C30304" w:rsidRDefault="0046211F" w:rsidP="0046211F">
      <w:r w:rsidRPr="00C30304">
        <w:t>1499</w:t>
      </w:r>
    </w:p>
    <w:p w:rsidR="0046211F" w:rsidRPr="00C30304" w:rsidRDefault="0046211F" w:rsidP="0046211F">
      <w:r w:rsidRPr="00C30304">
        <w:t>01:17:14,731 --&gt; 01:17:17,131</w:t>
      </w:r>
    </w:p>
    <w:p w:rsidR="0046211F" w:rsidRPr="00C30304" w:rsidRDefault="0046211F" w:rsidP="0046211F">
      <w:r w:rsidRPr="00C30304">
        <w:t>It was able to spread via network exploits.</w:t>
      </w:r>
    </w:p>
    <w:p w:rsidR="0046211F" w:rsidRPr="00C30304" w:rsidRDefault="0046211F" w:rsidP="0046211F">
      <w:r w:rsidRPr="00C30304">
        <w:t>它能够通过网络漏洞进行传播。</w:t>
      </w:r>
    </w:p>
    <w:p w:rsidR="0046211F" w:rsidRPr="00C30304" w:rsidRDefault="0046211F" w:rsidP="0046211F"/>
    <w:p w:rsidR="0046211F" w:rsidRPr="00C30304" w:rsidRDefault="0046211F" w:rsidP="0046211F">
      <w:pPr>
        <w:spacing w:line="276" w:lineRule="auto"/>
      </w:pPr>
      <w:r w:rsidRPr="00C30304">
        <w:t>1500</w:t>
      </w:r>
    </w:p>
    <w:p w:rsidR="0046211F" w:rsidRPr="00C30304" w:rsidRDefault="0046211F" w:rsidP="0046211F">
      <w:pPr>
        <w:spacing w:line="276" w:lineRule="auto"/>
      </w:pPr>
      <w:r w:rsidRPr="00C30304">
        <w:t>01:17:17,133 --&gt; 01:17:18,666</w:t>
      </w:r>
    </w:p>
    <w:p w:rsidR="0046211F" w:rsidRPr="00C30304" w:rsidRDefault="0046211F" w:rsidP="0046211F">
      <w:pPr>
        <w:spacing w:line="276" w:lineRule="auto"/>
      </w:pPr>
      <w:r w:rsidRPr="00C30304">
        <w:t>That's the sample that</w:t>
      </w:r>
    </w:p>
    <w:p w:rsidR="0046211F" w:rsidRPr="00C30304" w:rsidRDefault="0046211F" w:rsidP="0046211F">
      <w:pPr>
        <w:spacing w:line="276" w:lineRule="auto"/>
      </w:pPr>
      <w:r w:rsidRPr="00C30304">
        <w:t>introduced us</w:t>
      </w:r>
    </w:p>
    <w:p w:rsidR="0046211F" w:rsidRPr="00C30304" w:rsidRDefault="0046211F" w:rsidP="0046211F">
      <w:pPr>
        <w:spacing w:line="276" w:lineRule="auto"/>
      </w:pPr>
    </w:p>
    <w:p w:rsidR="0046211F" w:rsidRPr="00C30304" w:rsidRDefault="0046211F" w:rsidP="0046211F">
      <w:pPr>
        <w:spacing w:line="276" w:lineRule="auto"/>
      </w:pPr>
      <w:r w:rsidRPr="00C30304">
        <w:t>1501</w:t>
      </w:r>
    </w:p>
    <w:p w:rsidR="0046211F" w:rsidRPr="00C30304" w:rsidRDefault="0046211F" w:rsidP="0046211F">
      <w:pPr>
        <w:spacing w:line="276" w:lineRule="auto"/>
      </w:pPr>
      <w:r w:rsidRPr="00C30304">
        <w:t>01:17:18,668 --&gt; 01:17:20,668</w:t>
      </w:r>
    </w:p>
    <w:p w:rsidR="0046211F" w:rsidRPr="00C30304" w:rsidRDefault="0046211F" w:rsidP="0046211F">
      <w:pPr>
        <w:spacing w:line="276" w:lineRule="auto"/>
      </w:pPr>
      <w:r w:rsidRPr="00C30304">
        <w:t>to stolen digital certificates.</w:t>
      </w:r>
    </w:p>
    <w:p w:rsidR="0046211F" w:rsidRPr="00C30304" w:rsidRDefault="0046211F" w:rsidP="0046211F">
      <w:pPr>
        <w:spacing w:line="276" w:lineRule="auto"/>
        <w:rPr>
          <w:szCs w:val="21"/>
        </w:rPr>
      </w:pPr>
      <w:r w:rsidRPr="00C30304">
        <w:rPr>
          <w:szCs w:val="21"/>
        </w:rPr>
        <w:t>这就是向我们介绍了被盗的数字证书的样本。</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1502</w:t>
      </w:r>
    </w:p>
    <w:p w:rsidR="0046211F" w:rsidRPr="00C30304" w:rsidRDefault="0046211F" w:rsidP="0046211F">
      <w:pPr>
        <w:spacing w:line="276" w:lineRule="auto"/>
        <w:rPr>
          <w:szCs w:val="21"/>
        </w:rPr>
      </w:pPr>
      <w:r w:rsidRPr="00C30304">
        <w:rPr>
          <w:szCs w:val="21"/>
        </w:rPr>
        <w:t>01:17:20,670 --&gt; 01:17:23,104</w:t>
      </w:r>
    </w:p>
    <w:p w:rsidR="0046211F" w:rsidRPr="00C30304" w:rsidRDefault="0046211F" w:rsidP="0046211F">
      <w:pPr>
        <w:spacing w:line="276" w:lineRule="auto"/>
        <w:rPr>
          <w:szCs w:val="21"/>
        </w:rPr>
      </w:pPr>
      <w:r w:rsidRPr="00C30304">
        <w:rPr>
          <w:szCs w:val="21"/>
        </w:rPr>
        <w:t>That is the sample that,</w:t>
      </w:r>
    </w:p>
    <w:p w:rsidR="0046211F" w:rsidRPr="00C30304" w:rsidRDefault="0046211F" w:rsidP="0046211F">
      <w:pPr>
        <w:spacing w:line="276" w:lineRule="auto"/>
        <w:rPr>
          <w:szCs w:val="21"/>
        </w:rPr>
      </w:pPr>
      <w:r w:rsidRPr="00C30304">
        <w:rPr>
          <w:szCs w:val="21"/>
        </w:rPr>
        <w:t>all of a sudden,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1503</w:t>
      </w:r>
    </w:p>
    <w:p w:rsidR="0046211F" w:rsidRPr="00C30304" w:rsidRDefault="0046211F" w:rsidP="0046211F">
      <w:pPr>
        <w:spacing w:line="276" w:lineRule="auto"/>
        <w:rPr>
          <w:szCs w:val="21"/>
        </w:rPr>
      </w:pPr>
      <w:r w:rsidRPr="00C30304">
        <w:rPr>
          <w:szCs w:val="21"/>
        </w:rPr>
        <w:t>01:17:23,106 --&gt; 01:17:25,272</w:t>
      </w:r>
    </w:p>
    <w:p w:rsidR="0046211F" w:rsidRPr="00C30304" w:rsidRDefault="0046211F" w:rsidP="0046211F">
      <w:pPr>
        <w:spacing w:line="276" w:lineRule="auto"/>
        <w:rPr>
          <w:szCs w:val="21"/>
        </w:rPr>
      </w:pPr>
      <w:r w:rsidRPr="00C30304">
        <w:rPr>
          <w:szCs w:val="21"/>
        </w:rPr>
        <w:t>became so noisy</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lastRenderedPageBreak/>
        <w:t>1504</w:t>
      </w:r>
    </w:p>
    <w:p w:rsidR="0046211F" w:rsidRPr="00C30304" w:rsidRDefault="0046211F" w:rsidP="0046211F">
      <w:pPr>
        <w:spacing w:line="276" w:lineRule="auto"/>
        <w:rPr>
          <w:szCs w:val="21"/>
        </w:rPr>
      </w:pPr>
      <w:r w:rsidRPr="00C30304">
        <w:rPr>
          <w:szCs w:val="21"/>
        </w:rPr>
        <w:t>01:17:25,274 --&gt; 01:17:28,376</w:t>
      </w:r>
    </w:p>
    <w:p w:rsidR="0046211F" w:rsidRPr="00C30304" w:rsidRDefault="0046211F" w:rsidP="0046211F">
      <w:pPr>
        <w:spacing w:line="276" w:lineRule="auto"/>
        <w:rPr>
          <w:szCs w:val="21"/>
        </w:rPr>
      </w:pPr>
      <w:r w:rsidRPr="00C30304">
        <w:rPr>
          <w:szCs w:val="21"/>
        </w:rPr>
        <w:t>and caught the attention</w:t>
      </w:r>
    </w:p>
    <w:p w:rsidR="0046211F" w:rsidRPr="00C30304" w:rsidRDefault="0046211F" w:rsidP="0046211F">
      <w:pPr>
        <w:spacing w:line="276" w:lineRule="auto"/>
        <w:rPr>
          <w:szCs w:val="21"/>
        </w:rPr>
      </w:pPr>
      <w:r w:rsidRPr="00C30304">
        <w:rPr>
          <w:szCs w:val="21"/>
        </w:rPr>
        <w:t>of the antivirus guys.</w:t>
      </w:r>
    </w:p>
    <w:p w:rsidR="0046211F" w:rsidRPr="00C30304" w:rsidRDefault="0046211F" w:rsidP="0046211F">
      <w:pPr>
        <w:spacing w:line="276" w:lineRule="auto"/>
        <w:rPr>
          <w:szCs w:val="21"/>
        </w:rPr>
      </w:pPr>
      <w:r w:rsidRPr="00C30304">
        <w:rPr>
          <w:szCs w:val="21"/>
        </w:rPr>
        <w:t>这就是突然间变得很喧嚣并引起反病毒家伙关注的样本。</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1505</w:t>
      </w:r>
    </w:p>
    <w:p w:rsidR="0046211F" w:rsidRPr="00C30304" w:rsidRDefault="0046211F" w:rsidP="0046211F">
      <w:pPr>
        <w:spacing w:line="276" w:lineRule="auto"/>
        <w:rPr>
          <w:szCs w:val="21"/>
        </w:rPr>
      </w:pPr>
      <w:r w:rsidRPr="00C30304">
        <w:rPr>
          <w:szCs w:val="21"/>
        </w:rPr>
        <w:t>01:17:29,277 --&gt; 01:17:31,912</w:t>
      </w:r>
    </w:p>
    <w:p w:rsidR="0046211F" w:rsidRPr="00C30304" w:rsidRDefault="0046211F" w:rsidP="0046211F">
      <w:pPr>
        <w:spacing w:line="276" w:lineRule="auto"/>
        <w:rPr>
          <w:szCs w:val="21"/>
        </w:rPr>
      </w:pPr>
      <w:r w:rsidRPr="00C30304">
        <w:rPr>
          <w:szCs w:val="21"/>
        </w:rPr>
        <w:t>In the first sample</w:t>
      </w:r>
    </w:p>
    <w:p w:rsidR="0046211F" w:rsidRPr="00C30304" w:rsidRDefault="0046211F" w:rsidP="0046211F">
      <w:pPr>
        <w:spacing w:line="276" w:lineRule="auto"/>
        <w:rPr>
          <w:szCs w:val="21"/>
        </w:rPr>
      </w:pPr>
      <w:r w:rsidRPr="00C30304">
        <w:rPr>
          <w:szCs w:val="21"/>
        </w:rPr>
        <w:t>we don't find that.</w:t>
      </w:r>
    </w:p>
    <w:p w:rsidR="0046211F" w:rsidRPr="00C30304" w:rsidRDefault="0046211F" w:rsidP="0046211F">
      <w:pPr>
        <w:spacing w:line="276" w:lineRule="auto"/>
        <w:rPr>
          <w:szCs w:val="21"/>
        </w:rPr>
      </w:pPr>
      <w:r w:rsidRPr="00C30304">
        <w:rPr>
          <w:szCs w:val="21"/>
        </w:rPr>
        <w:t>在第一个样本中，我们并没有发现这一点。</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1506</w:t>
      </w:r>
    </w:p>
    <w:p w:rsidR="0046211F" w:rsidRPr="00C30304" w:rsidRDefault="0046211F" w:rsidP="0046211F">
      <w:pPr>
        <w:spacing w:line="276" w:lineRule="auto"/>
        <w:rPr>
          <w:szCs w:val="21"/>
        </w:rPr>
      </w:pPr>
      <w:r w:rsidRPr="00C30304">
        <w:rPr>
          <w:szCs w:val="21"/>
        </w:rPr>
        <w:t>01:17:33,248 --&gt; 01:17:39,320</w:t>
      </w:r>
    </w:p>
    <w:p w:rsidR="0046211F" w:rsidRPr="00C30304" w:rsidRDefault="0046211F" w:rsidP="0046211F">
      <w:pPr>
        <w:spacing w:line="276" w:lineRule="auto"/>
        <w:rPr>
          <w:szCs w:val="21"/>
        </w:rPr>
      </w:pPr>
      <w:r w:rsidRPr="00C30304">
        <w:rPr>
          <w:szCs w:val="21"/>
        </w:rPr>
        <w:t>And this is very strange,</w:t>
      </w:r>
    </w:p>
    <w:p w:rsidR="0046211F" w:rsidRPr="00C30304" w:rsidRDefault="0046211F" w:rsidP="0046211F">
      <w:pPr>
        <w:spacing w:line="276" w:lineRule="auto"/>
        <w:rPr>
          <w:szCs w:val="21"/>
        </w:rPr>
      </w:pPr>
      <w:r w:rsidRPr="00C30304">
        <w:rPr>
          <w:szCs w:val="21"/>
        </w:rPr>
        <w:t>because it tells us that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1507</w:t>
      </w:r>
    </w:p>
    <w:p w:rsidR="0046211F" w:rsidRPr="00C30304" w:rsidRDefault="0046211F" w:rsidP="0046211F">
      <w:pPr>
        <w:spacing w:line="276" w:lineRule="auto"/>
        <w:rPr>
          <w:szCs w:val="21"/>
        </w:rPr>
      </w:pPr>
      <w:r w:rsidRPr="00C30304">
        <w:rPr>
          <w:szCs w:val="21"/>
        </w:rPr>
        <w:t>01:17:39,322 --&gt; 01:17:41,589</w:t>
      </w:r>
    </w:p>
    <w:p w:rsidR="0046211F" w:rsidRPr="00C30304" w:rsidRDefault="0046211F" w:rsidP="0046211F">
      <w:pPr>
        <w:spacing w:line="276" w:lineRule="auto"/>
        <w:rPr>
          <w:szCs w:val="21"/>
        </w:rPr>
      </w:pPr>
      <w:r w:rsidRPr="00C30304">
        <w:rPr>
          <w:szCs w:val="21"/>
        </w:rPr>
        <w:t>in the process</w:t>
      </w:r>
    </w:p>
    <w:p w:rsidR="0046211F" w:rsidRPr="00C30304" w:rsidRDefault="0046211F" w:rsidP="0046211F">
      <w:pPr>
        <w:spacing w:line="276" w:lineRule="auto"/>
        <w:rPr>
          <w:szCs w:val="21"/>
        </w:rPr>
      </w:pPr>
      <w:r w:rsidRPr="00C30304">
        <w:rPr>
          <w:szCs w:val="21"/>
        </w:rPr>
        <w:t>of this development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1508</w:t>
      </w:r>
    </w:p>
    <w:p w:rsidR="0046211F" w:rsidRPr="00C30304" w:rsidRDefault="0046211F" w:rsidP="0046211F">
      <w:pPr>
        <w:spacing w:line="276" w:lineRule="auto"/>
        <w:rPr>
          <w:szCs w:val="21"/>
        </w:rPr>
      </w:pPr>
      <w:r w:rsidRPr="00C30304">
        <w:rPr>
          <w:szCs w:val="21"/>
        </w:rPr>
        <w:t>01:17:42,124 --&gt; 01:17:44,692</w:t>
      </w:r>
    </w:p>
    <w:p w:rsidR="0046211F" w:rsidRPr="00C30304" w:rsidRDefault="0046211F" w:rsidP="0046211F">
      <w:pPr>
        <w:spacing w:line="276" w:lineRule="auto"/>
        <w:rPr>
          <w:szCs w:val="21"/>
        </w:rPr>
      </w:pPr>
      <w:r w:rsidRPr="00C30304">
        <w:rPr>
          <w:szCs w:val="21"/>
        </w:rPr>
        <w:t>the attackers</w:t>
      </w:r>
    </w:p>
    <w:p w:rsidR="0046211F" w:rsidRPr="00C30304" w:rsidRDefault="0046211F" w:rsidP="0046211F">
      <w:pPr>
        <w:spacing w:line="276" w:lineRule="auto"/>
        <w:rPr>
          <w:szCs w:val="21"/>
        </w:rPr>
      </w:pPr>
      <w:r w:rsidRPr="00C30304">
        <w:rPr>
          <w:szCs w:val="21"/>
        </w:rPr>
        <w:t>were less concerned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1509</w:t>
      </w:r>
    </w:p>
    <w:p w:rsidR="0046211F" w:rsidRPr="00C30304" w:rsidRDefault="0046211F" w:rsidP="0046211F">
      <w:pPr>
        <w:spacing w:line="276" w:lineRule="auto"/>
        <w:rPr>
          <w:szCs w:val="21"/>
        </w:rPr>
      </w:pPr>
      <w:r w:rsidRPr="00C30304">
        <w:rPr>
          <w:szCs w:val="21"/>
        </w:rPr>
        <w:t>01:17:44,694 --&gt; 01:17:46,527</w:t>
      </w:r>
    </w:p>
    <w:p w:rsidR="0046211F" w:rsidRPr="00C30304" w:rsidRDefault="0046211F" w:rsidP="0046211F">
      <w:pPr>
        <w:spacing w:line="276" w:lineRule="auto"/>
        <w:rPr>
          <w:szCs w:val="21"/>
        </w:rPr>
      </w:pPr>
      <w:r w:rsidRPr="00C30304">
        <w:rPr>
          <w:szCs w:val="21"/>
        </w:rPr>
        <w:t>with operational security.</w:t>
      </w:r>
    </w:p>
    <w:p w:rsidR="0046211F" w:rsidRPr="00C30304" w:rsidRDefault="0046211F" w:rsidP="0046211F">
      <w:pPr>
        <w:spacing w:line="276" w:lineRule="auto"/>
        <w:rPr>
          <w:szCs w:val="21"/>
        </w:rPr>
      </w:pPr>
      <w:r w:rsidRPr="00C30304">
        <w:rPr>
          <w:szCs w:val="21"/>
        </w:rPr>
        <w:t>这是很奇怪的，因为它告诉我们，在病毒的发展的过程中，攻击者不太关心操作的安全性。</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1510</w:t>
      </w:r>
    </w:p>
    <w:p w:rsidR="0046211F" w:rsidRPr="00C30304" w:rsidRDefault="0046211F" w:rsidP="0046211F">
      <w:pPr>
        <w:spacing w:line="276" w:lineRule="auto"/>
        <w:rPr>
          <w:szCs w:val="21"/>
        </w:rPr>
      </w:pPr>
      <w:r w:rsidRPr="00C30304">
        <w:rPr>
          <w:szCs w:val="21"/>
        </w:rPr>
        <w:t>01:17:52,000 --&gt; 01:17:54,568</w:t>
      </w:r>
    </w:p>
    <w:p w:rsidR="0046211F" w:rsidRPr="00C30304" w:rsidRDefault="0046211F" w:rsidP="0046211F">
      <w:pPr>
        <w:spacing w:line="276" w:lineRule="auto"/>
        <w:rPr>
          <w:szCs w:val="21"/>
        </w:rPr>
      </w:pPr>
      <w:r w:rsidRPr="00C30304">
        <w:rPr>
          <w:szCs w:val="21"/>
        </w:rPr>
        <w:t>Chien:&lt;i&gt; Stuxnet actually kept&lt;/i&gt;</w:t>
      </w:r>
    </w:p>
    <w:p w:rsidR="0046211F" w:rsidRPr="00C30304" w:rsidRDefault="0046211F" w:rsidP="0046211F">
      <w:pPr>
        <w:spacing w:line="276" w:lineRule="auto"/>
        <w:rPr>
          <w:szCs w:val="21"/>
        </w:rPr>
      </w:pPr>
      <w:r w:rsidRPr="00C30304">
        <w:rPr>
          <w:szCs w:val="21"/>
        </w:rPr>
        <w:t>&lt;i&gt; a log inside of itself&lt;/i&gt;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1511</w:t>
      </w:r>
    </w:p>
    <w:p w:rsidR="0046211F" w:rsidRPr="00C30304" w:rsidRDefault="0046211F" w:rsidP="0046211F">
      <w:pPr>
        <w:spacing w:line="276" w:lineRule="auto"/>
        <w:rPr>
          <w:szCs w:val="21"/>
        </w:rPr>
      </w:pPr>
      <w:r w:rsidRPr="00C30304">
        <w:rPr>
          <w:szCs w:val="21"/>
        </w:rPr>
        <w:t>01:17:55,270 --&gt; 01:17:57,705</w:t>
      </w:r>
    </w:p>
    <w:p w:rsidR="0046211F" w:rsidRPr="00C30304" w:rsidRDefault="0046211F" w:rsidP="0046211F">
      <w:pPr>
        <w:spacing w:line="276" w:lineRule="auto"/>
        <w:rPr>
          <w:szCs w:val="21"/>
        </w:rPr>
      </w:pPr>
      <w:r w:rsidRPr="00C30304">
        <w:rPr>
          <w:szCs w:val="21"/>
        </w:rPr>
        <w:lastRenderedPageBreak/>
        <w:t>&lt;i&gt; of all the machines that&lt;/i&gt;</w:t>
      </w:r>
    </w:p>
    <w:p w:rsidR="0046211F" w:rsidRPr="00C30304" w:rsidRDefault="0046211F" w:rsidP="0046211F">
      <w:pPr>
        <w:spacing w:line="276" w:lineRule="auto"/>
        <w:rPr>
          <w:szCs w:val="21"/>
        </w:rPr>
      </w:pPr>
      <w:r w:rsidRPr="00C30304">
        <w:rPr>
          <w:szCs w:val="21"/>
        </w:rPr>
        <w:t>&lt;i&gt; it infected along the way&lt;/i&gt;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1512</w:t>
      </w:r>
    </w:p>
    <w:p w:rsidR="0046211F" w:rsidRPr="00C30304" w:rsidRDefault="0046211F" w:rsidP="0046211F">
      <w:pPr>
        <w:spacing w:line="276" w:lineRule="auto"/>
        <w:rPr>
          <w:szCs w:val="21"/>
        </w:rPr>
      </w:pPr>
      <w:r w:rsidRPr="00C30304">
        <w:rPr>
          <w:szCs w:val="21"/>
        </w:rPr>
        <w:t>01:17:57,707 --&gt; 01:17:59,774</w:t>
      </w:r>
    </w:p>
    <w:p w:rsidR="0046211F" w:rsidRPr="00C30304" w:rsidRDefault="0046211F" w:rsidP="0046211F">
      <w:pPr>
        <w:spacing w:line="276" w:lineRule="auto"/>
        <w:rPr>
          <w:szCs w:val="21"/>
        </w:rPr>
      </w:pPr>
      <w:r w:rsidRPr="00C30304">
        <w:rPr>
          <w:szCs w:val="21"/>
        </w:rPr>
        <w:t>&lt;i&gt; as it jumped from one machine&lt;/i&gt;</w:t>
      </w:r>
    </w:p>
    <w:p w:rsidR="0046211F" w:rsidRPr="00C30304" w:rsidRDefault="0046211F" w:rsidP="0046211F">
      <w:pPr>
        <w:spacing w:line="276" w:lineRule="auto"/>
        <w:rPr>
          <w:szCs w:val="21"/>
        </w:rPr>
      </w:pPr>
      <w:r w:rsidRPr="00C30304">
        <w:rPr>
          <w:szCs w:val="21"/>
        </w:rPr>
        <w:t>&lt;i&gt; to another&lt;/i&gt;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1513</w:t>
      </w:r>
    </w:p>
    <w:p w:rsidR="0046211F" w:rsidRPr="00C30304" w:rsidRDefault="0046211F" w:rsidP="0046211F">
      <w:pPr>
        <w:spacing w:line="276" w:lineRule="auto"/>
        <w:rPr>
          <w:szCs w:val="21"/>
        </w:rPr>
      </w:pPr>
      <w:r w:rsidRPr="00C30304">
        <w:rPr>
          <w:szCs w:val="21"/>
        </w:rPr>
        <w:t>01:17:59,776 --&gt; 01:18:00,941</w:t>
      </w:r>
    </w:p>
    <w:p w:rsidR="0046211F" w:rsidRPr="00C30304" w:rsidRDefault="0046211F" w:rsidP="0046211F">
      <w:pPr>
        <w:spacing w:line="276" w:lineRule="auto"/>
        <w:rPr>
          <w:szCs w:val="21"/>
        </w:rPr>
      </w:pPr>
      <w:r w:rsidRPr="00C30304">
        <w:rPr>
          <w:szCs w:val="21"/>
        </w:rPr>
        <w:t>&lt;i&gt; to another to another.&lt;/i&gt;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1514</w:t>
      </w:r>
    </w:p>
    <w:p w:rsidR="0046211F" w:rsidRPr="00C30304" w:rsidRDefault="0046211F" w:rsidP="0046211F">
      <w:pPr>
        <w:spacing w:line="276" w:lineRule="auto"/>
        <w:rPr>
          <w:szCs w:val="21"/>
        </w:rPr>
      </w:pPr>
      <w:r w:rsidRPr="00C30304">
        <w:rPr>
          <w:szCs w:val="21"/>
        </w:rPr>
        <w:t>01:18:01,376 --&gt; 01:18:03,344</w:t>
      </w:r>
    </w:p>
    <w:p w:rsidR="0046211F" w:rsidRPr="00C30304" w:rsidRDefault="0046211F" w:rsidP="0046211F">
      <w:pPr>
        <w:spacing w:line="276" w:lineRule="auto"/>
        <w:rPr>
          <w:szCs w:val="21"/>
        </w:rPr>
      </w:pPr>
      <w:r w:rsidRPr="00C30304">
        <w:rPr>
          <w:szCs w:val="21"/>
        </w:rPr>
        <w:t>&lt;i&gt; And we were able to gather up&lt;/i&gt;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1515</w:t>
      </w:r>
    </w:p>
    <w:p w:rsidR="0046211F" w:rsidRPr="00C30304" w:rsidRDefault="0046211F" w:rsidP="0046211F">
      <w:pPr>
        <w:spacing w:line="276" w:lineRule="auto"/>
        <w:rPr>
          <w:szCs w:val="21"/>
        </w:rPr>
      </w:pPr>
      <w:r w:rsidRPr="00C30304">
        <w:rPr>
          <w:szCs w:val="21"/>
        </w:rPr>
        <w:t>01:18:03,346 --&gt; 01:18:05,379</w:t>
      </w:r>
    </w:p>
    <w:p w:rsidR="0046211F" w:rsidRPr="00C30304" w:rsidRDefault="0046211F" w:rsidP="0046211F">
      <w:pPr>
        <w:spacing w:line="276" w:lineRule="auto"/>
        <w:rPr>
          <w:szCs w:val="21"/>
        </w:rPr>
      </w:pPr>
      <w:r w:rsidRPr="00C30304">
        <w:rPr>
          <w:szCs w:val="21"/>
        </w:rPr>
        <w:t>&lt;i&gt; all the samples&lt;/i&gt;</w:t>
      </w:r>
    </w:p>
    <w:p w:rsidR="0046211F" w:rsidRPr="00C30304" w:rsidRDefault="0046211F" w:rsidP="0046211F">
      <w:pPr>
        <w:spacing w:line="276" w:lineRule="auto"/>
        <w:rPr>
          <w:szCs w:val="21"/>
        </w:rPr>
      </w:pPr>
      <w:r w:rsidRPr="00C30304">
        <w:rPr>
          <w:szCs w:val="21"/>
        </w:rPr>
        <w:t>&lt;i&gt; that we could acquire,&lt;/i&gt;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1516</w:t>
      </w:r>
    </w:p>
    <w:p w:rsidR="0046211F" w:rsidRPr="00C30304" w:rsidRDefault="0046211F" w:rsidP="0046211F">
      <w:pPr>
        <w:spacing w:line="276" w:lineRule="auto"/>
        <w:rPr>
          <w:szCs w:val="21"/>
        </w:rPr>
      </w:pPr>
      <w:r w:rsidRPr="00C30304">
        <w:rPr>
          <w:szCs w:val="21"/>
        </w:rPr>
        <w:t>01:18:05,547 --&gt; 01:18:08,816</w:t>
      </w:r>
    </w:p>
    <w:p w:rsidR="0046211F" w:rsidRPr="00C30304" w:rsidRDefault="0046211F" w:rsidP="0046211F">
      <w:pPr>
        <w:spacing w:line="276" w:lineRule="auto"/>
        <w:rPr>
          <w:szCs w:val="21"/>
        </w:rPr>
      </w:pPr>
      <w:r w:rsidRPr="00C30304">
        <w:rPr>
          <w:szCs w:val="21"/>
        </w:rPr>
        <w:t>&lt;i&gt; tens of thousands of samples.&lt;/i&gt;</w:t>
      </w:r>
    </w:p>
    <w:p w:rsidR="0046211F" w:rsidRPr="00C30304" w:rsidRDefault="0046211F" w:rsidP="0046211F">
      <w:pPr>
        <w:spacing w:line="276" w:lineRule="auto"/>
        <w:rPr>
          <w:szCs w:val="21"/>
        </w:rPr>
      </w:pPr>
      <w:r w:rsidRPr="00C30304">
        <w:rPr>
          <w:szCs w:val="21"/>
        </w:rPr>
        <w:t xml:space="preserve">&lt;i&gt;We extracted all of those logs.&lt;/i&gt; </w:t>
      </w:r>
    </w:p>
    <w:p w:rsidR="0046211F" w:rsidRPr="00C30304" w:rsidRDefault="0046211F" w:rsidP="0046211F">
      <w:pPr>
        <w:spacing w:line="276" w:lineRule="auto"/>
        <w:rPr>
          <w:szCs w:val="21"/>
        </w:rPr>
      </w:pPr>
      <w:r w:rsidRPr="00C30304">
        <w:rPr>
          <w:szCs w:val="21"/>
        </w:rPr>
        <w:t>简：当震网在各计算机间不断跳跃的时候，它实际上保存了它沿途感染的所有计算机内部本身的日志，</w:t>
      </w:r>
      <w:r w:rsidRPr="00C30304">
        <w:rPr>
          <w:szCs w:val="21"/>
        </w:rPr>
        <w:t xml:space="preserve"> </w:t>
      </w:r>
      <w:r w:rsidRPr="00C30304">
        <w:rPr>
          <w:szCs w:val="21"/>
        </w:rPr>
        <w:t>我们能够收集我们获取到的所有的数以万计的样本，能够提取出了所有的日志。</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1517</w:t>
      </w:r>
    </w:p>
    <w:p w:rsidR="0046211F" w:rsidRPr="00C30304" w:rsidRDefault="0046211F" w:rsidP="0046211F">
      <w:pPr>
        <w:spacing w:line="276" w:lineRule="auto"/>
        <w:rPr>
          <w:szCs w:val="21"/>
        </w:rPr>
      </w:pPr>
      <w:r w:rsidRPr="00C30304">
        <w:rPr>
          <w:szCs w:val="21"/>
        </w:rPr>
        <w:t>01:18:08,818 --&gt; 01:18:11,519</w:t>
      </w:r>
    </w:p>
    <w:p w:rsidR="0046211F" w:rsidRPr="00C30304" w:rsidRDefault="0046211F" w:rsidP="0046211F">
      <w:pPr>
        <w:spacing w:line="276" w:lineRule="auto"/>
        <w:rPr>
          <w:szCs w:val="21"/>
        </w:rPr>
      </w:pPr>
      <w:r w:rsidRPr="00C30304">
        <w:rPr>
          <w:szCs w:val="21"/>
        </w:rPr>
        <w:t>O'murchu:&lt;i&gt; We could see the&lt;/i&gt;</w:t>
      </w:r>
    </w:p>
    <w:p w:rsidR="0046211F" w:rsidRPr="00C30304" w:rsidRDefault="0046211F" w:rsidP="0046211F">
      <w:pPr>
        <w:spacing w:line="276" w:lineRule="auto"/>
        <w:rPr>
          <w:szCs w:val="21"/>
        </w:rPr>
      </w:pPr>
      <w:r w:rsidRPr="00C30304">
        <w:rPr>
          <w:szCs w:val="21"/>
        </w:rPr>
        <w:t xml:space="preserve">&lt;i&gt; exact path that stuxnet took.&lt;/i&gt; </w:t>
      </w:r>
    </w:p>
    <w:p w:rsidR="0046211F" w:rsidRPr="00C30304" w:rsidRDefault="0046211F" w:rsidP="0046211F">
      <w:pPr>
        <w:spacing w:line="276" w:lineRule="auto"/>
        <w:rPr>
          <w:szCs w:val="21"/>
        </w:rPr>
      </w:pPr>
      <w:r w:rsidRPr="00C30304">
        <w:rPr>
          <w:szCs w:val="21"/>
        </w:rPr>
        <w:t xml:space="preserve">O'murchu: </w:t>
      </w:r>
      <w:r w:rsidRPr="00C30304">
        <w:rPr>
          <w:szCs w:val="21"/>
        </w:rPr>
        <w:t>我们可以看到，震网蠕虫的准确路径。</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1518</w:t>
      </w:r>
    </w:p>
    <w:p w:rsidR="0046211F" w:rsidRPr="00C30304" w:rsidRDefault="0046211F" w:rsidP="0046211F">
      <w:pPr>
        <w:spacing w:line="276" w:lineRule="auto"/>
        <w:rPr>
          <w:szCs w:val="21"/>
        </w:rPr>
      </w:pPr>
      <w:r w:rsidRPr="00C30304">
        <w:rPr>
          <w:szCs w:val="21"/>
        </w:rPr>
        <w:t>01:18:13,655 --&gt; 01:18:15,690</w:t>
      </w:r>
    </w:p>
    <w:p w:rsidR="0046211F" w:rsidRPr="00C30304" w:rsidRDefault="0046211F" w:rsidP="0046211F">
      <w:pPr>
        <w:spacing w:line="276" w:lineRule="auto"/>
        <w:rPr>
          <w:szCs w:val="21"/>
        </w:rPr>
      </w:pPr>
      <w:r w:rsidRPr="00C30304">
        <w:rPr>
          <w:szCs w:val="21"/>
        </w:rPr>
        <w:t>Chien:&lt;i&gt; Eventually, we were able&lt;/i&gt;</w:t>
      </w:r>
    </w:p>
    <w:p w:rsidR="0046211F" w:rsidRPr="00C30304" w:rsidRDefault="0046211F" w:rsidP="0046211F">
      <w:pPr>
        <w:spacing w:line="276" w:lineRule="auto"/>
        <w:rPr>
          <w:szCs w:val="21"/>
        </w:rPr>
      </w:pPr>
      <w:r w:rsidRPr="00C30304">
        <w:rPr>
          <w:szCs w:val="21"/>
        </w:rPr>
        <w:t>&lt;i&gt; to trace back&lt;/i&gt;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lastRenderedPageBreak/>
        <w:t>1519</w:t>
      </w:r>
    </w:p>
    <w:p w:rsidR="0046211F" w:rsidRPr="00C30304" w:rsidRDefault="0046211F" w:rsidP="0046211F">
      <w:pPr>
        <w:spacing w:line="276" w:lineRule="auto"/>
        <w:rPr>
          <w:szCs w:val="21"/>
        </w:rPr>
      </w:pPr>
      <w:r w:rsidRPr="00C30304">
        <w:rPr>
          <w:szCs w:val="21"/>
        </w:rPr>
        <w:t>01:18:15,692 --&gt; 01:18:17,858</w:t>
      </w:r>
    </w:p>
    <w:p w:rsidR="0046211F" w:rsidRPr="00C30304" w:rsidRDefault="0046211F" w:rsidP="0046211F">
      <w:pPr>
        <w:spacing w:line="276" w:lineRule="auto"/>
        <w:rPr>
          <w:szCs w:val="21"/>
        </w:rPr>
      </w:pPr>
      <w:r w:rsidRPr="00C30304">
        <w:rPr>
          <w:szCs w:val="21"/>
        </w:rPr>
        <w:t>&lt;i&gt; this version of stuxnet&lt;/i&gt;</w:t>
      </w:r>
    </w:p>
    <w:p w:rsidR="0046211F" w:rsidRPr="00C30304" w:rsidRDefault="0046211F" w:rsidP="0046211F">
      <w:pPr>
        <w:spacing w:line="276" w:lineRule="auto"/>
        <w:rPr>
          <w:szCs w:val="21"/>
        </w:rPr>
      </w:pPr>
      <w:r w:rsidRPr="00C30304">
        <w:rPr>
          <w:szCs w:val="21"/>
        </w:rPr>
        <w:t>&lt;i&gt; to ground zero,&lt;/i&gt;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1520</w:t>
      </w:r>
    </w:p>
    <w:p w:rsidR="0046211F" w:rsidRPr="00C30304" w:rsidRDefault="0046211F" w:rsidP="0046211F">
      <w:pPr>
        <w:spacing w:line="276" w:lineRule="auto"/>
        <w:rPr>
          <w:szCs w:val="21"/>
        </w:rPr>
      </w:pPr>
      <w:r w:rsidRPr="00C30304">
        <w:rPr>
          <w:szCs w:val="21"/>
        </w:rPr>
        <w:t>01:18:18,160 --&gt; 01:18:20,695</w:t>
      </w:r>
    </w:p>
    <w:p w:rsidR="0046211F" w:rsidRPr="00C30304" w:rsidRDefault="0046211F" w:rsidP="0046211F">
      <w:pPr>
        <w:spacing w:line="276" w:lineRule="auto"/>
        <w:rPr>
          <w:szCs w:val="21"/>
        </w:rPr>
      </w:pPr>
      <w:r w:rsidRPr="00C30304">
        <w:rPr>
          <w:szCs w:val="21"/>
        </w:rPr>
        <w:t>to the first five infections</w:t>
      </w:r>
    </w:p>
    <w:p w:rsidR="0046211F" w:rsidRPr="00C30304" w:rsidRDefault="0046211F" w:rsidP="0046211F">
      <w:pPr>
        <w:spacing w:line="276" w:lineRule="auto"/>
        <w:rPr>
          <w:szCs w:val="21"/>
        </w:rPr>
      </w:pPr>
      <w:r w:rsidRPr="00C30304">
        <w:rPr>
          <w:szCs w:val="21"/>
        </w:rPr>
        <w:t>in the world.</w:t>
      </w:r>
    </w:p>
    <w:p w:rsidR="0046211F" w:rsidRPr="00C30304" w:rsidRDefault="0046211F" w:rsidP="0046211F">
      <w:pPr>
        <w:spacing w:line="276" w:lineRule="auto"/>
        <w:rPr>
          <w:szCs w:val="21"/>
        </w:rPr>
      </w:pPr>
      <w:r w:rsidRPr="00C30304">
        <w:rPr>
          <w:szCs w:val="21"/>
        </w:rPr>
        <w:t xml:space="preserve">Chien: </w:t>
      </w:r>
      <w:r w:rsidRPr="00C30304">
        <w:rPr>
          <w:szCs w:val="21"/>
        </w:rPr>
        <w:t>最终</w:t>
      </w:r>
      <w:r w:rsidRPr="00C30304">
        <w:rPr>
          <w:szCs w:val="21"/>
        </w:rPr>
        <w:t>,</w:t>
      </w:r>
      <w:r w:rsidRPr="00C30304">
        <w:rPr>
          <w:szCs w:val="21"/>
        </w:rPr>
        <w:t>我们能够追溯这个版本的震网的爆发地，在世界上排名前五名的感染区。</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1521</w:t>
      </w:r>
    </w:p>
    <w:p w:rsidR="0046211F" w:rsidRPr="00C30304" w:rsidRDefault="0046211F" w:rsidP="0046211F">
      <w:pPr>
        <w:spacing w:line="276" w:lineRule="auto"/>
        <w:rPr>
          <w:szCs w:val="21"/>
        </w:rPr>
      </w:pPr>
      <w:r w:rsidRPr="00C30304">
        <w:rPr>
          <w:szCs w:val="21"/>
        </w:rPr>
        <w:t>01:18:21,530 --&gt; 01:18:24,365</w:t>
      </w:r>
    </w:p>
    <w:p w:rsidR="0046211F" w:rsidRPr="00C30304" w:rsidRDefault="0046211F" w:rsidP="0046211F">
      <w:pPr>
        <w:spacing w:line="276" w:lineRule="auto"/>
        <w:rPr>
          <w:szCs w:val="21"/>
        </w:rPr>
      </w:pPr>
      <w:r w:rsidRPr="00C30304">
        <w:rPr>
          <w:szCs w:val="21"/>
        </w:rPr>
        <w:t>&lt;i&gt; The first five infections&lt;/i&gt;</w:t>
      </w:r>
    </w:p>
    <w:p w:rsidR="0046211F" w:rsidRPr="00C30304" w:rsidRDefault="0046211F" w:rsidP="0046211F">
      <w:pPr>
        <w:spacing w:line="276" w:lineRule="auto"/>
        <w:rPr>
          <w:szCs w:val="21"/>
        </w:rPr>
      </w:pPr>
      <w:r w:rsidRPr="00C30304">
        <w:rPr>
          <w:szCs w:val="21"/>
        </w:rPr>
        <w:t>&lt;i&gt;are all outside a natanz plant,&lt;/i&gt;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1522</w:t>
      </w:r>
    </w:p>
    <w:p w:rsidR="0046211F" w:rsidRPr="00C30304" w:rsidRDefault="0046211F" w:rsidP="0046211F">
      <w:pPr>
        <w:spacing w:line="276" w:lineRule="auto"/>
        <w:rPr>
          <w:szCs w:val="21"/>
        </w:rPr>
      </w:pPr>
      <w:r w:rsidRPr="00C30304">
        <w:rPr>
          <w:szCs w:val="21"/>
        </w:rPr>
        <w:t>01:18:24,533 --&gt; 01:18:27,368</w:t>
      </w:r>
    </w:p>
    <w:p w:rsidR="0046211F" w:rsidRPr="00C30304" w:rsidRDefault="0046211F" w:rsidP="0046211F">
      <w:pPr>
        <w:spacing w:line="276" w:lineRule="auto"/>
        <w:rPr>
          <w:szCs w:val="21"/>
        </w:rPr>
      </w:pPr>
      <w:r w:rsidRPr="00C30304">
        <w:rPr>
          <w:szCs w:val="21"/>
        </w:rPr>
        <w:t>&lt;i&gt; all inside of organizations&lt;/i&gt;</w:t>
      </w:r>
    </w:p>
    <w:p w:rsidR="0046211F" w:rsidRPr="00C30304" w:rsidRDefault="0046211F" w:rsidP="0046211F">
      <w:pPr>
        <w:spacing w:line="276" w:lineRule="auto"/>
        <w:rPr>
          <w:szCs w:val="21"/>
        </w:rPr>
      </w:pPr>
      <w:r w:rsidRPr="00C30304">
        <w:rPr>
          <w:szCs w:val="21"/>
        </w:rPr>
        <w:t>&lt;i&gt; inside of Iran,&lt;/i&gt;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1523</w:t>
      </w:r>
    </w:p>
    <w:p w:rsidR="0046211F" w:rsidRPr="00C30304" w:rsidRDefault="0046211F" w:rsidP="0046211F">
      <w:pPr>
        <w:spacing w:line="276" w:lineRule="auto"/>
        <w:rPr>
          <w:szCs w:val="21"/>
        </w:rPr>
      </w:pPr>
      <w:r w:rsidRPr="00C30304">
        <w:rPr>
          <w:szCs w:val="21"/>
        </w:rPr>
        <w:t>01:18:28,136 --&gt; 01:18:30,404</w:t>
      </w:r>
    </w:p>
    <w:p w:rsidR="0046211F" w:rsidRPr="00C30304" w:rsidRDefault="0046211F" w:rsidP="0046211F">
      <w:pPr>
        <w:spacing w:line="276" w:lineRule="auto"/>
        <w:rPr>
          <w:szCs w:val="21"/>
        </w:rPr>
      </w:pPr>
      <w:r w:rsidRPr="00C30304">
        <w:rPr>
          <w:szCs w:val="21"/>
        </w:rPr>
        <w:t>&lt;i&gt; all organizations&lt;/i&gt;</w:t>
      </w:r>
    </w:p>
    <w:p w:rsidR="0046211F" w:rsidRPr="00C30304" w:rsidRDefault="0046211F" w:rsidP="0046211F">
      <w:pPr>
        <w:spacing w:line="276" w:lineRule="auto"/>
        <w:rPr>
          <w:szCs w:val="21"/>
        </w:rPr>
      </w:pPr>
      <w:r w:rsidRPr="00C30304">
        <w:rPr>
          <w:szCs w:val="21"/>
        </w:rPr>
        <w:t>&lt;i&gt; that are involved in&lt;/i&gt;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1524</w:t>
      </w:r>
    </w:p>
    <w:p w:rsidR="0046211F" w:rsidRPr="00C30304" w:rsidRDefault="0046211F" w:rsidP="0046211F">
      <w:pPr>
        <w:spacing w:line="276" w:lineRule="auto"/>
        <w:rPr>
          <w:szCs w:val="21"/>
        </w:rPr>
      </w:pPr>
      <w:r w:rsidRPr="00C30304">
        <w:rPr>
          <w:szCs w:val="21"/>
        </w:rPr>
        <w:t>01:18:30,406 --&gt; 01:18:32,840</w:t>
      </w:r>
    </w:p>
    <w:p w:rsidR="0046211F" w:rsidRPr="00C30304" w:rsidRDefault="0046211F" w:rsidP="0046211F">
      <w:pPr>
        <w:spacing w:line="276" w:lineRule="auto"/>
        <w:rPr>
          <w:szCs w:val="21"/>
        </w:rPr>
      </w:pPr>
      <w:r w:rsidRPr="00C30304">
        <w:rPr>
          <w:szCs w:val="21"/>
        </w:rPr>
        <w:t>&lt;i&gt; industrial control systems&lt;/i&gt;</w:t>
      </w:r>
    </w:p>
    <w:p w:rsidR="0046211F" w:rsidRPr="00C30304" w:rsidRDefault="0046211F" w:rsidP="0046211F">
      <w:pPr>
        <w:spacing w:line="276" w:lineRule="auto"/>
        <w:rPr>
          <w:szCs w:val="21"/>
        </w:rPr>
      </w:pPr>
      <w:r w:rsidRPr="00C30304">
        <w:rPr>
          <w:szCs w:val="21"/>
        </w:rPr>
        <w:t>&lt;i&gt; and construction&lt;/i&gt;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1525</w:t>
      </w:r>
    </w:p>
    <w:p w:rsidR="0046211F" w:rsidRPr="00C30304" w:rsidRDefault="0046211F" w:rsidP="0046211F">
      <w:pPr>
        <w:spacing w:line="276" w:lineRule="auto"/>
        <w:rPr>
          <w:szCs w:val="21"/>
        </w:rPr>
      </w:pPr>
      <w:r w:rsidRPr="00C30304">
        <w:rPr>
          <w:szCs w:val="21"/>
        </w:rPr>
        <w:t>01:18:32,842 --&gt; 01:18:34,475</w:t>
      </w:r>
    </w:p>
    <w:p w:rsidR="0046211F" w:rsidRPr="00C30304" w:rsidRDefault="0046211F" w:rsidP="0046211F">
      <w:pPr>
        <w:spacing w:line="276" w:lineRule="auto"/>
        <w:rPr>
          <w:szCs w:val="21"/>
        </w:rPr>
      </w:pPr>
      <w:r w:rsidRPr="00C30304">
        <w:rPr>
          <w:szCs w:val="21"/>
        </w:rPr>
        <w:t>&lt;i&gt; of industrial control&lt;/i&gt;</w:t>
      </w:r>
    </w:p>
    <w:p w:rsidR="0046211F" w:rsidRPr="00C30304" w:rsidRDefault="0046211F" w:rsidP="0046211F">
      <w:pPr>
        <w:spacing w:line="276" w:lineRule="auto"/>
        <w:rPr>
          <w:szCs w:val="21"/>
        </w:rPr>
      </w:pPr>
      <w:r w:rsidRPr="00C30304">
        <w:rPr>
          <w:szCs w:val="21"/>
        </w:rPr>
        <w:t>&lt;i&gt; facilities,&lt;/i&gt;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1526</w:t>
      </w:r>
    </w:p>
    <w:p w:rsidR="0046211F" w:rsidRPr="00C30304" w:rsidRDefault="0046211F" w:rsidP="0046211F">
      <w:pPr>
        <w:spacing w:line="276" w:lineRule="auto"/>
        <w:rPr>
          <w:szCs w:val="21"/>
        </w:rPr>
      </w:pPr>
      <w:r w:rsidRPr="00C30304">
        <w:rPr>
          <w:szCs w:val="21"/>
        </w:rPr>
        <w:t>01:18:34,743 --&gt; 01:18:38,312</w:t>
      </w:r>
    </w:p>
    <w:p w:rsidR="0046211F" w:rsidRPr="00C30304" w:rsidRDefault="0046211F" w:rsidP="0046211F">
      <w:pPr>
        <w:spacing w:line="276" w:lineRule="auto"/>
        <w:rPr>
          <w:szCs w:val="21"/>
        </w:rPr>
      </w:pPr>
      <w:r w:rsidRPr="00C30304">
        <w:rPr>
          <w:szCs w:val="21"/>
        </w:rPr>
        <w:t>&lt;i&gt; clearly contractors who were&lt;/i&gt;</w:t>
      </w:r>
    </w:p>
    <w:p w:rsidR="0046211F" w:rsidRPr="00C30304" w:rsidRDefault="0046211F" w:rsidP="0046211F">
      <w:pPr>
        <w:spacing w:line="276" w:lineRule="auto"/>
        <w:rPr>
          <w:szCs w:val="21"/>
        </w:rPr>
      </w:pPr>
      <w:r w:rsidRPr="00C30304">
        <w:rPr>
          <w:szCs w:val="21"/>
        </w:rPr>
        <w:lastRenderedPageBreak/>
        <w:t xml:space="preserve">&lt;i&gt;working on the natanz facility.&lt;/i&gt; </w:t>
      </w:r>
    </w:p>
    <w:p w:rsidR="0046211F" w:rsidRPr="00C30304" w:rsidRDefault="0046211F" w:rsidP="0046211F">
      <w:pPr>
        <w:spacing w:line="276" w:lineRule="auto"/>
        <w:rPr>
          <w:szCs w:val="21"/>
        </w:rPr>
      </w:pPr>
      <w:r w:rsidRPr="00C30304">
        <w:rPr>
          <w:szCs w:val="21"/>
        </w:rPr>
        <w:t>位于前五名的感染区都在纳坦兹工厂外，处于伊朗境内所有内部组织，涉及到了工业控制系统和工业控制设备及纳坦兹设施建造的明确承包商。</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1527</w:t>
      </w:r>
    </w:p>
    <w:p w:rsidR="0046211F" w:rsidRPr="00C30304" w:rsidRDefault="0046211F" w:rsidP="0046211F">
      <w:pPr>
        <w:spacing w:line="276" w:lineRule="auto"/>
        <w:rPr>
          <w:szCs w:val="21"/>
        </w:rPr>
      </w:pPr>
      <w:r w:rsidRPr="00C30304">
        <w:rPr>
          <w:szCs w:val="21"/>
        </w:rPr>
        <w:t>01:18:38,314 --&gt; 01:18:40,047</w:t>
      </w:r>
    </w:p>
    <w:p w:rsidR="0046211F" w:rsidRPr="00C30304" w:rsidRDefault="0046211F" w:rsidP="0046211F">
      <w:pPr>
        <w:spacing w:line="276" w:lineRule="auto"/>
        <w:rPr>
          <w:szCs w:val="21"/>
        </w:rPr>
      </w:pPr>
      <w:r w:rsidRPr="00C30304">
        <w:rPr>
          <w:szCs w:val="21"/>
        </w:rPr>
        <w:t xml:space="preserve">&lt;i&gt; And the attackers knew that.&lt;/i&gt; </w:t>
      </w:r>
    </w:p>
    <w:p w:rsidR="0046211F" w:rsidRPr="00C30304" w:rsidRDefault="0046211F" w:rsidP="0046211F">
      <w:pPr>
        <w:spacing w:line="276" w:lineRule="auto"/>
        <w:rPr>
          <w:szCs w:val="21"/>
        </w:rPr>
      </w:pPr>
      <w:r w:rsidRPr="00C30304">
        <w:rPr>
          <w:szCs w:val="21"/>
        </w:rPr>
        <w:t>而攻击者知道这一点。</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1528</w:t>
      </w:r>
    </w:p>
    <w:p w:rsidR="0046211F" w:rsidRPr="00C30304" w:rsidRDefault="0046211F" w:rsidP="0046211F">
      <w:pPr>
        <w:spacing w:line="276" w:lineRule="auto"/>
        <w:rPr>
          <w:szCs w:val="21"/>
        </w:rPr>
      </w:pPr>
      <w:r w:rsidRPr="00C30304">
        <w:rPr>
          <w:szCs w:val="21"/>
        </w:rPr>
        <w:t>01:18:40,649 --&gt; 01:18:43,384</w:t>
      </w:r>
    </w:p>
    <w:p w:rsidR="0046211F" w:rsidRPr="00C30304" w:rsidRDefault="0046211F" w:rsidP="0046211F">
      <w:pPr>
        <w:spacing w:line="276" w:lineRule="auto"/>
        <w:rPr>
          <w:szCs w:val="21"/>
        </w:rPr>
      </w:pPr>
      <w:r w:rsidRPr="00C30304">
        <w:rPr>
          <w:szCs w:val="21"/>
        </w:rPr>
        <w:t>They were electrical companies.</w:t>
      </w:r>
    </w:p>
    <w:p w:rsidR="0046211F" w:rsidRPr="00C30304" w:rsidRDefault="0046211F" w:rsidP="0046211F">
      <w:pPr>
        <w:spacing w:line="276" w:lineRule="auto"/>
        <w:rPr>
          <w:szCs w:val="21"/>
        </w:rPr>
      </w:pPr>
      <w:r w:rsidRPr="00C30304">
        <w:rPr>
          <w:szCs w:val="21"/>
        </w:rPr>
        <w:t>They were piping companies.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1529</w:t>
      </w:r>
    </w:p>
    <w:p w:rsidR="0046211F" w:rsidRPr="00C30304" w:rsidRDefault="0046211F" w:rsidP="0046211F">
      <w:pPr>
        <w:spacing w:line="276" w:lineRule="auto"/>
        <w:rPr>
          <w:szCs w:val="21"/>
        </w:rPr>
      </w:pPr>
      <w:r w:rsidRPr="00C30304">
        <w:rPr>
          <w:szCs w:val="21"/>
        </w:rPr>
        <w:t>01:18:43,386 --&gt; 01:18:44,985</w:t>
      </w:r>
    </w:p>
    <w:p w:rsidR="0046211F" w:rsidRPr="00C30304" w:rsidRDefault="0046211F" w:rsidP="0046211F">
      <w:pPr>
        <w:spacing w:line="276" w:lineRule="auto"/>
        <w:rPr>
          <w:szCs w:val="21"/>
        </w:rPr>
      </w:pPr>
      <w:r w:rsidRPr="00C30304">
        <w:rPr>
          <w:szCs w:val="21"/>
        </w:rPr>
        <w:t>They were, you know,</w:t>
      </w:r>
    </w:p>
    <w:p w:rsidR="0046211F" w:rsidRPr="00C30304" w:rsidRDefault="0046211F" w:rsidP="0046211F">
      <w:pPr>
        <w:spacing w:line="276" w:lineRule="auto"/>
        <w:rPr>
          <w:szCs w:val="21"/>
        </w:rPr>
      </w:pPr>
      <w:r w:rsidRPr="00C30304">
        <w:rPr>
          <w:szCs w:val="21"/>
        </w:rPr>
        <w:t>these sorts of companies.</w:t>
      </w:r>
    </w:p>
    <w:p w:rsidR="0046211F" w:rsidRPr="00C30304" w:rsidRDefault="0046211F" w:rsidP="0046211F">
      <w:pPr>
        <w:spacing w:line="276" w:lineRule="auto"/>
        <w:rPr>
          <w:szCs w:val="21"/>
        </w:rPr>
      </w:pPr>
      <w:r w:rsidRPr="00C30304">
        <w:rPr>
          <w:szCs w:val="21"/>
        </w:rPr>
        <w:t>他们是电气公司、管道公司。你知道的，它们是这类公司。</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1530</w:t>
      </w:r>
    </w:p>
    <w:p w:rsidR="0046211F" w:rsidRPr="00C30304" w:rsidRDefault="0046211F" w:rsidP="0046211F">
      <w:pPr>
        <w:spacing w:line="276" w:lineRule="auto"/>
        <w:rPr>
          <w:szCs w:val="21"/>
        </w:rPr>
      </w:pPr>
      <w:r w:rsidRPr="00C30304">
        <w:rPr>
          <w:szCs w:val="21"/>
        </w:rPr>
        <w:t>01:18:45,187 --&gt; 01:18:46,821</w:t>
      </w:r>
    </w:p>
    <w:p w:rsidR="0046211F" w:rsidRPr="00C30304" w:rsidRDefault="0046211F" w:rsidP="0046211F">
      <w:pPr>
        <w:spacing w:line="276" w:lineRule="auto"/>
        <w:rPr>
          <w:szCs w:val="21"/>
        </w:rPr>
      </w:pPr>
      <w:r w:rsidRPr="00C30304">
        <w:rPr>
          <w:szCs w:val="21"/>
        </w:rPr>
        <w:t>And they knew...</w:t>
      </w:r>
    </w:p>
    <w:p w:rsidR="0046211F" w:rsidRPr="00C30304" w:rsidRDefault="0046211F" w:rsidP="0046211F">
      <w:pPr>
        <w:spacing w:line="276" w:lineRule="auto"/>
        <w:rPr>
          <w:szCs w:val="21"/>
        </w:rPr>
      </w:pPr>
      <w:r w:rsidRPr="00C30304">
        <w:rPr>
          <w:szCs w:val="21"/>
        </w:rPr>
        <w:t>They knew the technicians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1531</w:t>
      </w:r>
    </w:p>
    <w:p w:rsidR="0046211F" w:rsidRPr="00C30304" w:rsidRDefault="0046211F" w:rsidP="0046211F">
      <w:pPr>
        <w:spacing w:line="276" w:lineRule="auto"/>
        <w:rPr>
          <w:szCs w:val="21"/>
        </w:rPr>
      </w:pPr>
      <w:r w:rsidRPr="00C30304">
        <w:rPr>
          <w:szCs w:val="21"/>
        </w:rPr>
        <w:t>01:18:46,823 --&gt; 01:18:48,556</w:t>
      </w:r>
    </w:p>
    <w:p w:rsidR="0046211F" w:rsidRPr="00C30304" w:rsidRDefault="0046211F" w:rsidP="0046211F">
      <w:pPr>
        <w:spacing w:line="276" w:lineRule="auto"/>
        <w:rPr>
          <w:szCs w:val="21"/>
        </w:rPr>
      </w:pPr>
      <w:r w:rsidRPr="00C30304">
        <w:rPr>
          <w:szCs w:val="21"/>
        </w:rPr>
        <w:t>from those companies</w:t>
      </w:r>
    </w:p>
    <w:p w:rsidR="0046211F" w:rsidRPr="00C30304" w:rsidRDefault="0046211F" w:rsidP="0046211F">
      <w:pPr>
        <w:spacing w:line="276" w:lineRule="auto"/>
        <w:rPr>
          <w:szCs w:val="21"/>
        </w:rPr>
      </w:pPr>
      <w:r w:rsidRPr="00C30304">
        <w:rPr>
          <w:szCs w:val="21"/>
        </w:rPr>
        <w:t>would visit natanz.</w:t>
      </w:r>
    </w:p>
    <w:p w:rsidR="0046211F" w:rsidRPr="00C30304" w:rsidRDefault="0046211F" w:rsidP="0046211F">
      <w:pPr>
        <w:spacing w:line="276" w:lineRule="auto"/>
        <w:rPr>
          <w:szCs w:val="21"/>
        </w:rPr>
      </w:pPr>
      <w:r w:rsidRPr="00C30304">
        <w:rPr>
          <w:szCs w:val="21"/>
        </w:rPr>
        <w:t>他们知道，技术人员可以通过这些公司访问纳坦兹。</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1532</w:t>
      </w:r>
    </w:p>
    <w:p w:rsidR="0046211F" w:rsidRPr="00C30304" w:rsidRDefault="0046211F" w:rsidP="0046211F">
      <w:pPr>
        <w:spacing w:line="276" w:lineRule="auto"/>
        <w:rPr>
          <w:szCs w:val="21"/>
        </w:rPr>
      </w:pPr>
      <w:r w:rsidRPr="00C30304">
        <w:rPr>
          <w:szCs w:val="21"/>
        </w:rPr>
        <w:t>01:18:48,558 --&gt; 01:18:50,124</w:t>
      </w:r>
    </w:p>
    <w:p w:rsidR="0046211F" w:rsidRPr="00C30304" w:rsidRDefault="0046211F" w:rsidP="0046211F">
      <w:pPr>
        <w:spacing w:line="276" w:lineRule="auto"/>
        <w:rPr>
          <w:szCs w:val="21"/>
        </w:rPr>
      </w:pPr>
      <w:r w:rsidRPr="00C30304">
        <w:rPr>
          <w:szCs w:val="21"/>
        </w:rPr>
        <w:t>So they would infect</w:t>
      </w:r>
    </w:p>
    <w:p w:rsidR="0046211F" w:rsidRPr="00C30304" w:rsidRDefault="0046211F" w:rsidP="0046211F">
      <w:pPr>
        <w:spacing w:line="276" w:lineRule="auto"/>
        <w:rPr>
          <w:szCs w:val="21"/>
        </w:rPr>
      </w:pPr>
      <w:r w:rsidRPr="00C30304">
        <w:rPr>
          <w:szCs w:val="21"/>
        </w:rPr>
        <w:t>these companies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1533</w:t>
      </w:r>
    </w:p>
    <w:p w:rsidR="0046211F" w:rsidRPr="00C30304" w:rsidRDefault="0046211F" w:rsidP="0046211F">
      <w:pPr>
        <w:spacing w:line="276" w:lineRule="auto"/>
        <w:rPr>
          <w:szCs w:val="21"/>
        </w:rPr>
      </w:pPr>
      <w:r w:rsidRPr="00C30304">
        <w:rPr>
          <w:szCs w:val="21"/>
        </w:rPr>
        <w:t>01:18:50,325 --&gt; 01:18:53,360</w:t>
      </w:r>
    </w:p>
    <w:p w:rsidR="0046211F" w:rsidRPr="00C30304" w:rsidRDefault="0046211F" w:rsidP="0046211F">
      <w:pPr>
        <w:spacing w:line="276" w:lineRule="auto"/>
        <w:rPr>
          <w:szCs w:val="21"/>
        </w:rPr>
      </w:pPr>
      <w:r w:rsidRPr="00C30304">
        <w:rPr>
          <w:szCs w:val="21"/>
        </w:rPr>
        <w:t>and then technicians</w:t>
      </w:r>
    </w:p>
    <w:p w:rsidR="0046211F" w:rsidRPr="00C30304" w:rsidRDefault="0046211F" w:rsidP="0046211F">
      <w:pPr>
        <w:spacing w:line="276" w:lineRule="auto"/>
        <w:rPr>
          <w:szCs w:val="21"/>
        </w:rPr>
      </w:pPr>
      <w:r w:rsidRPr="00C30304">
        <w:rPr>
          <w:szCs w:val="21"/>
        </w:rPr>
        <w:lastRenderedPageBreak/>
        <w:t>would take their computer</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1534</w:t>
      </w:r>
    </w:p>
    <w:p w:rsidR="0046211F" w:rsidRPr="00C30304" w:rsidRDefault="0046211F" w:rsidP="0046211F">
      <w:pPr>
        <w:spacing w:line="276" w:lineRule="auto"/>
        <w:rPr>
          <w:szCs w:val="21"/>
        </w:rPr>
      </w:pPr>
      <w:r w:rsidRPr="00C30304">
        <w:rPr>
          <w:szCs w:val="21"/>
        </w:rPr>
        <w:t>01:18:53,362 --&gt; 01:18:54,662</w:t>
      </w:r>
    </w:p>
    <w:p w:rsidR="0046211F" w:rsidRPr="00C30304" w:rsidRDefault="0046211F" w:rsidP="0046211F">
      <w:pPr>
        <w:spacing w:line="276" w:lineRule="auto"/>
        <w:rPr>
          <w:szCs w:val="21"/>
        </w:rPr>
      </w:pPr>
      <w:r w:rsidRPr="00C30304">
        <w:rPr>
          <w:szCs w:val="21"/>
        </w:rPr>
        <w:t>or their laptop or their USB...</w:t>
      </w:r>
    </w:p>
    <w:p w:rsidR="0046211F" w:rsidRPr="00C30304" w:rsidRDefault="0046211F" w:rsidP="0046211F">
      <w:pPr>
        <w:spacing w:line="276" w:lineRule="auto"/>
        <w:rPr>
          <w:szCs w:val="21"/>
        </w:rPr>
      </w:pPr>
      <w:r w:rsidRPr="00C30304">
        <w:rPr>
          <w:szCs w:val="21"/>
        </w:rPr>
        <w:t>所以他们会感染这些公司，从而让技术人员操控它们的电脑、笔记本或</w:t>
      </w:r>
      <w:r w:rsidRPr="00C30304">
        <w:rPr>
          <w:szCs w:val="21"/>
        </w:rPr>
        <w:t>USB</w:t>
      </w:r>
      <w:r w:rsidRPr="00C30304">
        <w:rPr>
          <w:szCs w:val="21"/>
        </w:rPr>
        <w:t>等等。</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1535</w:t>
      </w:r>
    </w:p>
    <w:p w:rsidR="0046211F" w:rsidRPr="00C30304" w:rsidRDefault="0046211F" w:rsidP="0046211F">
      <w:pPr>
        <w:spacing w:line="276" w:lineRule="auto"/>
        <w:rPr>
          <w:szCs w:val="21"/>
        </w:rPr>
      </w:pPr>
      <w:r w:rsidRPr="00C30304">
        <w:rPr>
          <w:szCs w:val="21"/>
        </w:rPr>
        <w:t>01:18:54,664 --&gt; 01:18:56,430</w:t>
      </w:r>
    </w:p>
    <w:p w:rsidR="0046211F" w:rsidRPr="00C30304" w:rsidRDefault="0046211F" w:rsidP="0046211F">
      <w:pPr>
        <w:spacing w:line="276" w:lineRule="auto"/>
        <w:rPr>
          <w:szCs w:val="21"/>
        </w:rPr>
      </w:pPr>
      <w:r w:rsidRPr="00C30304">
        <w:rPr>
          <w:szCs w:val="21"/>
        </w:rPr>
        <w:t>That operator then goes down</w:t>
      </w:r>
    </w:p>
    <w:p w:rsidR="0046211F" w:rsidRPr="00C30304" w:rsidRDefault="0046211F" w:rsidP="0046211F">
      <w:pPr>
        <w:spacing w:line="276" w:lineRule="auto"/>
        <w:rPr>
          <w:szCs w:val="21"/>
        </w:rPr>
      </w:pPr>
      <w:r w:rsidRPr="00C30304">
        <w:rPr>
          <w:szCs w:val="21"/>
        </w:rPr>
        <w:t>to natanz</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1536</w:t>
      </w:r>
    </w:p>
    <w:p w:rsidR="0046211F" w:rsidRPr="00C30304" w:rsidRDefault="0046211F" w:rsidP="0046211F">
      <w:pPr>
        <w:spacing w:line="276" w:lineRule="auto"/>
        <w:rPr>
          <w:szCs w:val="21"/>
        </w:rPr>
      </w:pPr>
      <w:r w:rsidRPr="00C30304">
        <w:rPr>
          <w:szCs w:val="21"/>
        </w:rPr>
        <w:t>01:18:56,432 --&gt; 01:18:58,599</w:t>
      </w:r>
    </w:p>
    <w:p w:rsidR="0046211F" w:rsidRPr="00C30304" w:rsidRDefault="0046211F" w:rsidP="0046211F">
      <w:pPr>
        <w:spacing w:line="276" w:lineRule="auto"/>
        <w:rPr>
          <w:szCs w:val="21"/>
        </w:rPr>
      </w:pPr>
      <w:r w:rsidRPr="00C30304">
        <w:rPr>
          <w:szCs w:val="21"/>
        </w:rPr>
        <w:t>and he plugs in his USB key,</w:t>
      </w:r>
    </w:p>
    <w:p w:rsidR="0046211F" w:rsidRPr="00C30304" w:rsidRDefault="0046211F" w:rsidP="0046211F">
      <w:pPr>
        <w:spacing w:line="276" w:lineRule="auto"/>
        <w:rPr>
          <w:szCs w:val="21"/>
        </w:rPr>
      </w:pPr>
      <w:r w:rsidRPr="00C30304">
        <w:rPr>
          <w:szCs w:val="21"/>
        </w:rPr>
        <w:t>which has some code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1537</w:t>
      </w:r>
    </w:p>
    <w:p w:rsidR="0046211F" w:rsidRPr="00C30304" w:rsidRDefault="0046211F" w:rsidP="0046211F">
      <w:pPr>
        <w:spacing w:line="276" w:lineRule="auto"/>
        <w:rPr>
          <w:szCs w:val="21"/>
        </w:rPr>
      </w:pPr>
      <w:r w:rsidRPr="00C30304">
        <w:rPr>
          <w:szCs w:val="21"/>
        </w:rPr>
        <w:t>01:18:58,601 --&gt; 01:19:00,501</w:t>
      </w:r>
    </w:p>
    <w:p w:rsidR="0046211F" w:rsidRPr="00C30304" w:rsidRDefault="0046211F" w:rsidP="0046211F">
      <w:pPr>
        <w:spacing w:line="276" w:lineRule="auto"/>
        <w:rPr>
          <w:szCs w:val="21"/>
        </w:rPr>
      </w:pPr>
      <w:r w:rsidRPr="00C30304">
        <w:rPr>
          <w:szCs w:val="21"/>
        </w:rPr>
        <w:t>&lt;i&gt; that he needs to update&lt;/i&gt;</w:t>
      </w:r>
    </w:p>
    <w:p w:rsidR="0046211F" w:rsidRPr="00C30304" w:rsidRDefault="0046211F" w:rsidP="0046211F">
      <w:pPr>
        <w:spacing w:line="276" w:lineRule="auto"/>
        <w:rPr>
          <w:szCs w:val="21"/>
        </w:rPr>
      </w:pPr>
      <w:r w:rsidRPr="00C30304">
        <w:rPr>
          <w:szCs w:val="21"/>
        </w:rPr>
        <w:t>&lt;i&gt; into natanz,&lt;/i&gt;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1538</w:t>
      </w:r>
    </w:p>
    <w:p w:rsidR="0046211F" w:rsidRPr="00C30304" w:rsidRDefault="0046211F" w:rsidP="0046211F">
      <w:pPr>
        <w:spacing w:line="276" w:lineRule="auto"/>
        <w:rPr>
          <w:szCs w:val="21"/>
        </w:rPr>
      </w:pPr>
      <w:r w:rsidRPr="00C30304">
        <w:rPr>
          <w:szCs w:val="21"/>
        </w:rPr>
        <w:t>01:19:00,503 --&gt; 01:19:02,069</w:t>
      </w:r>
    </w:p>
    <w:p w:rsidR="0046211F" w:rsidRPr="00C30304" w:rsidRDefault="0046211F" w:rsidP="0046211F">
      <w:pPr>
        <w:spacing w:line="276" w:lineRule="auto"/>
        <w:rPr>
          <w:szCs w:val="21"/>
        </w:rPr>
      </w:pPr>
      <w:r w:rsidRPr="00C30304">
        <w:rPr>
          <w:szCs w:val="21"/>
        </w:rPr>
        <w:t>&lt;i&gt; into the natanz network,&lt;/i&gt;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1539</w:t>
      </w:r>
    </w:p>
    <w:p w:rsidR="0046211F" w:rsidRPr="00C30304" w:rsidRDefault="0046211F" w:rsidP="0046211F">
      <w:pPr>
        <w:spacing w:line="276" w:lineRule="auto"/>
        <w:rPr>
          <w:szCs w:val="21"/>
        </w:rPr>
      </w:pPr>
      <w:r w:rsidRPr="00C30304">
        <w:rPr>
          <w:szCs w:val="21"/>
        </w:rPr>
        <w:t>01:19:02,071 --&gt; 01:19:03,738</w:t>
      </w:r>
    </w:p>
    <w:p w:rsidR="0046211F" w:rsidRPr="00C30304" w:rsidRDefault="0046211F" w:rsidP="0046211F">
      <w:pPr>
        <w:spacing w:line="276" w:lineRule="auto"/>
        <w:rPr>
          <w:szCs w:val="21"/>
        </w:rPr>
      </w:pPr>
      <w:r w:rsidRPr="00C30304">
        <w:rPr>
          <w:szCs w:val="21"/>
        </w:rPr>
        <w:t>&lt;i&gt; and now stuxnet&lt;/i&gt;</w:t>
      </w:r>
    </w:p>
    <w:p w:rsidR="0046211F" w:rsidRPr="00C30304" w:rsidRDefault="0046211F" w:rsidP="0046211F">
      <w:pPr>
        <w:spacing w:line="276" w:lineRule="auto"/>
        <w:rPr>
          <w:szCs w:val="21"/>
        </w:rPr>
      </w:pPr>
      <w:r w:rsidRPr="00C30304">
        <w:rPr>
          <w:szCs w:val="21"/>
        </w:rPr>
        <w:t>&lt;i&gt; is able to get inside natanz&lt;/i&gt;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1540</w:t>
      </w:r>
    </w:p>
    <w:p w:rsidR="0046211F" w:rsidRPr="00C30304" w:rsidRDefault="0046211F" w:rsidP="0046211F">
      <w:pPr>
        <w:spacing w:line="276" w:lineRule="auto"/>
        <w:rPr>
          <w:szCs w:val="21"/>
        </w:rPr>
      </w:pPr>
      <w:r w:rsidRPr="00C30304">
        <w:rPr>
          <w:szCs w:val="21"/>
        </w:rPr>
        <w:t>01:19:03,740 --&gt; 01:19:05,106</w:t>
      </w:r>
    </w:p>
    <w:p w:rsidR="0046211F" w:rsidRPr="00C30304" w:rsidRDefault="0046211F" w:rsidP="0046211F">
      <w:pPr>
        <w:spacing w:line="276" w:lineRule="auto"/>
        <w:rPr>
          <w:szCs w:val="21"/>
        </w:rPr>
      </w:pPr>
      <w:r w:rsidRPr="00C30304">
        <w:rPr>
          <w:szCs w:val="21"/>
        </w:rPr>
        <w:t>&lt;i&gt; and conduct its attack.&lt;/i&gt;</w:t>
      </w:r>
    </w:p>
    <w:p w:rsidR="0046211F" w:rsidRPr="00C30304" w:rsidRDefault="0046211F" w:rsidP="0046211F">
      <w:pPr>
        <w:spacing w:line="276" w:lineRule="auto"/>
        <w:rPr>
          <w:szCs w:val="21"/>
        </w:rPr>
      </w:pPr>
      <w:r w:rsidRPr="00C30304">
        <w:rPr>
          <w:szCs w:val="21"/>
        </w:rPr>
        <w:t>操作者则进入纳坦兹，并插入他的</w:t>
      </w:r>
      <w:r w:rsidRPr="00C30304">
        <w:rPr>
          <w:szCs w:val="21"/>
        </w:rPr>
        <w:t>USB</w:t>
      </w:r>
      <w:r w:rsidRPr="00C30304">
        <w:rPr>
          <w:szCs w:val="21"/>
        </w:rPr>
        <w:t>，其中有他需要更新到纳坦兹的代码，从而进入到纳坦兹的网络，那么此时震网就能够进入纳坦兹并开展攻击。</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1541</w:t>
      </w:r>
    </w:p>
    <w:p w:rsidR="0046211F" w:rsidRPr="00C30304" w:rsidRDefault="0046211F" w:rsidP="0046211F">
      <w:pPr>
        <w:spacing w:line="276" w:lineRule="auto"/>
        <w:rPr>
          <w:szCs w:val="21"/>
        </w:rPr>
      </w:pPr>
      <w:r w:rsidRPr="00C30304">
        <w:rPr>
          <w:szCs w:val="21"/>
        </w:rPr>
        <w:t>01:19:06,341 --&gt; 01:19:08,709</w:t>
      </w:r>
    </w:p>
    <w:p w:rsidR="0046211F" w:rsidRPr="00C30304" w:rsidRDefault="0046211F" w:rsidP="0046211F">
      <w:pPr>
        <w:spacing w:line="276" w:lineRule="auto"/>
        <w:rPr>
          <w:szCs w:val="21"/>
        </w:rPr>
      </w:pPr>
      <w:r w:rsidRPr="00C30304">
        <w:rPr>
          <w:szCs w:val="21"/>
        </w:rPr>
        <w:lastRenderedPageBreak/>
        <w:t>These five companies</w:t>
      </w:r>
    </w:p>
    <w:p w:rsidR="0046211F" w:rsidRPr="00C30304" w:rsidRDefault="0046211F" w:rsidP="0046211F">
      <w:pPr>
        <w:spacing w:line="276" w:lineRule="auto"/>
        <w:rPr>
          <w:szCs w:val="21"/>
        </w:rPr>
      </w:pPr>
      <w:r w:rsidRPr="00C30304">
        <w:rPr>
          <w:szCs w:val="21"/>
        </w:rPr>
        <w:t>were specifically targeted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1542</w:t>
      </w:r>
    </w:p>
    <w:p w:rsidR="0046211F" w:rsidRPr="00C30304" w:rsidRDefault="0046211F" w:rsidP="0046211F">
      <w:pPr>
        <w:spacing w:line="276" w:lineRule="auto"/>
        <w:rPr>
          <w:szCs w:val="21"/>
        </w:rPr>
      </w:pPr>
      <w:r w:rsidRPr="00C30304">
        <w:rPr>
          <w:szCs w:val="21"/>
        </w:rPr>
        <w:t>01:19:08,711 --&gt; 01:19:10,578</w:t>
      </w:r>
    </w:p>
    <w:p w:rsidR="0046211F" w:rsidRPr="00C30304" w:rsidRDefault="0046211F" w:rsidP="0046211F">
      <w:pPr>
        <w:spacing w:line="276" w:lineRule="auto"/>
        <w:rPr>
          <w:szCs w:val="21"/>
        </w:rPr>
      </w:pPr>
      <w:r w:rsidRPr="00C30304">
        <w:rPr>
          <w:szCs w:val="21"/>
        </w:rPr>
        <w:t>to spread stuxnet into natanz</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1543</w:t>
      </w:r>
    </w:p>
    <w:p w:rsidR="0046211F" w:rsidRPr="00C30304" w:rsidRDefault="0046211F" w:rsidP="0046211F">
      <w:pPr>
        <w:spacing w:line="276" w:lineRule="auto"/>
        <w:rPr>
          <w:szCs w:val="21"/>
        </w:rPr>
      </w:pPr>
      <w:r w:rsidRPr="00C30304">
        <w:rPr>
          <w:szCs w:val="21"/>
        </w:rPr>
        <w:t>01:19:10,779 --&gt; 01:19:14,014</w:t>
      </w:r>
    </w:p>
    <w:p w:rsidR="0046211F" w:rsidRPr="00C30304" w:rsidRDefault="0046211F" w:rsidP="0046211F">
      <w:pPr>
        <w:spacing w:line="276" w:lineRule="auto"/>
        <w:rPr>
          <w:szCs w:val="21"/>
        </w:rPr>
      </w:pPr>
      <w:r w:rsidRPr="00C30304">
        <w:rPr>
          <w:szCs w:val="21"/>
        </w:rPr>
        <w:t>and that it wasn't that... that</w:t>
      </w:r>
    </w:p>
    <w:p w:rsidR="0046211F" w:rsidRPr="00C30304" w:rsidRDefault="0046211F" w:rsidP="0046211F">
      <w:pPr>
        <w:spacing w:line="276" w:lineRule="auto"/>
        <w:rPr>
          <w:szCs w:val="21"/>
        </w:rPr>
      </w:pPr>
      <w:r w:rsidRPr="00C30304">
        <w:rPr>
          <w:szCs w:val="21"/>
        </w:rPr>
        <w:t>stuxnet escaped out of natanz</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1544</w:t>
      </w:r>
    </w:p>
    <w:p w:rsidR="0046211F" w:rsidRPr="00C30304" w:rsidRDefault="0046211F" w:rsidP="0046211F">
      <w:pPr>
        <w:spacing w:line="276" w:lineRule="auto"/>
        <w:rPr>
          <w:szCs w:val="21"/>
        </w:rPr>
      </w:pPr>
      <w:r w:rsidRPr="00C30304">
        <w:rPr>
          <w:szCs w:val="21"/>
        </w:rPr>
        <w:t>01:19:14,016 --&gt; 01:19:15,516</w:t>
      </w:r>
    </w:p>
    <w:p w:rsidR="0046211F" w:rsidRPr="00C30304" w:rsidRDefault="0046211F" w:rsidP="0046211F">
      <w:pPr>
        <w:spacing w:line="276" w:lineRule="auto"/>
        <w:rPr>
          <w:szCs w:val="21"/>
        </w:rPr>
      </w:pPr>
      <w:r w:rsidRPr="00C30304">
        <w:rPr>
          <w:szCs w:val="21"/>
        </w:rPr>
        <w:t>and then spread</w:t>
      </w:r>
    </w:p>
    <w:p w:rsidR="0046211F" w:rsidRPr="00C30304" w:rsidRDefault="0046211F" w:rsidP="0046211F">
      <w:pPr>
        <w:spacing w:line="276" w:lineRule="auto"/>
        <w:rPr>
          <w:szCs w:val="21"/>
        </w:rPr>
      </w:pPr>
      <w:r w:rsidRPr="00C30304">
        <w:rPr>
          <w:szCs w:val="21"/>
        </w:rPr>
        <w:t>all over the world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1545</w:t>
      </w:r>
    </w:p>
    <w:p w:rsidR="0046211F" w:rsidRPr="00C30304" w:rsidRDefault="0046211F" w:rsidP="0046211F">
      <w:pPr>
        <w:spacing w:line="276" w:lineRule="auto"/>
        <w:rPr>
          <w:szCs w:val="21"/>
        </w:rPr>
      </w:pPr>
      <w:r w:rsidRPr="00C30304">
        <w:rPr>
          <w:szCs w:val="21"/>
        </w:rPr>
        <w:t>01:19:15,518 --&gt; 01:19:17,952</w:t>
      </w:r>
    </w:p>
    <w:p w:rsidR="0046211F" w:rsidRPr="00C30304" w:rsidRDefault="0046211F" w:rsidP="0046211F">
      <w:pPr>
        <w:spacing w:line="276" w:lineRule="auto"/>
        <w:rPr>
          <w:szCs w:val="21"/>
        </w:rPr>
      </w:pPr>
      <w:r w:rsidRPr="00C30304">
        <w:rPr>
          <w:szCs w:val="21"/>
        </w:rPr>
        <w:t>and it was this big mistake</w:t>
      </w:r>
    </w:p>
    <w:p w:rsidR="0046211F" w:rsidRPr="00C30304" w:rsidRDefault="0046211F" w:rsidP="0046211F">
      <w:pPr>
        <w:spacing w:line="276" w:lineRule="auto"/>
        <w:rPr>
          <w:szCs w:val="21"/>
        </w:rPr>
      </w:pPr>
      <w:r w:rsidRPr="00C30304">
        <w:rPr>
          <w:szCs w:val="21"/>
        </w:rPr>
        <w:t>and "oh, it wasn't meant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1546</w:t>
      </w:r>
    </w:p>
    <w:p w:rsidR="0046211F" w:rsidRPr="00C30304" w:rsidRDefault="0046211F" w:rsidP="0046211F">
      <w:pPr>
        <w:spacing w:line="276" w:lineRule="auto"/>
        <w:rPr>
          <w:szCs w:val="21"/>
        </w:rPr>
      </w:pPr>
      <w:r w:rsidRPr="00C30304">
        <w:rPr>
          <w:szCs w:val="21"/>
        </w:rPr>
        <w:t>01:19:17,954 --&gt; 01:19:19,687</w:t>
      </w:r>
    </w:p>
    <w:p w:rsidR="0046211F" w:rsidRPr="00C30304" w:rsidRDefault="0046211F" w:rsidP="0046211F">
      <w:pPr>
        <w:spacing w:line="276" w:lineRule="auto"/>
        <w:rPr>
          <w:szCs w:val="21"/>
        </w:rPr>
      </w:pPr>
      <w:r w:rsidRPr="00C30304">
        <w:rPr>
          <w:szCs w:val="21"/>
        </w:rPr>
        <w:t>to spread that far</w:t>
      </w:r>
      <w:r w:rsidRPr="00C30304">
        <w:rPr>
          <w:rFonts w:hint="eastAsia"/>
          <w:szCs w:val="21"/>
        </w:rPr>
        <w:t xml:space="preserve"> </w:t>
      </w:r>
      <w:r w:rsidRPr="00C30304">
        <w:rPr>
          <w:szCs w:val="21"/>
        </w:rPr>
        <w:t>but it really did."</w:t>
      </w:r>
    </w:p>
    <w:p w:rsidR="0046211F" w:rsidRPr="00C30304" w:rsidRDefault="0046211F" w:rsidP="0046211F">
      <w:pPr>
        <w:spacing w:line="276" w:lineRule="auto"/>
        <w:rPr>
          <w:szCs w:val="21"/>
        </w:rPr>
      </w:pPr>
      <w:r w:rsidRPr="00C30304">
        <w:rPr>
          <w:szCs w:val="21"/>
        </w:rPr>
        <w:t>这五家公司被定向为震网病毒扩散至纳坦兹的攻击目标，然而震网病毒从纳坦兹逃脱失控以致扩散到世界各地，这是个大的失误。</w:t>
      </w:r>
      <w:r w:rsidRPr="00C30304">
        <w:rPr>
          <w:szCs w:val="21"/>
        </w:rPr>
        <w:t>“</w:t>
      </w:r>
      <w:r w:rsidRPr="00C30304">
        <w:rPr>
          <w:szCs w:val="21"/>
        </w:rPr>
        <w:t>噢，没料想过它会扩散得这么远，但它真的做到了</w:t>
      </w:r>
      <w:r w:rsidRPr="00C30304">
        <w:rPr>
          <w:szCs w:val="21"/>
        </w:rPr>
        <w:t>”</w:t>
      </w:r>
      <w:r w:rsidRPr="00C30304">
        <w:rPr>
          <w:szCs w:val="21"/>
        </w:rPr>
        <w: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1547</w:t>
      </w:r>
    </w:p>
    <w:p w:rsidR="0046211F" w:rsidRPr="00C30304" w:rsidRDefault="0046211F" w:rsidP="0046211F">
      <w:pPr>
        <w:spacing w:line="276" w:lineRule="auto"/>
        <w:rPr>
          <w:szCs w:val="21"/>
        </w:rPr>
      </w:pPr>
      <w:r w:rsidRPr="00C30304">
        <w:rPr>
          <w:szCs w:val="21"/>
        </w:rPr>
        <w:t>01:19:19,689 --&gt; 01:19:21,422</w:t>
      </w:r>
    </w:p>
    <w:p w:rsidR="0046211F" w:rsidRPr="00C30304" w:rsidRDefault="0046211F" w:rsidP="0046211F">
      <w:pPr>
        <w:spacing w:line="276" w:lineRule="auto"/>
        <w:rPr>
          <w:szCs w:val="21"/>
        </w:rPr>
      </w:pPr>
      <w:r w:rsidRPr="00C30304">
        <w:rPr>
          <w:szCs w:val="21"/>
        </w:rPr>
        <w:t>No, that's not the way</w:t>
      </w:r>
    </w:p>
    <w:p w:rsidR="0046211F" w:rsidRPr="00C30304" w:rsidRDefault="0046211F" w:rsidP="0046211F">
      <w:pPr>
        <w:spacing w:line="276" w:lineRule="auto"/>
        <w:rPr>
          <w:szCs w:val="21"/>
        </w:rPr>
      </w:pPr>
      <w:r w:rsidRPr="00C30304">
        <w:rPr>
          <w:szCs w:val="21"/>
        </w:rPr>
        <w:t>we see it.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1548</w:t>
      </w:r>
    </w:p>
    <w:p w:rsidR="0046211F" w:rsidRPr="00C30304" w:rsidRDefault="0046211F" w:rsidP="0046211F">
      <w:pPr>
        <w:spacing w:line="276" w:lineRule="auto"/>
        <w:rPr>
          <w:szCs w:val="21"/>
        </w:rPr>
      </w:pPr>
      <w:r w:rsidRPr="00C30304">
        <w:rPr>
          <w:szCs w:val="21"/>
        </w:rPr>
        <w:t>01:19:21,424 --&gt; 01:19:24,358</w:t>
      </w:r>
    </w:p>
    <w:p w:rsidR="0046211F" w:rsidRPr="00C30304" w:rsidRDefault="0046211F" w:rsidP="0046211F">
      <w:pPr>
        <w:spacing w:line="276" w:lineRule="auto"/>
        <w:rPr>
          <w:szCs w:val="21"/>
        </w:rPr>
      </w:pPr>
      <w:r w:rsidRPr="00C30304">
        <w:rPr>
          <w:szCs w:val="21"/>
        </w:rPr>
        <w:t>The way we see it is that they</w:t>
      </w:r>
    </w:p>
    <w:p w:rsidR="0046211F" w:rsidRPr="00C30304" w:rsidRDefault="0046211F" w:rsidP="0046211F">
      <w:pPr>
        <w:spacing w:line="276" w:lineRule="auto"/>
        <w:rPr>
          <w:szCs w:val="21"/>
        </w:rPr>
      </w:pPr>
      <w:r w:rsidRPr="00C30304">
        <w:rPr>
          <w:szCs w:val="21"/>
        </w:rPr>
        <w:t>wanted it to spread far</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1549</w:t>
      </w:r>
    </w:p>
    <w:p w:rsidR="0046211F" w:rsidRPr="00C30304" w:rsidRDefault="0046211F" w:rsidP="0046211F">
      <w:pPr>
        <w:spacing w:line="276" w:lineRule="auto"/>
        <w:rPr>
          <w:szCs w:val="21"/>
        </w:rPr>
      </w:pPr>
      <w:r w:rsidRPr="00C30304">
        <w:rPr>
          <w:szCs w:val="21"/>
        </w:rPr>
        <w:lastRenderedPageBreak/>
        <w:t>01:19:24,360 --&gt; 01:19:26,026</w:t>
      </w:r>
    </w:p>
    <w:p w:rsidR="0046211F" w:rsidRPr="00C30304" w:rsidRDefault="0046211F" w:rsidP="0046211F">
      <w:pPr>
        <w:spacing w:line="276" w:lineRule="auto"/>
        <w:rPr>
          <w:szCs w:val="21"/>
        </w:rPr>
      </w:pPr>
      <w:r w:rsidRPr="00C30304">
        <w:rPr>
          <w:szCs w:val="21"/>
        </w:rPr>
        <w:t>so that they could get it</w:t>
      </w:r>
    </w:p>
    <w:p w:rsidR="0046211F" w:rsidRPr="00C30304" w:rsidRDefault="0046211F" w:rsidP="0046211F">
      <w:pPr>
        <w:spacing w:line="276" w:lineRule="auto"/>
        <w:rPr>
          <w:szCs w:val="21"/>
        </w:rPr>
      </w:pPr>
      <w:r w:rsidRPr="00C30304">
        <w:rPr>
          <w:szCs w:val="21"/>
        </w:rPr>
        <w:t>into natanz.</w:t>
      </w:r>
    </w:p>
    <w:p w:rsidR="0046211F" w:rsidRPr="00C30304" w:rsidRDefault="0046211F" w:rsidP="0046211F">
      <w:pPr>
        <w:spacing w:line="276" w:lineRule="auto"/>
        <w:rPr>
          <w:szCs w:val="21"/>
        </w:rPr>
      </w:pPr>
      <w:r w:rsidRPr="00C30304">
        <w:rPr>
          <w:szCs w:val="21"/>
        </w:rPr>
        <w:t>不，那不是我们所看到的方式。我们看到它的方式是他们希望它越传越远，使他们能利用它</w:t>
      </w:r>
    </w:p>
    <w:p w:rsidR="0046211F" w:rsidRPr="00C30304" w:rsidRDefault="0046211F" w:rsidP="0046211F">
      <w:pPr>
        <w:spacing w:line="276" w:lineRule="auto"/>
        <w:rPr>
          <w:szCs w:val="21"/>
        </w:rPr>
      </w:pPr>
      <w:r w:rsidRPr="00C30304">
        <w:rPr>
          <w:szCs w:val="21"/>
        </w:rPr>
        <w:t>扩散到纳坦兹。</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1550</w:t>
      </w:r>
    </w:p>
    <w:p w:rsidR="0046211F" w:rsidRPr="00C30304" w:rsidRDefault="0046211F" w:rsidP="0046211F">
      <w:pPr>
        <w:spacing w:line="276" w:lineRule="auto"/>
        <w:rPr>
          <w:szCs w:val="21"/>
        </w:rPr>
      </w:pPr>
      <w:r w:rsidRPr="00C30304">
        <w:rPr>
          <w:szCs w:val="21"/>
        </w:rPr>
        <w:t>01:19:26,228 --&gt; 01:19:30,131</w:t>
      </w:r>
    </w:p>
    <w:p w:rsidR="0046211F" w:rsidRPr="00C30304" w:rsidRDefault="0046211F" w:rsidP="0046211F">
      <w:pPr>
        <w:spacing w:line="276" w:lineRule="auto"/>
        <w:rPr>
          <w:szCs w:val="21"/>
        </w:rPr>
      </w:pPr>
      <w:r w:rsidRPr="00C30304">
        <w:rPr>
          <w:szCs w:val="21"/>
        </w:rPr>
        <w:t>Someone decided that we're</w:t>
      </w:r>
    </w:p>
    <w:p w:rsidR="0046211F" w:rsidRPr="00C30304" w:rsidRDefault="0046211F" w:rsidP="0046211F">
      <w:pPr>
        <w:spacing w:line="276" w:lineRule="auto"/>
        <w:rPr>
          <w:szCs w:val="21"/>
        </w:rPr>
      </w:pPr>
      <w:r w:rsidRPr="00C30304">
        <w:rPr>
          <w:szCs w:val="21"/>
        </w:rPr>
        <w:t>gonna create something new,</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1551</w:t>
      </w:r>
    </w:p>
    <w:p w:rsidR="0046211F" w:rsidRPr="00C30304" w:rsidRDefault="0046211F" w:rsidP="0046211F">
      <w:pPr>
        <w:spacing w:line="276" w:lineRule="auto"/>
        <w:rPr>
          <w:szCs w:val="21"/>
        </w:rPr>
      </w:pPr>
      <w:r w:rsidRPr="00C30304">
        <w:rPr>
          <w:szCs w:val="21"/>
        </w:rPr>
        <w:t>01:19:30,365 --&gt; 01:19:31,432</w:t>
      </w:r>
    </w:p>
    <w:p w:rsidR="0046211F" w:rsidRPr="00C30304" w:rsidRDefault="0046211F" w:rsidP="0046211F">
      <w:pPr>
        <w:spacing w:line="276" w:lineRule="auto"/>
        <w:rPr>
          <w:szCs w:val="21"/>
        </w:rPr>
      </w:pPr>
      <w:r w:rsidRPr="00C30304">
        <w:rPr>
          <w:szCs w:val="21"/>
        </w:rPr>
        <w:t>something evolved,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1552</w:t>
      </w:r>
    </w:p>
    <w:p w:rsidR="0046211F" w:rsidRPr="00C30304" w:rsidRDefault="0046211F" w:rsidP="0046211F">
      <w:pPr>
        <w:spacing w:line="276" w:lineRule="auto"/>
        <w:rPr>
          <w:szCs w:val="21"/>
        </w:rPr>
      </w:pPr>
      <w:r w:rsidRPr="00C30304">
        <w:rPr>
          <w:szCs w:val="21"/>
        </w:rPr>
        <w:t>01:19:32,067 --&gt; 01:19:34,201</w:t>
      </w:r>
    </w:p>
    <w:p w:rsidR="0046211F" w:rsidRPr="00C30304" w:rsidRDefault="0046211F" w:rsidP="0046211F">
      <w:pPr>
        <w:spacing w:line="276" w:lineRule="auto"/>
        <w:rPr>
          <w:szCs w:val="21"/>
        </w:rPr>
      </w:pPr>
      <w:r w:rsidRPr="00C30304">
        <w:rPr>
          <w:szCs w:val="21"/>
        </w:rPr>
        <w:t>that's gonna be</w:t>
      </w:r>
    </w:p>
    <w:p w:rsidR="0046211F" w:rsidRPr="00C30304" w:rsidRDefault="0046211F" w:rsidP="0046211F">
      <w:pPr>
        <w:spacing w:line="276" w:lineRule="auto"/>
        <w:rPr>
          <w:szCs w:val="21"/>
        </w:rPr>
      </w:pPr>
      <w:r w:rsidRPr="00C30304">
        <w:rPr>
          <w:szCs w:val="21"/>
        </w:rPr>
        <w:t>far, far, far more aggressive.</w:t>
      </w:r>
    </w:p>
    <w:p w:rsidR="0046211F" w:rsidRPr="00C30304" w:rsidRDefault="0046211F" w:rsidP="0046211F">
      <w:pPr>
        <w:spacing w:line="276" w:lineRule="auto"/>
        <w:rPr>
          <w:szCs w:val="21"/>
        </w:rPr>
      </w:pPr>
      <w:r w:rsidRPr="00C30304">
        <w:rPr>
          <w:szCs w:val="21"/>
        </w:rPr>
        <w:t>有些人认为我们是要创造新的东西，事情逐渐演变，这样会更具侵略性。</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1553</w:t>
      </w:r>
    </w:p>
    <w:p w:rsidR="0046211F" w:rsidRPr="00C30304" w:rsidRDefault="0046211F" w:rsidP="0046211F">
      <w:pPr>
        <w:spacing w:line="276" w:lineRule="auto"/>
        <w:rPr>
          <w:szCs w:val="21"/>
        </w:rPr>
      </w:pPr>
      <w:r w:rsidRPr="00C30304">
        <w:rPr>
          <w:szCs w:val="21"/>
        </w:rPr>
        <w:t>01:19:34,870 --&gt; 01:19:38,305</w:t>
      </w:r>
    </w:p>
    <w:p w:rsidR="0046211F" w:rsidRPr="00C30304" w:rsidRDefault="0046211F" w:rsidP="0046211F">
      <w:pPr>
        <w:spacing w:line="276" w:lineRule="auto"/>
        <w:rPr>
          <w:szCs w:val="21"/>
        </w:rPr>
      </w:pPr>
      <w:r w:rsidRPr="00C30304">
        <w:rPr>
          <w:szCs w:val="21"/>
        </w:rPr>
        <w:t>And we're okay, frankly,</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1554</w:t>
      </w:r>
    </w:p>
    <w:p w:rsidR="0046211F" w:rsidRPr="00C30304" w:rsidRDefault="0046211F" w:rsidP="0046211F">
      <w:pPr>
        <w:spacing w:line="276" w:lineRule="auto"/>
        <w:rPr>
          <w:szCs w:val="21"/>
        </w:rPr>
      </w:pPr>
      <w:r w:rsidRPr="00C30304">
        <w:rPr>
          <w:szCs w:val="21"/>
        </w:rPr>
        <w:t>01:19:38,307 --&gt; 01:19:41,008</w:t>
      </w:r>
    </w:p>
    <w:p w:rsidR="0046211F" w:rsidRPr="00C30304" w:rsidRDefault="0046211F" w:rsidP="0046211F">
      <w:pPr>
        <w:spacing w:line="276" w:lineRule="auto"/>
        <w:rPr>
          <w:szCs w:val="21"/>
        </w:rPr>
      </w:pPr>
      <w:r w:rsidRPr="00C30304">
        <w:rPr>
          <w:szCs w:val="21"/>
        </w:rPr>
        <w:t>with it spreading all over</w:t>
      </w:r>
    </w:p>
    <w:p w:rsidR="0046211F" w:rsidRPr="00C30304" w:rsidRDefault="0046211F" w:rsidP="0046211F">
      <w:pPr>
        <w:spacing w:line="276" w:lineRule="auto"/>
        <w:rPr>
          <w:szCs w:val="21"/>
        </w:rPr>
      </w:pPr>
      <w:r w:rsidRPr="00C30304">
        <w:rPr>
          <w:szCs w:val="21"/>
        </w:rPr>
        <w:t>the world to innocent machines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1555</w:t>
      </w:r>
    </w:p>
    <w:p w:rsidR="0046211F" w:rsidRPr="00C30304" w:rsidRDefault="0046211F" w:rsidP="0046211F">
      <w:pPr>
        <w:spacing w:line="276" w:lineRule="auto"/>
        <w:rPr>
          <w:szCs w:val="21"/>
        </w:rPr>
      </w:pPr>
      <w:r w:rsidRPr="00C30304">
        <w:rPr>
          <w:szCs w:val="21"/>
        </w:rPr>
        <w:t>01:19:41,243 --&gt; 01:19:42,810</w:t>
      </w:r>
    </w:p>
    <w:p w:rsidR="0046211F" w:rsidRPr="00C30304" w:rsidRDefault="0046211F" w:rsidP="0046211F">
      <w:pPr>
        <w:spacing w:line="276" w:lineRule="auto"/>
        <w:rPr>
          <w:szCs w:val="21"/>
        </w:rPr>
      </w:pPr>
      <w:r w:rsidRPr="00C30304">
        <w:rPr>
          <w:szCs w:val="21"/>
        </w:rPr>
        <w:t>in order to go after</w:t>
      </w:r>
    </w:p>
    <w:p w:rsidR="0046211F" w:rsidRPr="00C30304" w:rsidRDefault="0046211F" w:rsidP="0046211F">
      <w:pPr>
        <w:spacing w:line="276" w:lineRule="auto"/>
        <w:rPr>
          <w:szCs w:val="21"/>
        </w:rPr>
      </w:pPr>
      <w:r w:rsidRPr="00C30304">
        <w:rPr>
          <w:szCs w:val="21"/>
        </w:rPr>
        <w:t>our target.</w:t>
      </w:r>
    </w:p>
    <w:p w:rsidR="0046211F" w:rsidRPr="00C30304" w:rsidRDefault="0046211F" w:rsidP="0046211F">
      <w:pPr>
        <w:spacing w:line="276" w:lineRule="auto"/>
        <w:rPr>
          <w:szCs w:val="21"/>
        </w:rPr>
      </w:pPr>
      <w:r w:rsidRPr="00C30304">
        <w:rPr>
          <w:szCs w:val="21"/>
        </w:rPr>
        <w:t>坦率地说，我们没事，随着它扩散至世界各地感染无辜的机器，也便于达成我们的目标。</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1556</w:t>
      </w:r>
    </w:p>
    <w:p w:rsidR="0046211F" w:rsidRPr="00C30304" w:rsidRDefault="0046211F" w:rsidP="0046211F">
      <w:pPr>
        <w:spacing w:line="276" w:lineRule="auto"/>
        <w:rPr>
          <w:szCs w:val="21"/>
        </w:rPr>
      </w:pPr>
      <w:r w:rsidRPr="00C30304">
        <w:rPr>
          <w:szCs w:val="21"/>
        </w:rPr>
        <w:t>01:19:48,551 --&gt; 01:19:53,721</w:t>
      </w:r>
    </w:p>
    <w:p w:rsidR="0046211F" w:rsidRPr="00C30304" w:rsidRDefault="0046211F" w:rsidP="0046211F">
      <w:pPr>
        <w:spacing w:line="276" w:lineRule="auto"/>
        <w:rPr>
          <w:szCs w:val="21"/>
        </w:rPr>
      </w:pPr>
      <w:r w:rsidRPr="00C30304">
        <w:rPr>
          <w:szCs w:val="21"/>
        </w:rPr>
        <w:t>The Mossad had the role,</w:t>
      </w:r>
    </w:p>
    <w:p w:rsidR="0046211F" w:rsidRPr="00C30304" w:rsidRDefault="0046211F" w:rsidP="0046211F">
      <w:pPr>
        <w:spacing w:line="276" w:lineRule="auto"/>
        <w:rPr>
          <w:szCs w:val="21"/>
        </w:rPr>
      </w:pPr>
      <w:r w:rsidRPr="00C30304">
        <w:rPr>
          <w:szCs w:val="21"/>
        </w:rPr>
        <w:lastRenderedPageBreak/>
        <w:t>had the... the assignment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1557</w:t>
      </w:r>
    </w:p>
    <w:p w:rsidR="0046211F" w:rsidRPr="00C30304" w:rsidRDefault="0046211F" w:rsidP="0046211F">
      <w:pPr>
        <w:spacing w:line="276" w:lineRule="auto"/>
        <w:rPr>
          <w:szCs w:val="21"/>
        </w:rPr>
      </w:pPr>
      <w:r w:rsidRPr="00C30304">
        <w:rPr>
          <w:szCs w:val="21"/>
        </w:rPr>
        <w:t>01:19:54,422 --&gt; 01:20:00,327</w:t>
      </w:r>
    </w:p>
    <w:p w:rsidR="0046211F" w:rsidRPr="00C30304" w:rsidRDefault="0046211F" w:rsidP="0046211F">
      <w:pPr>
        <w:spacing w:line="276" w:lineRule="auto"/>
        <w:rPr>
          <w:szCs w:val="21"/>
        </w:rPr>
      </w:pPr>
      <w:r w:rsidRPr="00C30304">
        <w:rPr>
          <w:szCs w:val="21"/>
        </w:rPr>
        <w:t>to deliver the virus</w:t>
      </w:r>
    </w:p>
    <w:p w:rsidR="0046211F" w:rsidRPr="00C30304" w:rsidRDefault="0046211F" w:rsidP="0046211F">
      <w:pPr>
        <w:spacing w:line="276" w:lineRule="auto"/>
        <w:rPr>
          <w:szCs w:val="21"/>
        </w:rPr>
      </w:pPr>
      <w:r w:rsidRPr="00C30304">
        <w:rPr>
          <w:szCs w:val="21"/>
        </w:rPr>
        <w:t>to make sure that stuxnet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1558</w:t>
      </w:r>
    </w:p>
    <w:p w:rsidR="0046211F" w:rsidRPr="00C30304" w:rsidRDefault="0046211F" w:rsidP="0046211F">
      <w:pPr>
        <w:spacing w:line="276" w:lineRule="auto"/>
        <w:rPr>
          <w:szCs w:val="21"/>
        </w:rPr>
      </w:pPr>
      <w:r w:rsidRPr="00C30304">
        <w:rPr>
          <w:szCs w:val="21"/>
        </w:rPr>
        <w:t>01:20:00,329 --&gt; 01:20:05,199</w:t>
      </w:r>
    </w:p>
    <w:p w:rsidR="0046211F" w:rsidRPr="00C30304" w:rsidRDefault="0046211F" w:rsidP="0046211F">
      <w:pPr>
        <w:spacing w:line="276" w:lineRule="auto"/>
        <w:rPr>
          <w:szCs w:val="21"/>
        </w:rPr>
      </w:pPr>
      <w:r w:rsidRPr="00C30304">
        <w:rPr>
          <w:szCs w:val="21"/>
        </w:rPr>
        <w:t>&lt;i&gt;would be put in place in natanz&lt;/i&gt;</w:t>
      </w:r>
    </w:p>
    <w:p w:rsidR="0046211F" w:rsidRPr="00C30304" w:rsidRDefault="0046211F" w:rsidP="0046211F">
      <w:pPr>
        <w:spacing w:line="276" w:lineRule="auto"/>
        <w:rPr>
          <w:szCs w:val="21"/>
        </w:rPr>
      </w:pPr>
      <w:r w:rsidRPr="00C30304">
        <w:rPr>
          <w:szCs w:val="21"/>
        </w:rPr>
        <w:t>&lt;i&gt; to affect the centrifuges.&lt;/i&gt;</w:t>
      </w:r>
    </w:p>
    <w:p w:rsidR="0046211F" w:rsidRPr="00C30304" w:rsidRDefault="0046211F" w:rsidP="0046211F">
      <w:pPr>
        <w:spacing w:line="276" w:lineRule="auto"/>
        <w:rPr>
          <w:szCs w:val="21"/>
        </w:rPr>
      </w:pPr>
      <w:r w:rsidRPr="00C30304">
        <w:rPr>
          <w:szCs w:val="21"/>
        </w:rPr>
        <w:t>摩萨德的作用是安排病毒的投放，从而确保震网被投放在纳坦兹来影响离心机。</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1559</w:t>
      </w:r>
    </w:p>
    <w:p w:rsidR="0046211F" w:rsidRPr="00C30304" w:rsidRDefault="0046211F" w:rsidP="0046211F">
      <w:pPr>
        <w:spacing w:line="276" w:lineRule="auto"/>
        <w:rPr>
          <w:szCs w:val="21"/>
        </w:rPr>
      </w:pPr>
      <w:r w:rsidRPr="00C30304">
        <w:rPr>
          <w:szCs w:val="21"/>
        </w:rPr>
        <w:t>01:20:07,068 --&gt; 01:20:09,270</w:t>
      </w:r>
    </w:p>
    <w:p w:rsidR="0046211F" w:rsidRPr="00C30304" w:rsidRDefault="0046211F" w:rsidP="0046211F">
      <w:pPr>
        <w:spacing w:line="276" w:lineRule="auto"/>
        <w:rPr>
          <w:szCs w:val="21"/>
        </w:rPr>
      </w:pPr>
      <w:r w:rsidRPr="00C30304">
        <w:rPr>
          <w:szCs w:val="21"/>
        </w:rPr>
        <w:t>&lt;i&gt; Meir dagan,&lt;/i&gt;</w:t>
      </w:r>
    </w:p>
    <w:p w:rsidR="0046211F" w:rsidRPr="00C30304" w:rsidRDefault="0046211F" w:rsidP="0046211F">
      <w:pPr>
        <w:spacing w:line="276" w:lineRule="auto"/>
        <w:rPr>
          <w:szCs w:val="21"/>
        </w:rPr>
      </w:pPr>
      <w:r w:rsidRPr="00C30304">
        <w:rPr>
          <w:szCs w:val="21"/>
        </w:rPr>
        <w:t>&lt;i&gt; the head of Mossad,&lt;/i&gt;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1560</w:t>
      </w:r>
    </w:p>
    <w:p w:rsidR="0046211F" w:rsidRPr="00C30304" w:rsidRDefault="0046211F" w:rsidP="0046211F">
      <w:pPr>
        <w:spacing w:line="276" w:lineRule="auto"/>
        <w:rPr>
          <w:szCs w:val="21"/>
        </w:rPr>
      </w:pPr>
      <w:r w:rsidRPr="00C30304">
        <w:rPr>
          <w:szCs w:val="21"/>
        </w:rPr>
        <w:t>01:20:09,272 --&gt; 01:20:12,573</w:t>
      </w:r>
    </w:p>
    <w:p w:rsidR="0046211F" w:rsidRPr="00C30304" w:rsidRDefault="0046211F" w:rsidP="0046211F">
      <w:pPr>
        <w:spacing w:line="276" w:lineRule="auto"/>
        <w:rPr>
          <w:szCs w:val="21"/>
        </w:rPr>
      </w:pPr>
      <w:r w:rsidRPr="00C30304">
        <w:rPr>
          <w:szCs w:val="21"/>
        </w:rPr>
        <w:t>&lt;i&gt; was under growing pressure&lt;/i&gt;</w:t>
      </w:r>
    </w:p>
    <w:p w:rsidR="0046211F" w:rsidRPr="00C30304" w:rsidRDefault="0046211F" w:rsidP="0046211F">
      <w:pPr>
        <w:spacing w:line="276" w:lineRule="auto"/>
        <w:rPr>
          <w:szCs w:val="21"/>
        </w:rPr>
      </w:pPr>
      <w:r w:rsidRPr="00C30304">
        <w:rPr>
          <w:szCs w:val="21"/>
        </w:rPr>
        <w:t>&lt;i&gt; from the prime minister,&lt;/i&gt;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1561</w:t>
      </w:r>
    </w:p>
    <w:p w:rsidR="0046211F" w:rsidRPr="00C30304" w:rsidRDefault="0046211F" w:rsidP="0046211F">
      <w:pPr>
        <w:spacing w:line="276" w:lineRule="auto"/>
        <w:rPr>
          <w:szCs w:val="21"/>
        </w:rPr>
      </w:pPr>
      <w:r w:rsidRPr="00C30304">
        <w:rPr>
          <w:szCs w:val="21"/>
        </w:rPr>
        <w:t>01:20:12,575 --&gt; 01:20:15,442</w:t>
      </w:r>
    </w:p>
    <w:p w:rsidR="0046211F" w:rsidRPr="00C30304" w:rsidRDefault="0046211F" w:rsidP="0046211F">
      <w:pPr>
        <w:spacing w:line="276" w:lineRule="auto"/>
        <w:rPr>
          <w:szCs w:val="21"/>
        </w:rPr>
      </w:pPr>
      <w:r w:rsidRPr="00C30304">
        <w:rPr>
          <w:szCs w:val="21"/>
        </w:rPr>
        <w:t>&lt;i&gt; Benjamin netanyahu,&lt;/i&gt;</w:t>
      </w:r>
    </w:p>
    <w:p w:rsidR="0046211F" w:rsidRPr="00C30304" w:rsidRDefault="0046211F" w:rsidP="0046211F">
      <w:pPr>
        <w:spacing w:line="276" w:lineRule="auto"/>
        <w:rPr>
          <w:szCs w:val="21"/>
        </w:rPr>
      </w:pPr>
      <w:r w:rsidRPr="00C30304">
        <w:rPr>
          <w:szCs w:val="21"/>
        </w:rPr>
        <w:t xml:space="preserve">&lt;i&gt; to produce results.&lt;/i&gt; </w:t>
      </w:r>
    </w:p>
    <w:p w:rsidR="0046211F" w:rsidRPr="00C30304" w:rsidRDefault="0046211F" w:rsidP="0046211F">
      <w:pPr>
        <w:spacing w:line="276" w:lineRule="auto"/>
        <w:rPr>
          <w:szCs w:val="21"/>
        </w:rPr>
      </w:pPr>
      <w:r w:rsidRPr="00C30304">
        <w:rPr>
          <w:szCs w:val="21"/>
        </w:rPr>
        <w:t>梅尔</w:t>
      </w:r>
      <w:r w:rsidRPr="00C30304">
        <w:rPr>
          <w:szCs w:val="21"/>
        </w:rPr>
        <w:t>·</w:t>
      </w:r>
      <w:r w:rsidRPr="00C30304">
        <w:rPr>
          <w:szCs w:val="21"/>
        </w:rPr>
        <w:t>达甘</w:t>
      </w:r>
      <w:r w:rsidRPr="00C30304">
        <w:rPr>
          <w:szCs w:val="21"/>
        </w:rPr>
        <w:t>,</w:t>
      </w:r>
      <w:r w:rsidRPr="00C30304">
        <w:rPr>
          <w:szCs w:val="21"/>
        </w:rPr>
        <w:t>摩萨德的负责人面临着来自于内塔尼亚胡总理越来越大的压力，最终产生了效果。</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1562</w:t>
      </w:r>
    </w:p>
    <w:p w:rsidR="0046211F" w:rsidRPr="00C30304" w:rsidRDefault="0046211F" w:rsidP="0046211F">
      <w:pPr>
        <w:spacing w:line="276" w:lineRule="auto"/>
        <w:rPr>
          <w:szCs w:val="21"/>
        </w:rPr>
      </w:pPr>
      <w:r w:rsidRPr="00C30304">
        <w:rPr>
          <w:szCs w:val="21"/>
        </w:rPr>
        <w:t>01:20:17,346 --&gt; 01:20:18,512</w:t>
      </w:r>
    </w:p>
    <w:p w:rsidR="0046211F" w:rsidRPr="00C30304" w:rsidRDefault="0046211F" w:rsidP="0046211F">
      <w:pPr>
        <w:spacing w:line="276" w:lineRule="auto"/>
        <w:rPr>
          <w:szCs w:val="21"/>
        </w:rPr>
      </w:pPr>
      <w:r w:rsidRPr="00C30304">
        <w:rPr>
          <w:szCs w:val="21"/>
        </w:rPr>
        <w:t>&lt;i&gt; Inside the roc,&lt;/i&gt;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1563</w:t>
      </w:r>
    </w:p>
    <w:p w:rsidR="0046211F" w:rsidRPr="00C30304" w:rsidRDefault="0046211F" w:rsidP="0046211F">
      <w:pPr>
        <w:spacing w:line="276" w:lineRule="auto"/>
        <w:rPr>
          <w:szCs w:val="21"/>
        </w:rPr>
      </w:pPr>
      <w:r w:rsidRPr="00C30304">
        <w:rPr>
          <w:szCs w:val="21"/>
        </w:rPr>
        <w:t>01:20:18,514 --&gt; 01:20:20,581</w:t>
      </w:r>
    </w:p>
    <w:p w:rsidR="0046211F" w:rsidRPr="00C30304" w:rsidRDefault="0046211F" w:rsidP="0046211F">
      <w:pPr>
        <w:spacing w:line="276" w:lineRule="auto"/>
        <w:rPr>
          <w:szCs w:val="21"/>
        </w:rPr>
      </w:pPr>
      <w:r w:rsidRPr="00C30304">
        <w:rPr>
          <w:szCs w:val="21"/>
        </w:rPr>
        <w:t>&lt;i&gt; we were furious.&lt;/i&gt;</w:t>
      </w:r>
    </w:p>
    <w:p w:rsidR="0046211F" w:rsidRPr="00C30304" w:rsidRDefault="0046211F" w:rsidP="0046211F">
      <w:pPr>
        <w:spacing w:line="276" w:lineRule="auto"/>
        <w:rPr>
          <w:szCs w:val="21"/>
        </w:rPr>
      </w:pPr>
      <w:r w:rsidRPr="00C30304">
        <w:rPr>
          <w:szCs w:val="21"/>
        </w:rPr>
        <w:t>身处</w:t>
      </w:r>
      <w:r w:rsidRPr="00C30304">
        <w:rPr>
          <w:szCs w:val="21"/>
        </w:rPr>
        <w:t>“</w:t>
      </w:r>
      <w:r w:rsidRPr="00C30304">
        <w:rPr>
          <w:szCs w:val="21"/>
        </w:rPr>
        <w:t>巨鸟</w:t>
      </w:r>
      <w:r w:rsidRPr="00C30304">
        <w:rPr>
          <w:szCs w:val="21"/>
        </w:rPr>
        <w:t>”,</w:t>
      </w:r>
      <w:r w:rsidRPr="00C30304">
        <w:rPr>
          <w:szCs w:val="21"/>
        </w:rPr>
        <w:t>我们感到愤怒。</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1564</w:t>
      </w:r>
    </w:p>
    <w:p w:rsidR="0046211F" w:rsidRPr="00C30304" w:rsidRDefault="0046211F" w:rsidP="0046211F">
      <w:pPr>
        <w:spacing w:line="276" w:lineRule="auto"/>
        <w:rPr>
          <w:szCs w:val="21"/>
        </w:rPr>
      </w:pPr>
      <w:r w:rsidRPr="00C30304">
        <w:rPr>
          <w:szCs w:val="21"/>
        </w:rPr>
        <w:lastRenderedPageBreak/>
        <w:t>01:20:22,317 --&gt; 01:20:25,152</w:t>
      </w:r>
    </w:p>
    <w:p w:rsidR="0046211F" w:rsidRPr="00C30304" w:rsidRDefault="0046211F" w:rsidP="0046211F">
      <w:pPr>
        <w:spacing w:line="276" w:lineRule="auto"/>
        <w:rPr>
          <w:szCs w:val="21"/>
        </w:rPr>
      </w:pPr>
      <w:r w:rsidRPr="00C30304">
        <w:rPr>
          <w:szCs w:val="21"/>
        </w:rPr>
        <w:t>&lt;i&gt; The Israelis took our code for&lt;/i&gt;</w:t>
      </w:r>
    </w:p>
    <w:p w:rsidR="0046211F" w:rsidRPr="00C30304" w:rsidRDefault="0046211F" w:rsidP="0046211F">
      <w:pPr>
        <w:spacing w:line="276" w:lineRule="auto"/>
        <w:rPr>
          <w:szCs w:val="21"/>
        </w:rPr>
      </w:pPr>
      <w:r w:rsidRPr="00C30304">
        <w:rPr>
          <w:szCs w:val="21"/>
        </w:rPr>
        <w:t>&lt;i&gt; the delivery system&lt;/i&gt;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1565</w:t>
      </w:r>
    </w:p>
    <w:p w:rsidR="0046211F" w:rsidRPr="00C30304" w:rsidRDefault="0046211F" w:rsidP="0046211F">
      <w:pPr>
        <w:spacing w:line="276" w:lineRule="auto"/>
        <w:rPr>
          <w:szCs w:val="21"/>
        </w:rPr>
      </w:pPr>
      <w:r w:rsidRPr="00C30304">
        <w:rPr>
          <w:szCs w:val="21"/>
        </w:rPr>
        <w:t>01:20:25,754 --&gt; 01:20:27,054</w:t>
      </w:r>
    </w:p>
    <w:p w:rsidR="0046211F" w:rsidRPr="00C30304" w:rsidRDefault="0046211F" w:rsidP="0046211F">
      <w:pPr>
        <w:spacing w:line="276" w:lineRule="auto"/>
        <w:rPr>
          <w:szCs w:val="21"/>
        </w:rPr>
      </w:pPr>
      <w:r w:rsidRPr="00C30304">
        <w:rPr>
          <w:szCs w:val="21"/>
        </w:rPr>
        <w:t xml:space="preserve">&lt;i&gt; and changed it.&lt;/i&gt; </w:t>
      </w:r>
    </w:p>
    <w:p w:rsidR="0046211F" w:rsidRPr="00C30304" w:rsidRDefault="0046211F" w:rsidP="0046211F">
      <w:pPr>
        <w:spacing w:line="276" w:lineRule="auto"/>
        <w:rPr>
          <w:szCs w:val="21"/>
        </w:rPr>
      </w:pPr>
      <w:r w:rsidRPr="00C30304">
        <w:rPr>
          <w:szCs w:val="21"/>
        </w:rPr>
        <w:t>为了输送系统，以色列人使用我们的代码并改变它。</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1566</w:t>
      </w:r>
    </w:p>
    <w:p w:rsidR="0046211F" w:rsidRPr="00C30304" w:rsidRDefault="0046211F" w:rsidP="0046211F">
      <w:pPr>
        <w:spacing w:line="276" w:lineRule="auto"/>
        <w:rPr>
          <w:szCs w:val="21"/>
        </w:rPr>
      </w:pPr>
      <w:r w:rsidRPr="00C30304">
        <w:rPr>
          <w:szCs w:val="21"/>
        </w:rPr>
        <w:t>01:20:28,456 --&gt; 01:20:30,958</w:t>
      </w:r>
    </w:p>
    <w:p w:rsidR="0046211F" w:rsidRPr="00C30304" w:rsidRDefault="0046211F" w:rsidP="0046211F">
      <w:pPr>
        <w:spacing w:line="276" w:lineRule="auto"/>
        <w:rPr>
          <w:szCs w:val="21"/>
        </w:rPr>
      </w:pPr>
      <w:r w:rsidRPr="00C30304">
        <w:rPr>
          <w:szCs w:val="21"/>
        </w:rPr>
        <w:t>&lt;i&gt; Then, on their own,&lt;/i&gt;</w:t>
      </w:r>
    </w:p>
    <w:p w:rsidR="0046211F" w:rsidRPr="00C30304" w:rsidRDefault="0046211F" w:rsidP="0046211F">
      <w:pPr>
        <w:spacing w:line="276" w:lineRule="auto"/>
        <w:rPr>
          <w:szCs w:val="21"/>
        </w:rPr>
      </w:pPr>
      <w:r w:rsidRPr="00C30304">
        <w:rPr>
          <w:szCs w:val="21"/>
        </w:rPr>
        <w:t>&lt;i&gt; without our agreement,&lt;/i&gt;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1567</w:t>
      </w:r>
    </w:p>
    <w:p w:rsidR="0046211F" w:rsidRPr="00C30304" w:rsidRDefault="0046211F" w:rsidP="0046211F">
      <w:pPr>
        <w:spacing w:line="276" w:lineRule="auto"/>
        <w:rPr>
          <w:szCs w:val="21"/>
        </w:rPr>
      </w:pPr>
      <w:r w:rsidRPr="00C30304">
        <w:rPr>
          <w:szCs w:val="21"/>
        </w:rPr>
        <w:t>01:20:30,960 --&gt; 01:20:32,760</w:t>
      </w:r>
    </w:p>
    <w:p w:rsidR="0046211F" w:rsidRPr="00C30304" w:rsidRDefault="0046211F" w:rsidP="0046211F">
      <w:pPr>
        <w:spacing w:line="276" w:lineRule="auto"/>
        <w:rPr>
          <w:szCs w:val="21"/>
        </w:rPr>
      </w:pPr>
      <w:r w:rsidRPr="00C30304">
        <w:rPr>
          <w:szCs w:val="21"/>
        </w:rPr>
        <w:t xml:space="preserve">&lt;i&gt; they just fucking launched it.&lt;/i&gt; </w:t>
      </w:r>
    </w:p>
    <w:p w:rsidR="0046211F" w:rsidRPr="00C30304" w:rsidRDefault="0046211F" w:rsidP="0046211F">
      <w:pPr>
        <w:spacing w:line="276" w:lineRule="auto"/>
        <w:rPr>
          <w:szCs w:val="21"/>
        </w:rPr>
      </w:pPr>
      <w:r w:rsidRPr="00C30304">
        <w:rPr>
          <w:szCs w:val="21"/>
        </w:rPr>
        <w:t>然后，他们自己并没有经过我们的同意，就自行启动了它。</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1568</w:t>
      </w:r>
    </w:p>
    <w:p w:rsidR="0046211F" w:rsidRPr="00C30304" w:rsidRDefault="0046211F" w:rsidP="0046211F">
      <w:pPr>
        <w:spacing w:line="276" w:lineRule="auto"/>
        <w:rPr>
          <w:szCs w:val="21"/>
        </w:rPr>
      </w:pPr>
      <w:r w:rsidRPr="00C30304">
        <w:rPr>
          <w:szCs w:val="21"/>
        </w:rPr>
        <w:t>01:20:33,428 --&gt; 01:20:35,329</w:t>
      </w:r>
    </w:p>
    <w:p w:rsidR="0046211F" w:rsidRPr="00C30304" w:rsidRDefault="0046211F" w:rsidP="0046211F">
      <w:pPr>
        <w:spacing w:line="276" w:lineRule="auto"/>
        <w:rPr>
          <w:szCs w:val="21"/>
        </w:rPr>
      </w:pPr>
      <w:r w:rsidRPr="00C30304">
        <w:rPr>
          <w:szCs w:val="21"/>
        </w:rPr>
        <w:t>&lt;i&gt; 2010 around the same time&lt;/i&gt;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1569</w:t>
      </w:r>
    </w:p>
    <w:p w:rsidR="0046211F" w:rsidRPr="00C30304" w:rsidRDefault="0046211F" w:rsidP="0046211F">
      <w:pPr>
        <w:spacing w:line="276" w:lineRule="auto"/>
        <w:rPr>
          <w:szCs w:val="21"/>
        </w:rPr>
      </w:pPr>
      <w:r w:rsidRPr="00C30304">
        <w:rPr>
          <w:szCs w:val="21"/>
        </w:rPr>
        <w:t>01:20:35,331 --&gt; 01:20:37,131</w:t>
      </w:r>
    </w:p>
    <w:p w:rsidR="0046211F" w:rsidRPr="00C30304" w:rsidRDefault="0046211F" w:rsidP="0046211F">
      <w:pPr>
        <w:spacing w:line="276" w:lineRule="auto"/>
        <w:rPr>
          <w:szCs w:val="21"/>
        </w:rPr>
      </w:pPr>
      <w:r w:rsidRPr="00C30304">
        <w:rPr>
          <w:szCs w:val="21"/>
        </w:rPr>
        <w:t>&lt;i&gt; they started killing&lt;/i&gt;</w:t>
      </w:r>
    </w:p>
    <w:p w:rsidR="0046211F" w:rsidRPr="00C30304" w:rsidRDefault="0046211F" w:rsidP="0046211F">
      <w:pPr>
        <w:spacing w:line="276" w:lineRule="auto"/>
        <w:rPr>
          <w:szCs w:val="21"/>
        </w:rPr>
      </w:pPr>
      <w:r w:rsidRPr="00C30304">
        <w:rPr>
          <w:szCs w:val="21"/>
        </w:rPr>
        <w:t>&lt;i&gt; iranian scientists...&lt;/i&gt;</w:t>
      </w:r>
    </w:p>
    <w:p w:rsidR="0046211F" w:rsidRPr="00C30304" w:rsidRDefault="0046211F" w:rsidP="0046211F">
      <w:pPr>
        <w:spacing w:line="276" w:lineRule="auto"/>
        <w:rPr>
          <w:szCs w:val="21"/>
        </w:rPr>
      </w:pPr>
      <w:r w:rsidRPr="00C30304">
        <w:rPr>
          <w:szCs w:val="21"/>
        </w:rPr>
        <w:t>大约在</w:t>
      </w:r>
      <w:r w:rsidRPr="00C30304">
        <w:rPr>
          <w:szCs w:val="21"/>
        </w:rPr>
        <w:t>2010</w:t>
      </w:r>
      <w:r w:rsidRPr="00C30304">
        <w:rPr>
          <w:szCs w:val="21"/>
        </w:rPr>
        <w:t>年的同一时间，他们开始杀害伊朗科学家</w:t>
      </w:r>
      <w:r w:rsidRPr="00C30304">
        <w:rPr>
          <w:szCs w:val="21"/>
        </w:rPr>
        <w: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1570</w:t>
      </w:r>
    </w:p>
    <w:p w:rsidR="0046211F" w:rsidRPr="00C30304" w:rsidRDefault="0046211F" w:rsidP="0046211F">
      <w:pPr>
        <w:spacing w:line="276" w:lineRule="auto"/>
        <w:rPr>
          <w:szCs w:val="21"/>
        </w:rPr>
      </w:pPr>
      <w:r w:rsidRPr="00C30304">
        <w:rPr>
          <w:szCs w:val="21"/>
        </w:rPr>
        <w:t>01:20:37,133 --&gt; 01:20:38,866</w:t>
      </w:r>
    </w:p>
    <w:p w:rsidR="0046211F" w:rsidRPr="00C30304" w:rsidRDefault="0046211F" w:rsidP="0046211F">
      <w:pPr>
        <w:spacing w:line="276" w:lineRule="auto"/>
        <w:rPr>
          <w:szCs w:val="21"/>
        </w:rPr>
      </w:pPr>
      <w:r w:rsidRPr="00C30304">
        <w:rPr>
          <w:szCs w:val="21"/>
        </w:rPr>
        <w:t>&lt;i&gt; And they fucked up&lt;/i&gt;</w:t>
      </w:r>
    </w:p>
    <w:p w:rsidR="0046211F" w:rsidRPr="00C30304" w:rsidRDefault="0046211F" w:rsidP="0046211F">
      <w:pPr>
        <w:spacing w:line="276" w:lineRule="auto"/>
        <w:rPr>
          <w:szCs w:val="21"/>
        </w:rPr>
      </w:pPr>
      <w:r w:rsidRPr="00C30304">
        <w:rPr>
          <w:szCs w:val="21"/>
        </w:rPr>
        <w:t>&lt;i&gt; the code!&lt;/i&gt;</w:t>
      </w:r>
    </w:p>
    <w:p w:rsidR="0046211F" w:rsidRPr="00C30304" w:rsidRDefault="0046211F" w:rsidP="0046211F">
      <w:pPr>
        <w:spacing w:line="276" w:lineRule="auto"/>
        <w:rPr>
          <w:szCs w:val="21"/>
        </w:rPr>
      </w:pPr>
      <w:r w:rsidRPr="00C30304">
        <w:rPr>
          <w:szCs w:val="21"/>
        </w:rPr>
        <w:t>他们搞砸了代码！</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1571</w:t>
      </w:r>
    </w:p>
    <w:p w:rsidR="0046211F" w:rsidRPr="00C30304" w:rsidRDefault="0046211F" w:rsidP="0046211F">
      <w:pPr>
        <w:spacing w:line="276" w:lineRule="auto"/>
        <w:rPr>
          <w:szCs w:val="21"/>
        </w:rPr>
      </w:pPr>
      <w:r w:rsidRPr="00C30304">
        <w:rPr>
          <w:szCs w:val="21"/>
        </w:rPr>
        <w:t>01:20:39,301 --&gt; 01:20:40,835</w:t>
      </w:r>
    </w:p>
    <w:p w:rsidR="0046211F" w:rsidRPr="00C30304" w:rsidRDefault="0046211F" w:rsidP="0046211F">
      <w:pPr>
        <w:spacing w:line="276" w:lineRule="auto"/>
        <w:rPr>
          <w:szCs w:val="21"/>
        </w:rPr>
      </w:pPr>
      <w:r w:rsidRPr="00C30304">
        <w:rPr>
          <w:szCs w:val="21"/>
        </w:rPr>
        <w:t>&lt;i&gt; Instead of hiding,&lt;/i&gt;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lastRenderedPageBreak/>
        <w:t>1572</w:t>
      </w:r>
    </w:p>
    <w:p w:rsidR="0046211F" w:rsidRPr="00C30304" w:rsidRDefault="0046211F" w:rsidP="0046211F">
      <w:pPr>
        <w:spacing w:line="276" w:lineRule="auto"/>
        <w:rPr>
          <w:szCs w:val="21"/>
        </w:rPr>
      </w:pPr>
      <w:r w:rsidRPr="00C30304">
        <w:rPr>
          <w:szCs w:val="21"/>
        </w:rPr>
        <w:t>01:20:40,837 --&gt; 01:20:43,304</w:t>
      </w:r>
    </w:p>
    <w:p w:rsidR="0046211F" w:rsidRPr="00C30304" w:rsidRDefault="0046211F" w:rsidP="0046211F">
      <w:pPr>
        <w:spacing w:line="276" w:lineRule="auto"/>
        <w:rPr>
          <w:szCs w:val="21"/>
        </w:rPr>
      </w:pPr>
      <w:r w:rsidRPr="00C30304">
        <w:rPr>
          <w:szCs w:val="21"/>
        </w:rPr>
        <w:t>&lt;i&gt; the code started shutting down&lt;/i&gt;</w:t>
      </w:r>
    </w:p>
    <w:p w:rsidR="0046211F" w:rsidRPr="00C30304" w:rsidRDefault="0046211F" w:rsidP="0046211F">
      <w:pPr>
        <w:spacing w:line="276" w:lineRule="auto"/>
        <w:rPr>
          <w:szCs w:val="21"/>
        </w:rPr>
      </w:pPr>
      <w:r w:rsidRPr="00C30304">
        <w:rPr>
          <w:szCs w:val="21"/>
        </w:rPr>
        <w:t>&lt;i&gt; computers,&lt;/i&gt;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1573</w:t>
      </w:r>
    </w:p>
    <w:p w:rsidR="0046211F" w:rsidRPr="00C30304" w:rsidRDefault="0046211F" w:rsidP="0046211F">
      <w:pPr>
        <w:spacing w:line="276" w:lineRule="auto"/>
        <w:rPr>
          <w:szCs w:val="21"/>
        </w:rPr>
      </w:pPr>
      <w:r w:rsidRPr="00C30304">
        <w:rPr>
          <w:szCs w:val="21"/>
        </w:rPr>
        <w:t>01:20:43,306 --&gt; 01:20:45,072</w:t>
      </w:r>
    </w:p>
    <w:p w:rsidR="0046211F" w:rsidRPr="00C30304" w:rsidRDefault="0046211F" w:rsidP="0046211F">
      <w:pPr>
        <w:spacing w:line="276" w:lineRule="auto"/>
        <w:rPr>
          <w:szCs w:val="21"/>
        </w:rPr>
      </w:pPr>
      <w:r w:rsidRPr="00C30304">
        <w:rPr>
          <w:szCs w:val="21"/>
        </w:rPr>
        <w:t>&lt;i&gt; so naturally, people noticed.&lt;/i&gt;</w:t>
      </w:r>
    </w:p>
    <w:p w:rsidR="0046211F" w:rsidRPr="00C30304" w:rsidRDefault="0046211F" w:rsidP="0046211F">
      <w:pPr>
        <w:spacing w:line="276" w:lineRule="auto"/>
        <w:rPr>
          <w:szCs w:val="21"/>
        </w:rPr>
      </w:pPr>
      <w:r w:rsidRPr="00C30304">
        <w:rPr>
          <w:szCs w:val="21"/>
        </w:rPr>
        <w:t>自然而然，人们注意到了震网不再隐藏，代码开始关闭电脑。</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1574</w:t>
      </w:r>
    </w:p>
    <w:p w:rsidR="0046211F" w:rsidRPr="00C30304" w:rsidRDefault="0046211F" w:rsidP="0046211F">
      <w:pPr>
        <w:spacing w:line="276" w:lineRule="auto"/>
        <w:rPr>
          <w:szCs w:val="21"/>
        </w:rPr>
      </w:pPr>
      <w:r w:rsidRPr="00C30304">
        <w:rPr>
          <w:szCs w:val="21"/>
        </w:rPr>
        <w:t>01:20:47,008 --&gt; 01:20:50,010</w:t>
      </w:r>
    </w:p>
    <w:p w:rsidR="0046211F" w:rsidRPr="00C30304" w:rsidRDefault="0046211F" w:rsidP="0046211F">
      <w:pPr>
        <w:spacing w:line="276" w:lineRule="auto"/>
        <w:rPr>
          <w:szCs w:val="21"/>
        </w:rPr>
      </w:pPr>
      <w:r w:rsidRPr="00C30304">
        <w:rPr>
          <w:szCs w:val="21"/>
        </w:rPr>
        <w:t>&lt;i&gt; Because they were in a hurry,&lt;/i&gt;</w:t>
      </w:r>
    </w:p>
    <w:p w:rsidR="0046211F" w:rsidRPr="00C30304" w:rsidRDefault="0046211F" w:rsidP="0046211F">
      <w:pPr>
        <w:spacing w:line="276" w:lineRule="auto"/>
        <w:rPr>
          <w:szCs w:val="21"/>
        </w:rPr>
      </w:pPr>
      <w:r w:rsidRPr="00C30304">
        <w:rPr>
          <w:szCs w:val="21"/>
        </w:rPr>
        <w:t>因为他们是在赶时间，他们打开了潘多拉的盒子。</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1575</w:t>
      </w:r>
    </w:p>
    <w:p w:rsidR="0046211F" w:rsidRPr="00C30304" w:rsidRDefault="0046211F" w:rsidP="0046211F">
      <w:pPr>
        <w:spacing w:line="276" w:lineRule="auto"/>
        <w:rPr>
          <w:szCs w:val="21"/>
        </w:rPr>
      </w:pPr>
      <w:r w:rsidRPr="00C30304">
        <w:rPr>
          <w:szCs w:val="21"/>
        </w:rPr>
        <w:t>01:20:51,046 --&gt; 01:20:52,146</w:t>
      </w:r>
    </w:p>
    <w:p w:rsidR="0046211F" w:rsidRPr="00C30304" w:rsidRDefault="0046211F" w:rsidP="0046211F">
      <w:pPr>
        <w:spacing w:line="276" w:lineRule="auto"/>
        <w:rPr>
          <w:szCs w:val="21"/>
        </w:rPr>
      </w:pPr>
      <w:r w:rsidRPr="00C30304">
        <w:rPr>
          <w:szCs w:val="21"/>
        </w:rPr>
        <w:t>&lt;i&gt; They let it out&lt;/i&gt;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1576</w:t>
      </w:r>
    </w:p>
    <w:p w:rsidR="0046211F" w:rsidRPr="00C30304" w:rsidRDefault="0046211F" w:rsidP="0046211F">
      <w:pPr>
        <w:spacing w:line="276" w:lineRule="auto"/>
        <w:rPr>
          <w:szCs w:val="21"/>
        </w:rPr>
      </w:pPr>
      <w:r w:rsidRPr="00C30304">
        <w:rPr>
          <w:szCs w:val="21"/>
        </w:rPr>
        <w:t>01:20:52,148 --&gt; 01:20:55,449</w:t>
      </w:r>
    </w:p>
    <w:p w:rsidR="0046211F" w:rsidRPr="00C30304" w:rsidRDefault="0046211F" w:rsidP="0046211F">
      <w:pPr>
        <w:spacing w:line="276" w:lineRule="auto"/>
        <w:rPr>
          <w:szCs w:val="21"/>
        </w:rPr>
      </w:pPr>
      <w:r w:rsidRPr="00C30304">
        <w:rPr>
          <w:szCs w:val="21"/>
        </w:rPr>
        <w:t>&lt;i&gt; and it spread&lt;/i&gt;</w:t>
      </w:r>
    </w:p>
    <w:p w:rsidR="0046211F" w:rsidRPr="00C30304" w:rsidRDefault="0046211F" w:rsidP="0046211F">
      <w:pPr>
        <w:spacing w:line="276" w:lineRule="auto"/>
        <w:rPr>
          <w:szCs w:val="21"/>
        </w:rPr>
      </w:pPr>
      <w:r w:rsidRPr="00C30304">
        <w:rPr>
          <w:szCs w:val="21"/>
        </w:rPr>
        <w:t xml:space="preserve">&lt;i&gt; all over the world.&lt;/i&gt; </w:t>
      </w:r>
    </w:p>
    <w:p w:rsidR="0046211F" w:rsidRPr="00C30304" w:rsidRDefault="0046211F" w:rsidP="0046211F">
      <w:pPr>
        <w:spacing w:line="276" w:lineRule="auto"/>
        <w:rPr>
          <w:szCs w:val="21"/>
        </w:rPr>
      </w:pPr>
      <w:r w:rsidRPr="00C30304">
        <w:rPr>
          <w:szCs w:val="21"/>
        </w:rPr>
        <w:t>他们将它放了出来，使其扩散到了世界各地。</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1577</w:t>
      </w:r>
    </w:p>
    <w:p w:rsidR="0046211F" w:rsidRPr="00C30304" w:rsidRDefault="0046211F" w:rsidP="0046211F">
      <w:pPr>
        <w:spacing w:line="276" w:lineRule="auto"/>
        <w:rPr>
          <w:szCs w:val="21"/>
        </w:rPr>
      </w:pPr>
      <w:r w:rsidRPr="00C30304">
        <w:rPr>
          <w:szCs w:val="21"/>
        </w:rPr>
        <w:t>01:21:00,622 --&gt; 01:21:02,423</w:t>
      </w:r>
    </w:p>
    <w:p w:rsidR="0046211F" w:rsidRPr="00C30304" w:rsidRDefault="0046211F" w:rsidP="0046211F">
      <w:pPr>
        <w:spacing w:line="276" w:lineRule="auto"/>
        <w:rPr>
          <w:szCs w:val="21"/>
        </w:rPr>
      </w:pPr>
      <w:r w:rsidRPr="00C30304">
        <w:rPr>
          <w:szCs w:val="21"/>
        </w:rPr>
        <w:t>Gibney:</w:t>
      </w:r>
    </w:p>
    <w:p w:rsidR="0046211F" w:rsidRPr="00C30304" w:rsidRDefault="0046211F" w:rsidP="0046211F">
      <w:pPr>
        <w:spacing w:line="276" w:lineRule="auto"/>
        <w:rPr>
          <w:szCs w:val="21"/>
        </w:rPr>
      </w:pPr>
      <w:r w:rsidRPr="00C30304">
        <w:rPr>
          <w:szCs w:val="21"/>
        </w:rPr>
        <w:t>&lt;i&gt; The worm spread quickly&lt;/i&gt;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1578</w:t>
      </w:r>
    </w:p>
    <w:p w:rsidR="0046211F" w:rsidRPr="00C30304" w:rsidRDefault="0046211F" w:rsidP="0046211F">
      <w:pPr>
        <w:spacing w:line="276" w:lineRule="auto"/>
        <w:rPr>
          <w:szCs w:val="21"/>
        </w:rPr>
      </w:pPr>
      <w:r w:rsidRPr="00C30304">
        <w:rPr>
          <w:szCs w:val="21"/>
        </w:rPr>
        <w:t>01:21:02,691 --&gt; 01:21:04,525</w:t>
      </w:r>
    </w:p>
    <w:p w:rsidR="0046211F" w:rsidRPr="00C30304" w:rsidRDefault="0046211F" w:rsidP="0046211F">
      <w:pPr>
        <w:spacing w:line="276" w:lineRule="auto"/>
        <w:rPr>
          <w:szCs w:val="21"/>
        </w:rPr>
      </w:pPr>
      <w:r w:rsidRPr="00C30304">
        <w:rPr>
          <w:szCs w:val="21"/>
        </w:rPr>
        <w:t>&lt;i&gt; but somehow&lt;/i&gt;</w:t>
      </w:r>
    </w:p>
    <w:p w:rsidR="0046211F" w:rsidRPr="00C30304" w:rsidRDefault="0046211F" w:rsidP="0046211F">
      <w:pPr>
        <w:spacing w:line="276" w:lineRule="auto"/>
        <w:rPr>
          <w:szCs w:val="21"/>
        </w:rPr>
      </w:pPr>
      <w:r w:rsidRPr="00C30304">
        <w:rPr>
          <w:szCs w:val="21"/>
        </w:rPr>
        <w:t>&lt;i&gt; it remained unseen&lt;/i&gt;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1579</w:t>
      </w:r>
    </w:p>
    <w:p w:rsidR="0046211F" w:rsidRPr="00C30304" w:rsidRDefault="0046211F" w:rsidP="0046211F">
      <w:pPr>
        <w:spacing w:line="276" w:lineRule="auto"/>
        <w:rPr>
          <w:szCs w:val="21"/>
        </w:rPr>
      </w:pPr>
      <w:r w:rsidRPr="00C30304">
        <w:rPr>
          <w:szCs w:val="21"/>
        </w:rPr>
        <w:t>01:21:04,527 --&gt; 01:21:06,560</w:t>
      </w:r>
    </w:p>
    <w:p w:rsidR="0046211F" w:rsidRPr="00C30304" w:rsidRDefault="0046211F" w:rsidP="0046211F">
      <w:pPr>
        <w:spacing w:line="276" w:lineRule="auto"/>
        <w:rPr>
          <w:szCs w:val="21"/>
        </w:rPr>
      </w:pPr>
      <w:r w:rsidRPr="00C30304">
        <w:rPr>
          <w:szCs w:val="21"/>
        </w:rPr>
        <w:t>&lt;i&gt; until it was identified&lt;/i&gt;</w:t>
      </w:r>
    </w:p>
    <w:p w:rsidR="0046211F" w:rsidRPr="00C30304" w:rsidRDefault="0046211F" w:rsidP="0046211F">
      <w:pPr>
        <w:spacing w:line="276" w:lineRule="auto"/>
        <w:rPr>
          <w:szCs w:val="21"/>
        </w:rPr>
      </w:pPr>
      <w:r w:rsidRPr="00C30304">
        <w:rPr>
          <w:szCs w:val="21"/>
        </w:rPr>
        <w:t>&lt;i&gt; in Belarus.&lt;/i&gt;</w:t>
      </w:r>
    </w:p>
    <w:p w:rsidR="0046211F" w:rsidRPr="00C30304" w:rsidRDefault="0046211F" w:rsidP="0046211F">
      <w:pPr>
        <w:tabs>
          <w:tab w:val="right" w:pos="8306"/>
        </w:tabs>
        <w:spacing w:line="276" w:lineRule="auto"/>
        <w:rPr>
          <w:szCs w:val="21"/>
        </w:rPr>
      </w:pPr>
      <w:r w:rsidRPr="00C30304">
        <w:rPr>
          <w:szCs w:val="21"/>
        </w:rPr>
        <w:lastRenderedPageBreak/>
        <w:t>吉布尼</w:t>
      </w:r>
      <w:r w:rsidRPr="00C30304">
        <w:rPr>
          <w:szCs w:val="21"/>
        </w:rPr>
        <w:t xml:space="preserve">: </w:t>
      </w:r>
      <w:r w:rsidRPr="00C30304">
        <w:rPr>
          <w:szCs w:val="21"/>
        </w:rPr>
        <w:t>该蠕虫病毒迅速传播</w:t>
      </w:r>
      <w:r w:rsidRPr="00C30304">
        <w:rPr>
          <w:szCs w:val="21"/>
        </w:rPr>
        <w:t>,</w:t>
      </w:r>
      <w:r w:rsidRPr="00C30304">
        <w:rPr>
          <w:szCs w:val="21"/>
        </w:rPr>
        <w:t>但不知何故</w:t>
      </w:r>
      <w:r w:rsidRPr="00C30304">
        <w:rPr>
          <w:szCs w:val="21"/>
        </w:rPr>
        <w:t>,</w:t>
      </w:r>
      <w:r w:rsidRPr="00C30304">
        <w:rPr>
          <w:szCs w:val="21"/>
        </w:rPr>
        <w:t>它依然无法被看见</w:t>
      </w:r>
      <w:r w:rsidRPr="00C30304">
        <w:rPr>
          <w:szCs w:val="21"/>
        </w:rPr>
        <w:t>,</w:t>
      </w:r>
      <w:r w:rsidRPr="00C30304">
        <w:rPr>
          <w:szCs w:val="21"/>
        </w:rPr>
        <w:t>直到它在白俄罗斯被认定。</w:t>
      </w:r>
    </w:p>
    <w:p w:rsidR="0046211F" w:rsidRPr="00C30304" w:rsidRDefault="0046211F" w:rsidP="0046211F">
      <w:pPr>
        <w:tabs>
          <w:tab w:val="right" w:pos="8306"/>
        </w:tabs>
        <w:spacing w:line="276" w:lineRule="auto"/>
        <w:rPr>
          <w:szCs w:val="21"/>
        </w:rPr>
      </w:pPr>
      <w:r w:rsidRPr="00C30304">
        <w:rPr>
          <w:szCs w:val="21"/>
        </w:rPr>
        <w:tab/>
      </w:r>
    </w:p>
    <w:p w:rsidR="0046211F" w:rsidRPr="00C30304" w:rsidRDefault="0046211F" w:rsidP="0046211F">
      <w:pPr>
        <w:tabs>
          <w:tab w:val="right" w:pos="8306"/>
        </w:tabs>
        <w:spacing w:line="276" w:lineRule="auto"/>
        <w:rPr>
          <w:szCs w:val="21"/>
        </w:rPr>
      </w:pPr>
      <w:r w:rsidRPr="00C30304">
        <w:rPr>
          <w:szCs w:val="21"/>
        </w:rPr>
        <w:t>1580</w:t>
      </w:r>
    </w:p>
    <w:p w:rsidR="0046211F" w:rsidRPr="00C30304" w:rsidRDefault="0046211F" w:rsidP="0046211F">
      <w:pPr>
        <w:tabs>
          <w:tab w:val="right" w:pos="8306"/>
        </w:tabs>
        <w:spacing w:line="276" w:lineRule="auto"/>
        <w:rPr>
          <w:szCs w:val="21"/>
        </w:rPr>
      </w:pPr>
      <w:r w:rsidRPr="00C30304">
        <w:rPr>
          <w:szCs w:val="21"/>
        </w:rPr>
        <w:t>01:21:07,562 --&gt; 01:21:10,130</w:t>
      </w:r>
    </w:p>
    <w:p w:rsidR="0046211F" w:rsidRPr="00C30304" w:rsidRDefault="0046211F" w:rsidP="0046211F">
      <w:pPr>
        <w:tabs>
          <w:tab w:val="right" w:pos="8306"/>
        </w:tabs>
        <w:spacing w:line="276" w:lineRule="auto"/>
        <w:rPr>
          <w:szCs w:val="21"/>
        </w:rPr>
      </w:pPr>
      <w:r w:rsidRPr="00C30304">
        <w:rPr>
          <w:szCs w:val="21"/>
        </w:rPr>
        <w:t>&lt;i&gt; Soon after,&lt;/i&gt;</w:t>
      </w:r>
    </w:p>
    <w:p w:rsidR="0046211F" w:rsidRPr="00C30304" w:rsidRDefault="0046211F" w:rsidP="0046211F">
      <w:pPr>
        <w:tabs>
          <w:tab w:val="right" w:pos="8306"/>
        </w:tabs>
        <w:spacing w:line="276" w:lineRule="auto"/>
        <w:rPr>
          <w:szCs w:val="21"/>
        </w:rPr>
      </w:pPr>
      <w:r w:rsidRPr="00C30304">
        <w:rPr>
          <w:szCs w:val="21"/>
        </w:rPr>
        <w:t>&lt;i&gt; Israeli intelligence confirmed&lt;/i&gt;</w:t>
      </w:r>
    </w:p>
    <w:p w:rsidR="0046211F" w:rsidRPr="00C30304" w:rsidRDefault="0046211F" w:rsidP="0046211F">
      <w:pPr>
        <w:tabs>
          <w:tab w:val="right" w:pos="8306"/>
        </w:tabs>
        <w:spacing w:line="276" w:lineRule="auto"/>
        <w:rPr>
          <w:szCs w:val="21"/>
        </w:rPr>
      </w:pPr>
    </w:p>
    <w:p w:rsidR="0046211F" w:rsidRPr="00C30304" w:rsidRDefault="0046211F" w:rsidP="0046211F">
      <w:pPr>
        <w:tabs>
          <w:tab w:val="right" w:pos="8306"/>
        </w:tabs>
        <w:spacing w:line="276" w:lineRule="auto"/>
        <w:rPr>
          <w:szCs w:val="21"/>
        </w:rPr>
      </w:pPr>
      <w:r w:rsidRPr="00C30304">
        <w:rPr>
          <w:szCs w:val="21"/>
        </w:rPr>
        <w:t>1581</w:t>
      </w:r>
    </w:p>
    <w:p w:rsidR="0046211F" w:rsidRPr="00C30304" w:rsidRDefault="0046211F" w:rsidP="0046211F">
      <w:pPr>
        <w:tabs>
          <w:tab w:val="right" w:pos="8306"/>
        </w:tabs>
        <w:spacing w:line="276" w:lineRule="auto"/>
        <w:rPr>
          <w:szCs w:val="21"/>
        </w:rPr>
      </w:pPr>
      <w:r w:rsidRPr="00C30304">
        <w:rPr>
          <w:szCs w:val="21"/>
        </w:rPr>
        <w:t>01:21:10,132 --&gt; 01:21:12,132</w:t>
      </w:r>
    </w:p>
    <w:p w:rsidR="0046211F" w:rsidRPr="00C30304" w:rsidRDefault="0046211F" w:rsidP="0046211F">
      <w:pPr>
        <w:tabs>
          <w:tab w:val="right" w:pos="8306"/>
        </w:tabs>
        <w:spacing w:line="276" w:lineRule="auto"/>
        <w:rPr>
          <w:szCs w:val="21"/>
        </w:rPr>
      </w:pPr>
      <w:r w:rsidRPr="00C30304">
        <w:rPr>
          <w:szCs w:val="21"/>
        </w:rPr>
        <w:t>&lt;i&gt; that it had made its way into&lt;/i&gt;</w:t>
      </w:r>
    </w:p>
    <w:p w:rsidR="0046211F" w:rsidRPr="00C30304" w:rsidRDefault="0046211F" w:rsidP="0046211F">
      <w:pPr>
        <w:tabs>
          <w:tab w:val="right" w:pos="8306"/>
        </w:tabs>
        <w:spacing w:line="276" w:lineRule="auto"/>
        <w:rPr>
          <w:szCs w:val="21"/>
        </w:rPr>
      </w:pPr>
      <w:r w:rsidRPr="00C30304">
        <w:rPr>
          <w:szCs w:val="21"/>
        </w:rPr>
        <w:t>&lt;i&gt; the hands&lt;/i&gt;</w:t>
      </w:r>
    </w:p>
    <w:p w:rsidR="0046211F" w:rsidRPr="00C30304" w:rsidRDefault="0046211F" w:rsidP="0046211F">
      <w:pPr>
        <w:tabs>
          <w:tab w:val="right" w:pos="8306"/>
        </w:tabs>
        <w:spacing w:line="276" w:lineRule="auto"/>
        <w:rPr>
          <w:szCs w:val="21"/>
        </w:rPr>
      </w:pPr>
    </w:p>
    <w:p w:rsidR="0046211F" w:rsidRPr="00C30304" w:rsidRDefault="0046211F" w:rsidP="0046211F">
      <w:pPr>
        <w:tabs>
          <w:tab w:val="right" w:pos="8306"/>
        </w:tabs>
        <w:spacing w:line="276" w:lineRule="auto"/>
        <w:rPr>
          <w:szCs w:val="21"/>
        </w:rPr>
      </w:pPr>
      <w:r w:rsidRPr="00C30304">
        <w:rPr>
          <w:szCs w:val="21"/>
        </w:rPr>
        <w:t>1582</w:t>
      </w:r>
    </w:p>
    <w:p w:rsidR="0046211F" w:rsidRPr="00C30304" w:rsidRDefault="0046211F" w:rsidP="0046211F">
      <w:pPr>
        <w:tabs>
          <w:tab w:val="right" w:pos="8306"/>
        </w:tabs>
        <w:spacing w:line="276" w:lineRule="auto"/>
        <w:rPr>
          <w:szCs w:val="21"/>
        </w:rPr>
      </w:pPr>
      <w:r w:rsidRPr="00C30304">
        <w:rPr>
          <w:szCs w:val="21"/>
        </w:rPr>
        <w:t>01:21:12,134 --&gt; 01:21:14,134</w:t>
      </w:r>
    </w:p>
    <w:p w:rsidR="0046211F" w:rsidRPr="00C30304" w:rsidRDefault="0046211F" w:rsidP="0046211F">
      <w:pPr>
        <w:tabs>
          <w:tab w:val="right" w:pos="8306"/>
        </w:tabs>
        <w:spacing w:line="276" w:lineRule="auto"/>
        <w:rPr>
          <w:szCs w:val="21"/>
        </w:rPr>
      </w:pPr>
      <w:r w:rsidRPr="00C30304">
        <w:rPr>
          <w:szCs w:val="21"/>
        </w:rPr>
        <w:t>&lt;i&gt; of the Russian&lt;/i&gt;</w:t>
      </w:r>
    </w:p>
    <w:p w:rsidR="0046211F" w:rsidRPr="00C30304" w:rsidRDefault="0046211F" w:rsidP="0046211F">
      <w:pPr>
        <w:tabs>
          <w:tab w:val="right" w:pos="8306"/>
        </w:tabs>
        <w:spacing w:line="276" w:lineRule="auto"/>
        <w:rPr>
          <w:szCs w:val="21"/>
        </w:rPr>
      </w:pPr>
      <w:r w:rsidRPr="00C30304">
        <w:rPr>
          <w:szCs w:val="21"/>
        </w:rPr>
        <w:t>&lt;i&gt; federal security service,&lt;/i&gt;</w:t>
      </w:r>
    </w:p>
    <w:p w:rsidR="0046211F" w:rsidRPr="00C30304" w:rsidRDefault="0046211F" w:rsidP="0046211F">
      <w:pPr>
        <w:tabs>
          <w:tab w:val="right" w:pos="8306"/>
        </w:tabs>
        <w:spacing w:line="276" w:lineRule="auto"/>
        <w:rPr>
          <w:szCs w:val="21"/>
        </w:rPr>
      </w:pPr>
    </w:p>
    <w:p w:rsidR="0046211F" w:rsidRPr="00C30304" w:rsidRDefault="0046211F" w:rsidP="0046211F">
      <w:pPr>
        <w:tabs>
          <w:tab w:val="right" w:pos="8306"/>
        </w:tabs>
        <w:spacing w:line="276" w:lineRule="auto"/>
        <w:rPr>
          <w:szCs w:val="21"/>
        </w:rPr>
      </w:pPr>
      <w:r w:rsidRPr="00C30304">
        <w:rPr>
          <w:szCs w:val="21"/>
        </w:rPr>
        <w:t>1583</w:t>
      </w:r>
    </w:p>
    <w:p w:rsidR="0046211F" w:rsidRPr="00C30304" w:rsidRDefault="0046211F" w:rsidP="0046211F">
      <w:pPr>
        <w:tabs>
          <w:tab w:val="right" w:pos="8306"/>
        </w:tabs>
        <w:spacing w:line="276" w:lineRule="auto"/>
        <w:rPr>
          <w:szCs w:val="21"/>
        </w:rPr>
      </w:pPr>
      <w:r w:rsidRPr="00C30304">
        <w:rPr>
          <w:szCs w:val="21"/>
        </w:rPr>
        <w:t>01:21:14,136 --&gt; 01:21:16,103</w:t>
      </w:r>
    </w:p>
    <w:p w:rsidR="0046211F" w:rsidRPr="00C30304" w:rsidRDefault="0046211F" w:rsidP="0046211F">
      <w:pPr>
        <w:tabs>
          <w:tab w:val="right" w:pos="8306"/>
        </w:tabs>
        <w:spacing w:line="276" w:lineRule="auto"/>
        <w:rPr>
          <w:szCs w:val="21"/>
        </w:rPr>
      </w:pPr>
      <w:r w:rsidRPr="00C30304">
        <w:rPr>
          <w:szCs w:val="21"/>
        </w:rPr>
        <w:t>&lt;i&gt; a successor to the kgb.&lt;/i&gt;</w:t>
      </w:r>
    </w:p>
    <w:p w:rsidR="0046211F" w:rsidRPr="00C30304" w:rsidRDefault="0046211F" w:rsidP="0046211F">
      <w:pPr>
        <w:tabs>
          <w:tab w:val="right" w:pos="8306"/>
        </w:tabs>
        <w:spacing w:line="276" w:lineRule="auto"/>
        <w:rPr>
          <w:szCs w:val="21"/>
        </w:rPr>
      </w:pPr>
      <w:r w:rsidRPr="00C30304">
        <w:rPr>
          <w:szCs w:val="21"/>
        </w:rPr>
        <w:t>不久之后</w:t>
      </w:r>
      <w:r w:rsidRPr="00C30304">
        <w:rPr>
          <w:szCs w:val="21"/>
        </w:rPr>
        <w:t>,</w:t>
      </w:r>
      <w:r w:rsidRPr="00C30304">
        <w:rPr>
          <w:szCs w:val="21"/>
        </w:rPr>
        <w:t>以色列情报部门证实</w:t>
      </w:r>
      <w:r w:rsidRPr="00C30304">
        <w:rPr>
          <w:szCs w:val="21"/>
        </w:rPr>
        <w:t>,</w:t>
      </w:r>
      <w:r w:rsidRPr="00C30304">
        <w:rPr>
          <w:szCs w:val="21"/>
        </w:rPr>
        <w:t>它进入了俄罗斯联邦安全局一个克格勃的继任者的手中。</w:t>
      </w:r>
    </w:p>
    <w:p w:rsidR="0046211F" w:rsidRPr="00C30304" w:rsidRDefault="0046211F" w:rsidP="0046211F">
      <w:pPr>
        <w:tabs>
          <w:tab w:val="right" w:pos="8306"/>
        </w:tabs>
        <w:spacing w:line="276" w:lineRule="auto"/>
        <w:rPr>
          <w:szCs w:val="21"/>
        </w:rPr>
      </w:pPr>
    </w:p>
    <w:p w:rsidR="0046211F" w:rsidRPr="00C30304" w:rsidRDefault="0046211F" w:rsidP="0046211F">
      <w:pPr>
        <w:spacing w:line="276" w:lineRule="auto"/>
        <w:rPr>
          <w:szCs w:val="21"/>
        </w:rPr>
      </w:pPr>
      <w:r w:rsidRPr="00C30304">
        <w:rPr>
          <w:szCs w:val="21"/>
        </w:rPr>
        <w:t>1584</w:t>
      </w:r>
    </w:p>
    <w:p w:rsidR="0046211F" w:rsidRPr="00C30304" w:rsidRDefault="0046211F" w:rsidP="0046211F">
      <w:pPr>
        <w:spacing w:line="276" w:lineRule="auto"/>
        <w:rPr>
          <w:szCs w:val="21"/>
        </w:rPr>
      </w:pPr>
      <w:r w:rsidRPr="00C30304">
        <w:rPr>
          <w:szCs w:val="21"/>
        </w:rPr>
        <w:t>01:21:17,672 --&gt; 01:21:21,075</w:t>
      </w:r>
    </w:p>
    <w:p w:rsidR="0046211F" w:rsidRPr="00C30304" w:rsidRDefault="0046211F" w:rsidP="0046211F">
      <w:pPr>
        <w:spacing w:line="276" w:lineRule="auto"/>
        <w:rPr>
          <w:szCs w:val="21"/>
        </w:rPr>
      </w:pPr>
      <w:r w:rsidRPr="00C30304">
        <w:rPr>
          <w:szCs w:val="21"/>
        </w:rPr>
        <w:t>&lt;i&gt;So it happened that the formula&lt;/i&gt;</w:t>
      </w:r>
    </w:p>
    <w:p w:rsidR="0046211F" w:rsidRPr="00C30304" w:rsidRDefault="0046211F" w:rsidP="0046211F">
      <w:pPr>
        <w:spacing w:line="276" w:lineRule="auto"/>
        <w:rPr>
          <w:szCs w:val="21"/>
        </w:rPr>
      </w:pPr>
      <w:r w:rsidRPr="00C30304">
        <w:rPr>
          <w:szCs w:val="21"/>
        </w:rPr>
        <w:t>&lt;i&gt; for a secret cyber weapon&lt;/i&gt;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1585</w:t>
      </w:r>
    </w:p>
    <w:p w:rsidR="0046211F" w:rsidRPr="00C30304" w:rsidRDefault="0046211F" w:rsidP="0046211F">
      <w:pPr>
        <w:spacing w:line="276" w:lineRule="auto"/>
        <w:rPr>
          <w:szCs w:val="21"/>
        </w:rPr>
      </w:pPr>
      <w:r w:rsidRPr="00C30304">
        <w:rPr>
          <w:szCs w:val="21"/>
        </w:rPr>
        <w:t>01:21:21,077 --&gt; 01:21:22,743</w:t>
      </w:r>
    </w:p>
    <w:p w:rsidR="0046211F" w:rsidRPr="00C30304" w:rsidRDefault="0046211F" w:rsidP="0046211F">
      <w:pPr>
        <w:spacing w:line="276" w:lineRule="auto"/>
        <w:rPr>
          <w:szCs w:val="21"/>
        </w:rPr>
      </w:pPr>
      <w:r w:rsidRPr="00C30304">
        <w:rPr>
          <w:szCs w:val="21"/>
        </w:rPr>
        <w:t>&lt;i&gt; designed by&lt;/i&gt;</w:t>
      </w:r>
    </w:p>
    <w:p w:rsidR="0046211F" w:rsidRPr="00C30304" w:rsidRDefault="0046211F" w:rsidP="0046211F">
      <w:pPr>
        <w:spacing w:line="276" w:lineRule="auto"/>
        <w:rPr>
          <w:szCs w:val="21"/>
        </w:rPr>
      </w:pPr>
      <w:r w:rsidRPr="00C30304">
        <w:rPr>
          <w:szCs w:val="21"/>
        </w:rPr>
        <w:t>&lt;i&gt; the U.S. and Israel&lt;/i&gt;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1586</w:t>
      </w:r>
    </w:p>
    <w:p w:rsidR="0046211F" w:rsidRPr="00C30304" w:rsidRDefault="0046211F" w:rsidP="0046211F">
      <w:pPr>
        <w:spacing w:line="276" w:lineRule="auto"/>
        <w:rPr>
          <w:szCs w:val="21"/>
        </w:rPr>
      </w:pPr>
      <w:r w:rsidRPr="00C30304">
        <w:rPr>
          <w:szCs w:val="21"/>
        </w:rPr>
        <w:t>01:21:22,745 --&gt; 01:21:24,278</w:t>
      </w:r>
    </w:p>
    <w:p w:rsidR="0046211F" w:rsidRPr="00C30304" w:rsidRDefault="0046211F" w:rsidP="0046211F">
      <w:pPr>
        <w:spacing w:line="276" w:lineRule="auto"/>
        <w:rPr>
          <w:szCs w:val="21"/>
        </w:rPr>
      </w:pPr>
      <w:r w:rsidRPr="00C30304">
        <w:rPr>
          <w:szCs w:val="21"/>
        </w:rPr>
        <w:t>&lt;i&gt; fell into the hands&lt;/i&gt;</w:t>
      </w:r>
    </w:p>
    <w:p w:rsidR="0046211F" w:rsidRPr="00C30304" w:rsidRDefault="0046211F" w:rsidP="0046211F">
      <w:pPr>
        <w:spacing w:line="276" w:lineRule="auto"/>
        <w:rPr>
          <w:szCs w:val="21"/>
        </w:rPr>
      </w:pPr>
      <w:r w:rsidRPr="00C30304">
        <w:rPr>
          <w:szCs w:val="21"/>
        </w:rPr>
        <w:t>&lt;i&gt; of Russia&lt;/i&gt;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1587</w:t>
      </w:r>
    </w:p>
    <w:p w:rsidR="0046211F" w:rsidRPr="00C30304" w:rsidRDefault="0046211F" w:rsidP="0046211F">
      <w:pPr>
        <w:spacing w:line="276" w:lineRule="auto"/>
        <w:rPr>
          <w:szCs w:val="21"/>
        </w:rPr>
      </w:pPr>
      <w:r w:rsidRPr="00C30304">
        <w:rPr>
          <w:szCs w:val="21"/>
        </w:rPr>
        <w:t>01:21:24,813 --&gt; 01:21:26,814</w:t>
      </w:r>
    </w:p>
    <w:p w:rsidR="0046211F" w:rsidRPr="00C30304" w:rsidRDefault="0046211F" w:rsidP="0046211F">
      <w:pPr>
        <w:spacing w:line="276" w:lineRule="auto"/>
        <w:rPr>
          <w:szCs w:val="21"/>
        </w:rPr>
      </w:pPr>
      <w:r w:rsidRPr="00C30304">
        <w:rPr>
          <w:szCs w:val="21"/>
        </w:rPr>
        <w:lastRenderedPageBreak/>
        <w:t>&lt;i&gt; and the very country&lt;/i&gt;</w:t>
      </w:r>
    </w:p>
    <w:p w:rsidR="0046211F" w:rsidRPr="00C30304" w:rsidRDefault="0046211F" w:rsidP="0046211F">
      <w:pPr>
        <w:spacing w:line="276" w:lineRule="auto"/>
        <w:rPr>
          <w:szCs w:val="21"/>
        </w:rPr>
      </w:pPr>
      <w:r w:rsidRPr="00C30304">
        <w:rPr>
          <w:szCs w:val="21"/>
        </w:rPr>
        <w:t>&lt;i&gt; it was meant to attack.&lt;/i&gt;</w:t>
      </w:r>
    </w:p>
    <w:p w:rsidR="0046211F" w:rsidRPr="00C30304" w:rsidRDefault="0046211F" w:rsidP="0046211F">
      <w:pPr>
        <w:spacing w:line="276" w:lineRule="auto"/>
        <w:rPr>
          <w:szCs w:val="21"/>
        </w:rPr>
      </w:pPr>
      <w:r w:rsidRPr="00C30304">
        <w:rPr>
          <w:szCs w:val="21"/>
        </w:rPr>
        <w:t>恰巧一个由美国和以色列设计的秘密网络武器的公式落入了俄罗斯之手，这是一个它原本要攻击的国家。</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1588</w:t>
      </w:r>
    </w:p>
    <w:p w:rsidR="0046211F" w:rsidRPr="00C30304" w:rsidRDefault="0046211F" w:rsidP="0046211F">
      <w:pPr>
        <w:spacing w:line="276" w:lineRule="auto"/>
        <w:rPr>
          <w:szCs w:val="21"/>
        </w:rPr>
      </w:pPr>
      <w:r w:rsidRPr="00C30304">
        <w:rPr>
          <w:szCs w:val="21"/>
        </w:rPr>
        <w:t>01:21:49,372 --&gt; 01:21:50,905</w:t>
      </w:r>
    </w:p>
    <w:p w:rsidR="0046211F" w:rsidRPr="00C30304" w:rsidRDefault="0046211F" w:rsidP="0046211F">
      <w:pPr>
        <w:spacing w:line="276" w:lineRule="auto"/>
        <w:rPr>
          <w:szCs w:val="21"/>
        </w:rPr>
      </w:pPr>
      <w:r w:rsidRPr="00C30304">
        <w:rPr>
          <w:szCs w:val="21"/>
        </w:rPr>
        <w:t>Kiyaei:&lt;i&gt; In international law,&lt;/i&gt;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1589</w:t>
      </w:r>
    </w:p>
    <w:p w:rsidR="0046211F" w:rsidRPr="00C30304" w:rsidRDefault="0046211F" w:rsidP="0046211F">
      <w:pPr>
        <w:spacing w:line="276" w:lineRule="auto"/>
        <w:rPr>
          <w:szCs w:val="21"/>
        </w:rPr>
      </w:pPr>
      <w:r w:rsidRPr="00C30304">
        <w:rPr>
          <w:szCs w:val="21"/>
        </w:rPr>
        <w:t>01:21:50,907 --&gt; 01:21:54,441</w:t>
      </w:r>
    </w:p>
    <w:p w:rsidR="0046211F" w:rsidRPr="00C30304" w:rsidRDefault="0046211F" w:rsidP="0046211F">
      <w:pPr>
        <w:spacing w:line="276" w:lineRule="auto"/>
        <w:rPr>
          <w:szCs w:val="21"/>
        </w:rPr>
      </w:pPr>
      <w:r w:rsidRPr="00C30304">
        <w:rPr>
          <w:szCs w:val="21"/>
        </w:rPr>
        <w:t>&lt;i&gt; when some country&lt;/i&gt;</w:t>
      </w:r>
    </w:p>
    <w:p w:rsidR="0046211F" w:rsidRPr="00C30304" w:rsidRDefault="0046211F" w:rsidP="0046211F">
      <w:pPr>
        <w:spacing w:line="276" w:lineRule="auto"/>
        <w:rPr>
          <w:szCs w:val="21"/>
        </w:rPr>
      </w:pPr>
      <w:r w:rsidRPr="00C30304">
        <w:rPr>
          <w:szCs w:val="21"/>
        </w:rPr>
        <w:t>&lt;i&gt; or a coalition of countries&lt;/i&gt;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1590</w:t>
      </w:r>
    </w:p>
    <w:p w:rsidR="0046211F" w:rsidRPr="00C30304" w:rsidRDefault="0046211F" w:rsidP="0046211F">
      <w:pPr>
        <w:spacing w:line="276" w:lineRule="auto"/>
        <w:rPr>
          <w:szCs w:val="21"/>
        </w:rPr>
      </w:pPr>
      <w:r w:rsidRPr="00C30304">
        <w:rPr>
          <w:szCs w:val="21"/>
        </w:rPr>
        <w:t>01:21:54,676 --&gt; 01:21:59,146</w:t>
      </w:r>
    </w:p>
    <w:p w:rsidR="0046211F" w:rsidRPr="00C30304" w:rsidRDefault="0046211F" w:rsidP="0046211F">
      <w:pPr>
        <w:spacing w:line="276" w:lineRule="auto"/>
        <w:rPr>
          <w:szCs w:val="21"/>
        </w:rPr>
      </w:pPr>
      <w:r w:rsidRPr="00C30304">
        <w:rPr>
          <w:szCs w:val="21"/>
        </w:rPr>
        <w:t>targets a nuclear facility,</w:t>
      </w:r>
    </w:p>
    <w:p w:rsidR="0046211F" w:rsidRPr="00C30304" w:rsidRDefault="0046211F" w:rsidP="0046211F">
      <w:pPr>
        <w:spacing w:line="276" w:lineRule="auto"/>
        <w:rPr>
          <w:szCs w:val="21"/>
        </w:rPr>
      </w:pPr>
      <w:r w:rsidRPr="00C30304">
        <w:rPr>
          <w:szCs w:val="21"/>
        </w:rPr>
        <w:t>it's a act of war.</w:t>
      </w:r>
    </w:p>
    <w:p w:rsidR="0046211F" w:rsidRPr="00C30304" w:rsidRDefault="0046211F" w:rsidP="0046211F">
      <w:pPr>
        <w:spacing w:line="276" w:lineRule="auto"/>
        <w:rPr>
          <w:szCs w:val="21"/>
        </w:rPr>
      </w:pPr>
      <w:r w:rsidRPr="00C30304">
        <w:rPr>
          <w:szCs w:val="21"/>
        </w:rPr>
        <w:t xml:space="preserve">Kiyaei: </w:t>
      </w:r>
      <w:r w:rsidRPr="00C30304">
        <w:rPr>
          <w:szCs w:val="21"/>
        </w:rPr>
        <w:t>在国际法中，当一些国家或国家联盟针对核设施进行攻击，这就是战争行为。</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1591</w:t>
      </w:r>
    </w:p>
    <w:p w:rsidR="0046211F" w:rsidRPr="00C30304" w:rsidRDefault="0046211F" w:rsidP="0046211F">
      <w:pPr>
        <w:spacing w:line="276" w:lineRule="auto"/>
        <w:rPr>
          <w:szCs w:val="21"/>
        </w:rPr>
      </w:pPr>
      <w:r w:rsidRPr="00C30304">
        <w:rPr>
          <w:szCs w:val="21"/>
        </w:rPr>
        <w:t>01:22:00,048 --&gt; 01:22:02,950</w:t>
      </w:r>
    </w:p>
    <w:p w:rsidR="0046211F" w:rsidRPr="00C30304" w:rsidRDefault="0046211F" w:rsidP="0046211F">
      <w:pPr>
        <w:spacing w:line="276" w:lineRule="auto"/>
        <w:rPr>
          <w:szCs w:val="21"/>
        </w:rPr>
      </w:pPr>
      <w:r w:rsidRPr="00C30304">
        <w:rPr>
          <w:szCs w:val="21"/>
        </w:rPr>
        <w:t>Please, let's be frank here.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1592</w:t>
      </w:r>
    </w:p>
    <w:p w:rsidR="0046211F" w:rsidRPr="00C30304" w:rsidRDefault="0046211F" w:rsidP="0046211F">
      <w:pPr>
        <w:spacing w:line="276" w:lineRule="auto"/>
        <w:rPr>
          <w:szCs w:val="21"/>
        </w:rPr>
      </w:pPr>
      <w:r w:rsidRPr="00C30304">
        <w:rPr>
          <w:szCs w:val="21"/>
        </w:rPr>
        <w:t>01:22:03,618 --&gt; 01:22:06,320</w:t>
      </w:r>
    </w:p>
    <w:p w:rsidR="0046211F" w:rsidRPr="00C30304" w:rsidRDefault="0046211F" w:rsidP="0046211F">
      <w:pPr>
        <w:spacing w:line="276" w:lineRule="auto"/>
        <w:rPr>
          <w:szCs w:val="21"/>
        </w:rPr>
      </w:pPr>
      <w:r w:rsidRPr="00C30304">
        <w:rPr>
          <w:szCs w:val="21"/>
        </w:rPr>
        <w:t>If it wasn't Iran,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1593</w:t>
      </w:r>
    </w:p>
    <w:p w:rsidR="0046211F" w:rsidRPr="00C30304" w:rsidRDefault="0046211F" w:rsidP="0046211F">
      <w:pPr>
        <w:spacing w:line="276" w:lineRule="auto"/>
        <w:rPr>
          <w:szCs w:val="21"/>
        </w:rPr>
      </w:pPr>
      <w:r w:rsidRPr="00C30304">
        <w:rPr>
          <w:szCs w:val="21"/>
        </w:rPr>
        <w:t>01:22:06,955 --&gt; 01:22:09,657</w:t>
      </w:r>
    </w:p>
    <w:p w:rsidR="0046211F" w:rsidRPr="00C30304" w:rsidRDefault="0046211F" w:rsidP="0046211F">
      <w:pPr>
        <w:spacing w:line="276" w:lineRule="auto"/>
        <w:rPr>
          <w:szCs w:val="21"/>
        </w:rPr>
      </w:pPr>
      <w:r w:rsidRPr="00C30304">
        <w:rPr>
          <w:szCs w:val="21"/>
        </w:rPr>
        <w:t>let's say a nuclear facility</w:t>
      </w:r>
    </w:p>
    <w:p w:rsidR="0046211F" w:rsidRPr="00C30304" w:rsidRDefault="0046211F" w:rsidP="0046211F">
      <w:pPr>
        <w:spacing w:line="276" w:lineRule="auto"/>
        <w:rPr>
          <w:szCs w:val="21"/>
        </w:rPr>
      </w:pPr>
      <w:r w:rsidRPr="00C30304">
        <w:rPr>
          <w:szCs w:val="21"/>
        </w:rPr>
        <w:t>in United States...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1594</w:t>
      </w:r>
    </w:p>
    <w:p w:rsidR="0046211F" w:rsidRPr="00C30304" w:rsidRDefault="0046211F" w:rsidP="0046211F">
      <w:pPr>
        <w:spacing w:line="276" w:lineRule="auto"/>
        <w:rPr>
          <w:szCs w:val="21"/>
        </w:rPr>
      </w:pPr>
      <w:r w:rsidRPr="00C30304">
        <w:rPr>
          <w:szCs w:val="21"/>
        </w:rPr>
        <w:t>01:22:10,926 --&gt; 01:22:12,660</w:t>
      </w:r>
    </w:p>
    <w:p w:rsidR="0046211F" w:rsidRPr="00C30304" w:rsidRDefault="0046211F" w:rsidP="0046211F">
      <w:pPr>
        <w:spacing w:line="276" w:lineRule="auto"/>
        <w:rPr>
          <w:szCs w:val="21"/>
        </w:rPr>
      </w:pPr>
      <w:r w:rsidRPr="00C30304">
        <w:rPr>
          <w:szCs w:val="21"/>
        </w:rPr>
        <w:t>Was targeted in the same way...</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1595</w:t>
      </w:r>
    </w:p>
    <w:p w:rsidR="0046211F" w:rsidRPr="00C30304" w:rsidRDefault="0046211F" w:rsidP="0046211F">
      <w:pPr>
        <w:spacing w:line="276" w:lineRule="auto"/>
        <w:rPr>
          <w:szCs w:val="21"/>
        </w:rPr>
      </w:pPr>
      <w:r w:rsidRPr="00C30304">
        <w:rPr>
          <w:szCs w:val="21"/>
        </w:rPr>
        <w:t>01:22:14,863 --&gt; 01:22:16,497</w:t>
      </w:r>
    </w:p>
    <w:p w:rsidR="0046211F" w:rsidRPr="00C30304" w:rsidRDefault="0046211F" w:rsidP="0046211F">
      <w:pPr>
        <w:spacing w:line="276" w:lineRule="auto"/>
        <w:rPr>
          <w:szCs w:val="21"/>
        </w:rPr>
      </w:pPr>
      <w:r w:rsidRPr="00C30304">
        <w:rPr>
          <w:szCs w:val="21"/>
        </w:rPr>
        <w:lastRenderedPageBreak/>
        <w:t>The American government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1596</w:t>
      </w:r>
    </w:p>
    <w:p w:rsidR="0046211F" w:rsidRPr="00C30304" w:rsidRDefault="0046211F" w:rsidP="0046211F">
      <w:pPr>
        <w:spacing w:line="276" w:lineRule="auto"/>
        <w:rPr>
          <w:szCs w:val="21"/>
        </w:rPr>
      </w:pPr>
      <w:r w:rsidRPr="00C30304">
        <w:rPr>
          <w:szCs w:val="21"/>
        </w:rPr>
        <w:t>01:22:16,898 --&gt; 01:22:19,633</w:t>
      </w:r>
    </w:p>
    <w:p w:rsidR="0046211F" w:rsidRPr="00C30304" w:rsidRDefault="0046211F" w:rsidP="0046211F">
      <w:pPr>
        <w:spacing w:line="276" w:lineRule="auto"/>
        <w:rPr>
          <w:szCs w:val="21"/>
        </w:rPr>
      </w:pPr>
      <w:r w:rsidRPr="00C30304">
        <w:rPr>
          <w:szCs w:val="21"/>
        </w:rPr>
        <w:t>would not</w:t>
      </w:r>
    </w:p>
    <w:p w:rsidR="0046211F" w:rsidRPr="00C30304" w:rsidRDefault="0046211F" w:rsidP="0046211F">
      <w:pPr>
        <w:spacing w:line="276" w:lineRule="auto"/>
        <w:rPr>
          <w:szCs w:val="21"/>
        </w:rPr>
      </w:pPr>
      <w:r w:rsidRPr="00C30304">
        <w:rPr>
          <w:szCs w:val="21"/>
        </w:rPr>
        <w:t>sit by and let this go.</w:t>
      </w:r>
    </w:p>
    <w:p w:rsidR="0046211F" w:rsidRPr="00C30304" w:rsidRDefault="0046211F" w:rsidP="0046211F">
      <w:pPr>
        <w:spacing w:line="276" w:lineRule="auto"/>
        <w:rPr>
          <w:szCs w:val="21"/>
        </w:rPr>
      </w:pPr>
      <w:r w:rsidRPr="00C30304">
        <w:rPr>
          <w:szCs w:val="21"/>
        </w:rPr>
        <w:t>坦白的讲，如果不是在伊朗，比方说在美国，一个核设施以同样的方式被攻击，美国政府对这种行为不会坐视不管的。</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1597</w:t>
      </w:r>
    </w:p>
    <w:p w:rsidR="0046211F" w:rsidRPr="00C30304" w:rsidRDefault="0046211F" w:rsidP="0046211F">
      <w:pPr>
        <w:spacing w:line="276" w:lineRule="auto"/>
        <w:rPr>
          <w:szCs w:val="21"/>
        </w:rPr>
      </w:pPr>
      <w:r w:rsidRPr="00C30304">
        <w:rPr>
          <w:szCs w:val="21"/>
        </w:rPr>
        <w:t>01:22:20,468 --&gt; 01:22:23,037</w:t>
      </w:r>
    </w:p>
    <w:p w:rsidR="0046211F" w:rsidRPr="00C30304" w:rsidRDefault="0046211F" w:rsidP="0046211F">
      <w:pPr>
        <w:spacing w:line="276" w:lineRule="auto"/>
        <w:rPr>
          <w:szCs w:val="21"/>
        </w:rPr>
      </w:pPr>
      <w:r w:rsidRPr="00C30304">
        <w:rPr>
          <w:szCs w:val="21"/>
        </w:rPr>
        <w:t>Gibney: Stuxnet is an attack</w:t>
      </w:r>
    </w:p>
    <w:p w:rsidR="0046211F" w:rsidRPr="00C30304" w:rsidRDefault="0046211F" w:rsidP="0046211F">
      <w:pPr>
        <w:spacing w:line="276" w:lineRule="auto"/>
        <w:rPr>
          <w:szCs w:val="21"/>
        </w:rPr>
      </w:pPr>
      <w:r w:rsidRPr="00C30304">
        <w:rPr>
          <w:szCs w:val="21"/>
        </w:rPr>
        <w:t>in peacetime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1598</w:t>
      </w:r>
    </w:p>
    <w:p w:rsidR="0046211F" w:rsidRPr="00C30304" w:rsidRDefault="0046211F" w:rsidP="0046211F">
      <w:pPr>
        <w:spacing w:line="276" w:lineRule="auto"/>
        <w:rPr>
          <w:szCs w:val="21"/>
        </w:rPr>
      </w:pPr>
      <w:r w:rsidRPr="00C30304">
        <w:rPr>
          <w:szCs w:val="21"/>
        </w:rPr>
        <w:t>01:22:23,039 --&gt; 01:22:24,104</w:t>
      </w:r>
    </w:p>
    <w:p w:rsidR="0046211F" w:rsidRPr="00C30304" w:rsidRDefault="0046211F" w:rsidP="0046211F">
      <w:pPr>
        <w:spacing w:line="276" w:lineRule="auto"/>
        <w:rPr>
          <w:szCs w:val="21"/>
        </w:rPr>
      </w:pPr>
      <w:r w:rsidRPr="00C30304">
        <w:rPr>
          <w:szCs w:val="21"/>
        </w:rPr>
        <w:t>on critical infrastructures.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1599</w:t>
      </w:r>
    </w:p>
    <w:p w:rsidR="0046211F" w:rsidRPr="00C30304" w:rsidRDefault="0046211F" w:rsidP="0046211F">
      <w:pPr>
        <w:spacing w:line="276" w:lineRule="auto"/>
        <w:rPr>
          <w:szCs w:val="21"/>
        </w:rPr>
      </w:pPr>
      <w:r w:rsidRPr="00C30304">
        <w:rPr>
          <w:szCs w:val="21"/>
        </w:rPr>
        <w:t>01:22:24,306 --&gt; 01:22:27,408</w:t>
      </w:r>
    </w:p>
    <w:p w:rsidR="0046211F" w:rsidRPr="00C30304" w:rsidRDefault="0046211F" w:rsidP="0046211F">
      <w:pPr>
        <w:spacing w:line="276" w:lineRule="auto"/>
        <w:rPr>
          <w:szCs w:val="21"/>
        </w:rPr>
      </w:pPr>
      <w:r w:rsidRPr="00C30304">
        <w:rPr>
          <w:szCs w:val="21"/>
        </w:rPr>
        <w:t>Yes, it is. I'm...</w:t>
      </w:r>
    </w:p>
    <w:p w:rsidR="0046211F" w:rsidRPr="00C30304" w:rsidRDefault="0046211F" w:rsidP="0046211F">
      <w:pPr>
        <w:spacing w:line="276" w:lineRule="auto"/>
        <w:rPr>
          <w:szCs w:val="21"/>
        </w:rPr>
      </w:pPr>
      <w:r w:rsidRPr="00C30304">
        <w:rPr>
          <w:szCs w:val="21"/>
        </w:rPr>
        <w:t>Look, when I read about it,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1600</w:t>
      </w:r>
    </w:p>
    <w:p w:rsidR="0046211F" w:rsidRPr="00C30304" w:rsidRDefault="0046211F" w:rsidP="0046211F">
      <w:pPr>
        <w:spacing w:line="276" w:lineRule="auto"/>
        <w:rPr>
          <w:szCs w:val="21"/>
        </w:rPr>
      </w:pPr>
      <w:r w:rsidRPr="00C30304">
        <w:rPr>
          <w:szCs w:val="21"/>
        </w:rPr>
        <w:t>01:22:27,410 --&gt; 01:22:30,110</w:t>
      </w:r>
    </w:p>
    <w:p w:rsidR="0046211F" w:rsidRPr="00C30304" w:rsidRDefault="0046211F" w:rsidP="0046211F">
      <w:pPr>
        <w:spacing w:line="276" w:lineRule="auto"/>
        <w:rPr>
          <w:szCs w:val="21"/>
        </w:rPr>
      </w:pPr>
      <w:r w:rsidRPr="00C30304">
        <w:rPr>
          <w:szCs w:val="21"/>
        </w:rPr>
        <w:t>I read it, I go,</w:t>
      </w:r>
    </w:p>
    <w:p w:rsidR="0046211F" w:rsidRPr="00C30304" w:rsidRDefault="0046211F" w:rsidP="0046211F">
      <w:pPr>
        <w:spacing w:line="276" w:lineRule="auto"/>
        <w:rPr>
          <w:szCs w:val="21"/>
        </w:rPr>
      </w:pPr>
      <w:r w:rsidRPr="00C30304">
        <w:rPr>
          <w:szCs w:val="21"/>
        </w:rPr>
        <w:t>"whoa, this is a big deal."</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1601</w:t>
      </w:r>
    </w:p>
    <w:p w:rsidR="0046211F" w:rsidRPr="00C30304" w:rsidRDefault="0046211F" w:rsidP="0046211F">
      <w:pPr>
        <w:spacing w:line="276" w:lineRule="auto"/>
        <w:rPr>
          <w:szCs w:val="21"/>
        </w:rPr>
      </w:pPr>
      <w:r w:rsidRPr="00C30304">
        <w:rPr>
          <w:szCs w:val="21"/>
        </w:rPr>
        <w:t>01:22:30,112 --&gt; 01:22:31,845</w:t>
      </w:r>
    </w:p>
    <w:p w:rsidR="0046211F" w:rsidRPr="00C30304" w:rsidRDefault="0046211F" w:rsidP="0046211F">
      <w:pPr>
        <w:spacing w:line="276" w:lineRule="auto"/>
        <w:rPr>
          <w:szCs w:val="21"/>
        </w:rPr>
      </w:pPr>
      <w:r w:rsidRPr="00C30304">
        <w:rPr>
          <w:szCs w:val="21"/>
        </w:rPr>
        <w:t>Yeah.</w:t>
      </w:r>
    </w:p>
    <w:p w:rsidR="0046211F" w:rsidRPr="00C30304" w:rsidRDefault="0046211F" w:rsidP="0046211F">
      <w:pPr>
        <w:spacing w:line="276" w:lineRule="auto"/>
        <w:rPr>
          <w:szCs w:val="21"/>
        </w:rPr>
      </w:pPr>
      <w:r w:rsidRPr="00C30304">
        <w:rPr>
          <w:szCs w:val="21"/>
        </w:rPr>
        <w:t>吉布尼</w:t>
      </w:r>
      <w:r w:rsidRPr="00C30304">
        <w:rPr>
          <w:szCs w:val="21"/>
        </w:rPr>
        <w:t xml:space="preserve">: </w:t>
      </w:r>
      <w:r w:rsidRPr="00C30304">
        <w:rPr>
          <w:szCs w:val="21"/>
        </w:rPr>
        <w:t>震网病毒平时就是针对于关键基础设施的一种攻击。没错，我</w:t>
      </w:r>
      <w:r w:rsidRPr="00C30304">
        <w:rPr>
          <w:szCs w:val="21"/>
        </w:rPr>
        <w:t>…</w:t>
      </w:r>
      <w:r w:rsidRPr="00C30304">
        <w:rPr>
          <w:szCs w:val="21"/>
        </w:rPr>
        <w:t>看看</w:t>
      </w:r>
      <w:r w:rsidRPr="00C30304">
        <w:rPr>
          <w:szCs w:val="21"/>
        </w:rPr>
        <w:t xml:space="preserve"> </w:t>
      </w:r>
      <w:r w:rsidRPr="00C30304">
        <w:rPr>
          <w:szCs w:val="21"/>
        </w:rPr>
        <w:t>，当我读到它，我读了它，</w:t>
      </w:r>
      <w:r w:rsidRPr="00C30304">
        <w:rPr>
          <w:szCs w:val="21"/>
        </w:rPr>
        <w:t>“</w:t>
      </w:r>
      <w:r w:rsidRPr="00C30304">
        <w:rPr>
          <w:szCs w:val="21"/>
        </w:rPr>
        <w:t>哇，这真的是一个大问题</w:t>
      </w:r>
      <w:r w:rsidRPr="00C30304">
        <w:rPr>
          <w:szCs w:val="21"/>
        </w:rPr>
        <w:t>”</w:t>
      </w:r>
      <w:r w:rsidRPr="00C30304">
        <w:rPr>
          <w:szCs w:val="21"/>
        </w:rPr>
        <w: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1602</w:t>
      </w:r>
    </w:p>
    <w:p w:rsidR="0046211F" w:rsidRPr="00C30304" w:rsidRDefault="0046211F" w:rsidP="0046211F">
      <w:pPr>
        <w:spacing w:line="276" w:lineRule="auto"/>
        <w:rPr>
          <w:szCs w:val="21"/>
        </w:rPr>
      </w:pPr>
      <w:r w:rsidRPr="00C30304">
        <w:rPr>
          <w:szCs w:val="21"/>
        </w:rPr>
        <w:t>01:22:33,548 --&gt; 01:22:36,083</w:t>
      </w:r>
    </w:p>
    <w:p w:rsidR="0046211F" w:rsidRPr="00C30304" w:rsidRDefault="0046211F" w:rsidP="0046211F">
      <w:pPr>
        <w:spacing w:line="276" w:lineRule="auto"/>
        <w:rPr>
          <w:szCs w:val="21"/>
        </w:rPr>
      </w:pPr>
      <w:r w:rsidRPr="00C30304">
        <w:rPr>
          <w:szCs w:val="21"/>
        </w:rPr>
        <w:t>Sanger:&lt;i&gt; The people who were&lt;/i&gt;</w:t>
      </w:r>
    </w:p>
    <w:p w:rsidR="0046211F" w:rsidRPr="00C30304" w:rsidRDefault="0046211F" w:rsidP="0046211F">
      <w:pPr>
        <w:spacing w:line="276" w:lineRule="auto"/>
        <w:rPr>
          <w:szCs w:val="21"/>
        </w:rPr>
      </w:pPr>
      <w:r w:rsidRPr="00C30304">
        <w:rPr>
          <w:szCs w:val="21"/>
        </w:rPr>
        <w:t>&lt;i&gt; running this program,&lt;/i&gt;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lastRenderedPageBreak/>
        <w:t>1603</w:t>
      </w:r>
    </w:p>
    <w:p w:rsidR="0046211F" w:rsidRPr="00C30304" w:rsidRDefault="0046211F" w:rsidP="0046211F">
      <w:pPr>
        <w:spacing w:line="276" w:lineRule="auto"/>
        <w:rPr>
          <w:szCs w:val="21"/>
        </w:rPr>
      </w:pPr>
      <w:r w:rsidRPr="00C30304">
        <w:rPr>
          <w:szCs w:val="21"/>
        </w:rPr>
        <w:t>01:22:36,085 --&gt; 01:22:37,551</w:t>
      </w:r>
    </w:p>
    <w:p w:rsidR="0046211F" w:rsidRPr="00C30304" w:rsidRDefault="0046211F" w:rsidP="0046211F">
      <w:pPr>
        <w:spacing w:line="276" w:lineRule="auto"/>
        <w:rPr>
          <w:szCs w:val="21"/>
        </w:rPr>
      </w:pPr>
      <w:r w:rsidRPr="00C30304">
        <w:rPr>
          <w:szCs w:val="21"/>
        </w:rPr>
        <w:t>&lt;i&gt; including Leon panetta,&lt;/i&gt;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1604</w:t>
      </w:r>
    </w:p>
    <w:p w:rsidR="0046211F" w:rsidRPr="00C30304" w:rsidRDefault="0046211F" w:rsidP="0046211F">
      <w:pPr>
        <w:spacing w:line="276" w:lineRule="auto"/>
        <w:rPr>
          <w:szCs w:val="21"/>
        </w:rPr>
      </w:pPr>
      <w:r w:rsidRPr="00C30304">
        <w:rPr>
          <w:szCs w:val="21"/>
        </w:rPr>
        <w:t>01:22:37,553 --&gt; 01:22:39,553</w:t>
      </w:r>
    </w:p>
    <w:p w:rsidR="0046211F" w:rsidRPr="00C30304" w:rsidRDefault="0046211F" w:rsidP="0046211F">
      <w:pPr>
        <w:spacing w:line="276" w:lineRule="auto"/>
        <w:rPr>
          <w:szCs w:val="21"/>
        </w:rPr>
      </w:pPr>
      <w:r w:rsidRPr="00C30304">
        <w:rPr>
          <w:szCs w:val="21"/>
        </w:rPr>
        <w:t>&lt;i&gt; the director of the CIA&lt;/i&gt;</w:t>
      </w:r>
    </w:p>
    <w:p w:rsidR="0046211F" w:rsidRPr="00C30304" w:rsidRDefault="0046211F" w:rsidP="0046211F">
      <w:pPr>
        <w:spacing w:line="276" w:lineRule="auto"/>
        <w:rPr>
          <w:szCs w:val="21"/>
        </w:rPr>
      </w:pPr>
      <w:r w:rsidRPr="00C30304">
        <w:rPr>
          <w:szCs w:val="21"/>
        </w:rPr>
        <w:t>&lt;i&gt; at the time,&lt;/i&gt;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1605</w:t>
      </w:r>
    </w:p>
    <w:p w:rsidR="0046211F" w:rsidRPr="00C30304" w:rsidRDefault="0046211F" w:rsidP="0046211F">
      <w:pPr>
        <w:spacing w:line="276" w:lineRule="auto"/>
        <w:rPr>
          <w:szCs w:val="21"/>
        </w:rPr>
      </w:pPr>
      <w:r w:rsidRPr="00C30304">
        <w:rPr>
          <w:szCs w:val="21"/>
        </w:rPr>
        <w:t>01:22:40,155 --&gt; 01:22:42,790</w:t>
      </w:r>
    </w:p>
    <w:p w:rsidR="0046211F" w:rsidRPr="00C30304" w:rsidRDefault="0046211F" w:rsidP="0046211F">
      <w:pPr>
        <w:spacing w:line="276" w:lineRule="auto"/>
        <w:rPr>
          <w:szCs w:val="21"/>
        </w:rPr>
      </w:pPr>
      <w:r w:rsidRPr="00C30304">
        <w:rPr>
          <w:szCs w:val="21"/>
        </w:rPr>
        <w:t>&lt;i&gt; had to go down&lt;/i&gt;</w:t>
      </w:r>
    </w:p>
    <w:p w:rsidR="0046211F" w:rsidRPr="00C30304" w:rsidRDefault="0046211F" w:rsidP="0046211F">
      <w:pPr>
        <w:spacing w:line="276" w:lineRule="auto"/>
        <w:rPr>
          <w:szCs w:val="21"/>
        </w:rPr>
      </w:pPr>
      <w:r w:rsidRPr="00C30304">
        <w:rPr>
          <w:szCs w:val="21"/>
        </w:rPr>
        <w:t>&lt;i&gt; into the situation room&lt;/i&gt;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1606</w:t>
      </w:r>
    </w:p>
    <w:p w:rsidR="0046211F" w:rsidRPr="00C30304" w:rsidRDefault="0046211F" w:rsidP="0046211F">
      <w:pPr>
        <w:spacing w:line="276" w:lineRule="auto"/>
        <w:rPr>
          <w:szCs w:val="21"/>
        </w:rPr>
      </w:pPr>
      <w:r w:rsidRPr="00C30304">
        <w:rPr>
          <w:szCs w:val="21"/>
        </w:rPr>
        <w:t>01:22:42,792 --&gt; 01:22:44,992</w:t>
      </w:r>
    </w:p>
    <w:p w:rsidR="0046211F" w:rsidRPr="00C30304" w:rsidRDefault="0046211F" w:rsidP="0046211F">
      <w:pPr>
        <w:spacing w:line="276" w:lineRule="auto"/>
        <w:rPr>
          <w:szCs w:val="21"/>
        </w:rPr>
      </w:pPr>
      <w:r w:rsidRPr="00C30304">
        <w:rPr>
          <w:szCs w:val="21"/>
        </w:rPr>
        <w:t>&lt;i&gt; and face president Obama,&lt;/i&gt;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1607</w:t>
      </w:r>
    </w:p>
    <w:p w:rsidR="0046211F" w:rsidRPr="00C30304" w:rsidRDefault="0046211F" w:rsidP="0046211F">
      <w:pPr>
        <w:spacing w:line="276" w:lineRule="auto"/>
        <w:rPr>
          <w:szCs w:val="21"/>
        </w:rPr>
      </w:pPr>
      <w:r w:rsidRPr="00C30304">
        <w:rPr>
          <w:szCs w:val="21"/>
        </w:rPr>
        <w:t>01:22:44,994 --&gt; 01:22:48,529</w:t>
      </w:r>
    </w:p>
    <w:p w:rsidR="0046211F" w:rsidRPr="00C30304" w:rsidRDefault="0046211F" w:rsidP="0046211F">
      <w:pPr>
        <w:spacing w:line="276" w:lineRule="auto"/>
        <w:rPr>
          <w:szCs w:val="21"/>
        </w:rPr>
      </w:pPr>
      <w:r w:rsidRPr="00C30304">
        <w:rPr>
          <w:szCs w:val="21"/>
        </w:rPr>
        <w:t>&lt;i&gt; vice president biden&lt;/i&gt;</w:t>
      </w:r>
    </w:p>
    <w:p w:rsidR="0046211F" w:rsidRPr="00C30304" w:rsidRDefault="0046211F" w:rsidP="0046211F">
      <w:pPr>
        <w:spacing w:line="276" w:lineRule="auto"/>
        <w:rPr>
          <w:szCs w:val="21"/>
        </w:rPr>
      </w:pPr>
      <w:r w:rsidRPr="00C30304">
        <w:rPr>
          <w:szCs w:val="21"/>
        </w:rPr>
        <w:t>&lt;i&gt; and explain that this program&lt;/i&gt;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1608</w:t>
      </w:r>
    </w:p>
    <w:p w:rsidR="0046211F" w:rsidRPr="00C30304" w:rsidRDefault="0046211F" w:rsidP="0046211F">
      <w:pPr>
        <w:spacing w:line="276" w:lineRule="auto"/>
        <w:rPr>
          <w:szCs w:val="21"/>
        </w:rPr>
      </w:pPr>
      <w:r w:rsidRPr="00C30304">
        <w:rPr>
          <w:szCs w:val="21"/>
        </w:rPr>
        <w:t>01:22:48,797 --&gt; 01:22:51,365</w:t>
      </w:r>
    </w:p>
    <w:p w:rsidR="0046211F" w:rsidRPr="00C30304" w:rsidRDefault="0046211F" w:rsidP="0046211F">
      <w:pPr>
        <w:spacing w:line="276" w:lineRule="auto"/>
        <w:rPr>
          <w:szCs w:val="21"/>
        </w:rPr>
      </w:pPr>
      <w:r w:rsidRPr="00C30304">
        <w:rPr>
          <w:szCs w:val="21"/>
        </w:rPr>
        <w:t xml:space="preserve">&lt;i&gt; was suddenly on the loose.&lt;/i&gt; </w:t>
      </w:r>
    </w:p>
    <w:p w:rsidR="0046211F" w:rsidRPr="00C30304" w:rsidRDefault="0046211F" w:rsidP="0046211F">
      <w:pPr>
        <w:spacing w:line="276" w:lineRule="auto"/>
        <w:rPr>
          <w:szCs w:val="21"/>
        </w:rPr>
      </w:pPr>
      <w:r w:rsidRPr="00C30304">
        <w:rPr>
          <w:szCs w:val="21"/>
        </w:rPr>
        <w:t>当时，负责这个项目的人，包括美国中央情报局的主任帕内塔，也不得不去战况室，向奥巴马总统、拜登副总统解释这个项目的突然失控。</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1609</w:t>
      </w:r>
    </w:p>
    <w:p w:rsidR="0046211F" w:rsidRPr="00C30304" w:rsidRDefault="0046211F" w:rsidP="0046211F">
      <w:pPr>
        <w:spacing w:line="276" w:lineRule="auto"/>
        <w:rPr>
          <w:szCs w:val="21"/>
        </w:rPr>
      </w:pPr>
      <w:r w:rsidRPr="00C30304">
        <w:rPr>
          <w:szCs w:val="21"/>
        </w:rPr>
        <w:t>01:22:52,667 --&gt; 01:22:54,168</w:t>
      </w:r>
    </w:p>
    <w:p w:rsidR="0046211F" w:rsidRPr="00C30304" w:rsidRDefault="0046211F" w:rsidP="0046211F">
      <w:pPr>
        <w:spacing w:line="276" w:lineRule="auto"/>
        <w:rPr>
          <w:szCs w:val="21"/>
        </w:rPr>
      </w:pPr>
      <w:r w:rsidRPr="00C30304">
        <w:rPr>
          <w:szCs w:val="21"/>
        </w:rPr>
        <w:t>Vice president biden,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1610</w:t>
      </w:r>
    </w:p>
    <w:p w:rsidR="0046211F" w:rsidRPr="00C30304" w:rsidRDefault="0046211F" w:rsidP="0046211F">
      <w:pPr>
        <w:spacing w:line="276" w:lineRule="auto"/>
        <w:rPr>
          <w:szCs w:val="21"/>
        </w:rPr>
      </w:pPr>
      <w:r w:rsidRPr="00C30304">
        <w:rPr>
          <w:szCs w:val="21"/>
        </w:rPr>
        <w:t>01:22:54,170 --&gt; 01:22:56,737</w:t>
      </w:r>
    </w:p>
    <w:p w:rsidR="0046211F" w:rsidRPr="00C30304" w:rsidRDefault="0046211F" w:rsidP="0046211F">
      <w:pPr>
        <w:spacing w:line="276" w:lineRule="auto"/>
        <w:rPr>
          <w:szCs w:val="21"/>
        </w:rPr>
      </w:pPr>
      <w:r w:rsidRPr="00C30304">
        <w:rPr>
          <w:szCs w:val="21"/>
        </w:rPr>
        <w:t>at one point</w:t>
      </w:r>
    </w:p>
    <w:p w:rsidR="0046211F" w:rsidRPr="00C30304" w:rsidRDefault="0046211F" w:rsidP="0046211F">
      <w:pPr>
        <w:spacing w:line="276" w:lineRule="auto"/>
        <w:rPr>
          <w:szCs w:val="21"/>
        </w:rPr>
      </w:pPr>
      <w:r w:rsidRPr="00C30304">
        <w:rPr>
          <w:szCs w:val="21"/>
        </w:rPr>
        <w:t>during this discussion,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1611</w:t>
      </w:r>
    </w:p>
    <w:p w:rsidR="0046211F" w:rsidRPr="00C30304" w:rsidRDefault="0046211F" w:rsidP="0046211F">
      <w:pPr>
        <w:spacing w:line="276" w:lineRule="auto"/>
        <w:rPr>
          <w:szCs w:val="21"/>
        </w:rPr>
      </w:pPr>
      <w:r w:rsidRPr="00C30304">
        <w:rPr>
          <w:szCs w:val="21"/>
        </w:rPr>
        <w:lastRenderedPageBreak/>
        <w:t>01:22:57,572 --&gt; 01:23:00,274</w:t>
      </w:r>
    </w:p>
    <w:p w:rsidR="0046211F" w:rsidRPr="00C30304" w:rsidRDefault="0046211F" w:rsidP="0046211F">
      <w:pPr>
        <w:spacing w:line="276" w:lineRule="auto"/>
        <w:rPr>
          <w:szCs w:val="21"/>
        </w:rPr>
      </w:pPr>
      <w:r w:rsidRPr="00C30304">
        <w:rPr>
          <w:szCs w:val="21"/>
        </w:rPr>
        <w:t>sort of exploded</w:t>
      </w:r>
    </w:p>
    <w:p w:rsidR="0046211F" w:rsidRPr="00C30304" w:rsidRDefault="0046211F" w:rsidP="0046211F">
      <w:pPr>
        <w:spacing w:line="276" w:lineRule="auto"/>
        <w:rPr>
          <w:szCs w:val="21"/>
        </w:rPr>
      </w:pPr>
      <w:r w:rsidRPr="00C30304">
        <w:rPr>
          <w:szCs w:val="21"/>
        </w:rPr>
        <w:t>in biden-esque fashion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1612</w:t>
      </w:r>
    </w:p>
    <w:p w:rsidR="0046211F" w:rsidRPr="00C30304" w:rsidRDefault="0046211F" w:rsidP="0046211F">
      <w:pPr>
        <w:spacing w:line="276" w:lineRule="auto"/>
        <w:rPr>
          <w:szCs w:val="21"/>
        </w:rPr>
      </w:pPr>
      <w:r w:rsidRPr="00C30304">
        <w:rPr>
          <w:szCs w:val="21"/>
        </w:rPr>
        <w:t>01:23:00,276 --&gt; 01:23:01,842</w:t>
      </w:r>
    </w:p>
    <w:p w:rsidR="0046211F" w:rsidRPr="00C30304" w:rsidRDefault="0046211F" w:rsidP="0046211F">
      <w:pPr>
        <w:spacing w:line="276" w:lineRule="auto"/>
        <w:rPr>
          <w:szCs w:val="21"/>
        </w:rPr>
      </w:pPr>
      <w:r w:rsidRPr="00C30304">
        <w:rPr>
          <w:szCs w:val="21"/>
        </w:rPr>
        <w:t>&lt;i&gt; and blamed the Israelis.&lt;/i&gt;</w:t>
      </w:r>
    </w:p>
    <w:p w:rsidR="0046211F" w:rsidRPr="00C30304" w:rsidRDefault="0046211F" w:rsidP="0046211F">
      <w:pPr>
        <w:spacing w:line="276" w:lineRule="auto"/>
        <w:rPr>
          <w:szCs w:val="21"/>
        </w:rPr>
      </w:pPr>
      <w:r w:rsidRPr="00C30304">
        <w:rPr>
          <w:szCs w:val="21"/>
        </w:rPr>
        <w:t>副总统拜登在这次讨论中提到的一点是拜登式时尚爆炸，并谴责了以色列。</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1613</w:t>
      </w:r>
    </w:p>
    <w:p w:rsidR="0046211F" w:rsidRPr="00C30304" w:rsidRDefault="0046211F" w:rsidP="0046211F">
      <w:pPr>
        <w:spacing w:line="276" w:lineRule="auto"/>
        <w:rPr>
          <w:szCs w:val="21"/>
        </w:rPr>
      </w:pPr>
      <w:r w:rsidRPr="00C30304">
        <w:rPr>
          <w:szCs w:val="21"/>
        </w:rPr>
        <w:t>01:23:01,844 --&gt; 01:23:04,244</w:t>
      </w:r>
    </w:p>
    <w:p w:rsidR="0046211F" w:rsidRPr="00C30304" w:rsidRDefault="0046211F" w:rsidP="0046211F">
      <w:pPr>
        <w:spacing w:line="276" w:lineRule="auto"/>
        <w:rPr>
          <w:szCs w:val="21"/>
        </w:rPr>
      </w:pPr>
      <w:r w:rsidRPr="00C30304">
        <w:rPr>
          <w:szCs w:val="21"/>
        </w:rPr>
        <w:t>&lt;i&gt; He said, "it must have been&lt;/i&gt;</w:t>
      </w:r>
    </w:p>
    <w:p w:rsidR="0046211F" w:rsidRPr="00C30304" w:rsidRDefault="0046211F" w:rsidP="0046211F">
      <w:pPr>
        <w:spacing w:line="276" w:lineRule="auto"/>
        <w:rPr>
          <w:szCs w:val="21"/>
        </w:rPr>
      </w:pPr>
      <w:r w:rsidRPr="00C30304">
        <w:rPr>
          <w:szCs w:val="21"/>
        </w:rPr>
        <w:t>&lt;i&gt; the Israelis&lt;/i&gt;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1614</w:t>
      </w:r>
    </w:p>
    <w:p w:rsidR="0046211F" w:rsidRPr="00C30304" w:rsidRDefault="0046211F" w:rsidP="0046211F">
      <w:pPr>
        <w:spacing w:line="276" w:lineRule="auto"/>
        <w:rPr>
          <w:szCs w:val="21"/>
        </w:rPr>
      </w:pPr>
      <w:r w:rsidRPr="00C30304">
        <w:rPr>
          <w:szCs w:val="21"/>
        </w:rPr>
        <w:t>01:23:04,246 --&gt; 01:23:06,313</w:t>
      </w:r>
    </w:p>
    <w:p w:rsidR="0046211F" w:rsidRPr="00C30304" w:rsidRDefault="0046211F" w:rsidP="0046211F">
      <w:pPr>
        <w:spacing w:line="276" w:lineRule="auto"/>
        <w:rPr>
          <w:szCs w:val="21"/>
        </w:rPr>
      </w:pPr>
      <w:r w:rsidRPr="00C30304">
        <w:rPr>
          <w:szCs w:val="21"/>
        </w:rPr>
        <w:t>&lt;i&gt; who made a change&lt;/i&gt;</w:t>
      </w:r>
    </w:p>
    <w:p w:rsidR="0046211F" w:rsidRPr="00C30304" w:rsidRDefault="0046211F" w:rsidP="0046211F">
      <w:pPr>
        <w:spacing w:line="276" w:lineRule="auto"/>
        <w:rPr>
          <w:szCs w:val="21"/>
        </w:rPr>
      </w:pPr>
      <w:r w:rsidRPr="00C30304">
        <w:rPr>
          <w:szCs w:val="21"/>
        </w:rPr>
        <w:t>&lt;i&gt; in the code&lt;/i&gt;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1615</w:t>
      </w:r>
    </w:p>
    <w:p w:rsidR="0046211F" w:rsidRPr="00C30304" w:rsidRDefault="0046211F" w:rsidP="0046211F">
      <w:pPr>
        <w:spacing w:line="276" w:lineRule="auto"/>
        <w:rPr>
          <w:szCs w:val="21"/>
        </w:rPr>
      </w:pPr>
      <w:r w:rsidRPr="00C30304">
        <w:rPr>
          <w:szCs w:val="21"/>
        </w:rPr>
        <w:t>01:23:06,315 --&gt; 01:23:08,415</w:t>
      </w:r>
    </w:p>
    <w:p w:rsidR="0046211F" w:rsidRPr="00C30304" w:rsidRDefault="0046211F" w:rsidP="0046211F">
      <w:pPr>
        <w:spacing w:line="276" w:lineRule="auto"/>
        <w:rPr>
          <w:szCs w:val="21"/>
        </w:rPr>
      </w:pPr>
      <w:r w:rsidRPr="00C30304">
        <w:rPr>
          <w:szCs w:val="21"/>
        </w:rPr>
        <w:t>&lt;i&gt; that enabled it to get out."&lt;/i&gt;</w:t>
      </w:r>
    </w:p>
    <w:p w:rsidR="0046211F" w:rsidRPr="00C30304" w:rsidRDefault="0046211F" w:rsidP="0046211F">
      <w:pPr>
        <w:spacing w:line="276" w:lineRule="auto"/>
        <w:rPr>
          <w:szCs w:val="21"/>
        </w:rPr>
      </w:pPr>
      <w:r w:rsidRPr="00C30304">
        <w:rPr>
          <w:szCs w:val="21"/>
        </w:rPr>
        <w:t>他说：那一定是以色列人在代码中做了手脚，使它能够被泄露。</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1616</w:t>
      </w:r>
    </w:p>
    <w:p w:rsidR="0046211F" w:rsidRPr="00C30304" w:rsidRDefault="0046211F" w:rsidP="0046211F">
      <w:pPr>
        <w:spacing w:line="276" w:lineRule="auto"/>
        <w:rPr>
          <w:szCs w:val="21"/>
        </w:rPr>
      </w:pPr>
      <w:r w:rsidRPr="00C30304">
        <w:rPr>
          <w:szCs w:val="21"/>
        </w:rPr>
        <w:t>01:23:10,285 --&gt; 01:23:12,486</w:t>
      </w:r>
    </w:p>
    <w:p w:rsidR="0046211F" w:rsidRPr="00C30304" w:rsidRDefault="0046211F" w:rsidP="0046211F">
      <w:pPr>
        <w:spacing w:line="276" w:lineRule="auto"/>
        <w:rPr>
          <w:szCs w:val="21"/>
        </w:rPr>
      </w:pPr>
      <w:r w:rsidRPr="00C30304">
        <w:rPr>
          <w:szCs w:val="21"/>
        </w:rPr>
        <w:t>Richard Clarke:&lt;i&gt; President Obama&lt;/i&gt;</w:t>
      </w:r>
    </w:p>
    <w:p w:rsidR="0046211F" w:rsidRPr="00C30304" w:rsidRDefault="0046211F" w:rsidP="0046211F">
      <w:pPr>
        <w:spacing w:line="276" w:lineRule="auto"/>
        <w:rPr>
          <w:szCs w:val="21"/>
        </w:rPr>
      </w:pPr>
      <w:r w:rsidRPr="00C30304">
        <w:rPr>
          <w:szCs w:val="21"/>
        </w:rPr>
        <w:t>&lt;i&gt; said to the senior leadership,&lt;/i&gt;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1617</w:t>
      </w:r>
    </w:p>
    <w:p w:rsidR="0046211F" w:rsidRPr="00C30304" w:rsidRDefault="0046211F" w:rsidP="0046211F">
      <w:pPr>
        <w:spacing w:line="276" w:lineRule="auto"/>
        <w:rPr>
          <w:szCs w:val="21"/>
        </w:rPr>
      </w:pPr>
      <w:r w:rsidRPr="00C30304">
        <w:rPr>
          <w:szCs w:val="21"/>
        </w:rPr>
        <w:t>01:23:12,488 --&gt; 01:23:15,522</w:t>
      </w:r>
    </w:p>
    <w:p w:rsidR="0046211F" w:rsidRPr="00C30304" w:rsidRDefault="0046211F" w:rsidP="0046211F">
      <w:pPr>
        <w:spacing w:line="276" w:lineRule="auto"/>
        <w:rPr>
          <w:szCs w:val="21"/>
        </w:rPr>
      </w:pPr>
      <w:r w:rsidRPr="00C30304">
        <w:rPr>
          <w:szCs w:val="21"/>
        </w:rPr>
        <w:t>&lt;i&gt; "you told me it wouldn't&lt;/i&gt;</w:t>
      </w:r>
    </w:p>
    <w:p w:rsidR="0046211F" w:rsidRPr="00C30304" w:rsidRDefault="0046211F" w:rsidP="0046211F">
      <w:pPr>
        <w:spacing w:line="276" w:lineRule="auto"/>
        <w:rPr>
          <w:szCs w:val="21"/>
        </w:rPr>
      </w:pPr>
      <w:r w:rsidRPr="00C30304">
        <w:rPr>
          <w:szCs w:val="21"/>
        </w:rPr>
        <w:t>&lt;i&gt;get out of the network. It did.&lt;/i&gt;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1618</w:t>
      </w:r>
    </w:p>
    <w:p w:rsidR="0046211F" w:rsidRPr="00C30304" w:rsidRDefault="0046211F" w:rsidP="0046211F">
      <w:pPr>
        <w:spacing w:line="276" w:lineRule="auto"/>
        <w:rPr>
          <w:szCs w:val="21"/>
        </w:rPr>
      </w:pPr>
      <w:r w:rsidRPr="00C30304">
        <w:rPr>
          <w:szCs w:val="21"/>
        </w:rPr>
        <w:t>01:23:15,524 --&gt; 01:23:17,691</w:t>
      </w:r>
    </w:p>
    <w:p w:rsidR="0046211F" w:rsidRPr="00C30304" w:rsidRDefault="0046211F" w:rsidP="0046211F">
      <w:pPr>
        <w:spacing w:line="276" w:lineRule="auto"/>
        <w:rPr>
          <w:szCs w:val="21"/>
        </w:rPr>
      </w:pPr>
      <w:r w:rsidRPr="00C30304">
        <w:rPr>
          <w:szCs w:val="21"/>
        </w:rPr>
        <w:t>You told me the iranians would</w:t>
      </w:r>
    </w:p>
    <w:p w:rsidR="0046211F" w:rsidRPr="00C30304" w:rsidRDefault="0046211F" w:rsidP="0046211F">
      <w:pPr>
        <w:spacing w:line="276" w:lineRule="auto"/>
        <w:rPr>
          <w:szCs w:val="21"/>
        </w:rPr>
      </w:pPr>
      <w:r w:rsidRPr="00C30304">
        <w:rPr>
          <w:szCs w:val="21"/>
        </w:rPr>
        <w:t>never figure out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lastRenderedPageBreak/>
        <w:t>1619</w:t>
      </w:r>
    </w:p>
    <w:p w:rsidR="0046211F" w:rsidRPr="00C30304" w:rsidRDefault="0046211F" w:rsidP="0046211F">
      <w:pPr>
        <w:spacing w:line="276" w:lineRule="auto"/>
        <w:rPr>
          <w:szCs w:val="21"/>
        </w:rPr>
      </w:pPr>
      <w:r w:rsidRPr="00C30304">
        <w:rPr>
          <w:szCs w:val="21"/>
        </w:rPr>
        <w:t>01:23:17,693 --&gt; 01:23:19,660</w:t>
      </w:r>
    </w:p>
    <w:p w:rsidR="0046211F" w:rsidRPr="00C30304" w:rsidRDefault="0046211F" w:rsidP="0046211F">
      <w:pPr>
        <w:spacing w:line="276" w:lineRule="auto"/>
        <w:rPr>
          <w:szCs w:val="21"/>
        </w:rPr>
      </w:pPr>
      <w:r w:rsidRPr="00C30304">
        <w:rPr>
          <w:szCs w:val="21"/>
        </w:rPr>
        <w:t>it was the United States.</w:t>
      </w:r>
    </w:p>
    <w:p w:rsidR="0046211F" w:rsidRPr="00C30304" w:rsidRDefault="0046211F" w:rsidP="0046211F">
      <w:pPr>
        <w:spacing w:line="276" w:lineRule="auto"/>
        <w:rPr>
          <w:szCs w:val="21"/>
        </w:rPr>
      </w:pPr>
      <w:r w:rsidRPr="00C30304">
        <w:rPr>
          <w:szCs w:val="21"/>
        </w:rPr>
        <w:t>They did.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1620</w:t>
      </w:r>
    </w:p>
    <w:p w:rsidR="0046211F" w:rsidRPr="00C30304" w:rsidRDefault="0046211F" w:rsidP="0046211F">
      <w:pPr>
        <w:spacing w:line="276" w:lineRule="auto"/>
        <w:rPr>
          <w:szCs w:val="21"/>
        </w:rPr>
      </w:pPr>
      <w:r w:rsidRPr="00C30304">
        <w:rPr>
          <w:szCs w:val="21"/>
        </w:rPr>
        <w:t>01:23:19,961 --&gt; 01:23:21,662</w:t>
      </w:r>
    </w:p>
    <w:p w:rsidR="0046211F" w:rsidRPr="00C30304" w:rsidRDefault="0046211F" w:rsidP="0046211F">
      <w:pPr>
        <w:spacing w:line="276" w:lineRule="auto"/>
        <w:rPr>
          <w:szCs w:val="21"/>
        </w:rPr>
      </w:pPr>
      <w:r w:rsidRPr="00C30304">
        <w:rPr>
          <w:szCs w:val="21"/>
        </w:rPr>
        <w:t>You told me it would have</w:t>
      </w:r>
    </w:p>
    <w:p w:rsidR="0046211F" w:rsidRPr="00C30304" w:rsidRDefault="0046211F" w:rsidP="0046211F">
      <w:pPr>
        <w:spacing w:line="276" w:lineRule="auto"/>
        <w:rPr>
          <w:szCs w:val="21"/>
        </w:rPr>
      </w:pPr>
      <w:r w:rsidRPr="00C30304">
        <w:rPr>
          <w:szCs w:val="21"/>
        </w:rPr>
        <w:t>a huge affect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1621</w:t>
      </w:r>
    </w:p>
    <w:p w:rsidR="0046211F" w:rsidRPr="00C30304" w:rsidRDefault="0046211F" w:rsidP="0046211F">
      <w:pPr>
        <w:spacing w:line="276" w:lineRule="auto"/>
        <w:rPr>
          <w:szCs w:val="21"/>
        </w:rPr>
      </w:pPr>
      <w:r w:rsidRPr="00C30304">
        <w:rPr>
          <w:szCs w:val="21"/>
        </w:rPr>
        <w:t>01:23:21,664 --&gt; 01:23:25,332</w:t>
      </w:r>
    </w:p>
    <w:p w:rsidR="0046211F" w:rsidRPr="00C30304" w:rsidRDefault="0046211F" w:rsidP="0046211F">
      <w:pPr>
        <w:spacing w:line="276" w:lineRule="auto"/>
        <w:rPr>
          <w:szCs w:val="21"/>
        </w:rPr>
      </w:pPr>
      <w:r w:rsidRPr="00C30304">
        <w:rPr>
          <w:szCs w:val="21"/>
        </w:rPr>
        <w:t>on their nuclear program,</w:t>
      </w:r>
    </w:p>
    <w:p w:rsidR="0046211F" w:rsidRPr="00C30304" w:rsidRDefault="0046211F" w:rsidP="0046211F">
      <w:pPr>
        <w:spacing w:line="276" w:lineRule="auto"/>
        <w:rPr>
          <w:szCs w:val="21"/>
        </w:rPr>
      </w:pPr>
      <w:r w:rsidRPr="00C30304">
        <w:rPr>
          <w:szCs w:val="21"/>
        </w:rPr>
        <w:t>and it didn't."</w:t>
      </w:r>
    </w:p>
    <w:p w:rsidR="0046211F" w:rsidRPr="00C30304" w:rsidRDefault="0046211F" w:rsidP="0046211F">
      <w:pPr>
        <w:spacing w:line="276" w:lineRule="auto"/>
        <w:rPr>
          <w:szCs w:val="21"/>
        </w:rPr>
      </w:pPr>
      <w:r w:rsidRPr="00C30304">
        <w:rPr>
          <w:szCs w:val="21"/>
        </w:rPr>
        <w:t>理查德</w:t>
      </w:r>
      <w:r w:rsidRPr="00C30304">
        <w:rPr>
          <w:szCs w:val="21"/>
        </w:rPr>
        <w:t>.</w:t>
      </w:r>
      <w:r w:rsidRPr="00C30304">
        <w:rPr>
          <w:szCs w:val="21"/>
        </w:rPr>
        <w:t>克拉克</w:t>
      </w:r>
      <w:r w:rsidRPr="00C30304">
        <w:rPr>
          <w:szCs w:val="21"/>
        </w:rPr>
        <w:t>:</w:t>
      </w:r>
      <w:r w:rsidRPr="00C30304">
        <w:rPr>
          <w:szCs w:val="21"/>
        </w:rPr>
        <w:t>奥巴马总统对高层领导说：</w:t>
      </w:r>
      <w:r w:rsidRPr="00C30304">
        <w:rPr>
          <w:szCs w:val="21"/>
        </w:rPr>
        <w:t>“</w:t>
      </w:r>
      <w:r w:rsidRPr="00C30304">
        <w:rPr>
          <w:szCs w:val="21"/>
        </w:rPr>
        <w:t>你们告诉我，它不会从网络中泄露出去，现在它却泄露了。你们告诉我，伊朗人不会发现是美国做的，他们发现了。你们告诉我，这会对他们的核计划造成巨大的影响，然而却没有。</w:t>
      </w:r>
      <w:r w:rsidRPr="00C30304">
        <w:rPr>
          <w:szCs w:val="21"/>
        </w:rPr>
        <w: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1622</w:t>
      </w:r>
    </w:p>
    <w:p w:rsidR="0046211F" w:rsidRPr="00C30304" w:rsidRDefault="0046211F" w:rsidP="0046211F">
      <w:pPr>
        <w:spacing w:line="276" w:lineRule="auto"/>
        <w:rPr>
          <w:szCs w:val="21"/>
        </w:rPr>
      </w:pPr>
      <w:r w:rsidRPr="00C30304">
        <w:rPr>
          <w:szCs w:val="21"/>
        </w:rPr>
        <w:t>01:23:27,035 --&gt; 01:23:30,537</w:t>
      </w:r>
    </w:p>
    <w:p w:rsidR="0046211F" w:rsidRPr="00C30304" w:rsidRDefault="0046211F" w:rsidP="0046211F">
      <w:pPr>
        <w:spacing w:line="276" w:lineRule="auto"/>
        <w:rPr>
          <w:szCs w:val="21"/>
        </w:rPr>
      </w:pPr>
      <w:r w:rsidRPr="00C30304">
        <w:rPr>
          <w:szCs w:val="21"/>
        </w:rPr>
        <w:t>Sanger:&lt;i&gt; The natanz plant is&lt;/i&gt;</w:t>
      </w:r>
    </w:p>
    <w:p w:rsidR="0046211F" w:rsidRPr="00C30304" w:rsidRDefault="0046211F" w:rsidP="0046211F">
      <w:pPr>
        <w:spacing w:line="276" w:lineRule="auto"/>
        <w:rPr>
          <w:szCs w:val="21"/>
        </w:rPr>
      </w:pPr>
      <w:r w:rsidRPr="00C30304">
        <w:rPr>
          <w:szCs w:val="21"/>
        </w:rPr>
        <w:t>&lt;i&gt;inspected every couple of weeks&lt;/i&gt;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1623</w:t>
      </w:r>
    </w:p>
    <w:p w:rsidR="0046211F" w:rsidRPr="00C30304" w:rsidRDefault="0046211F" w:rsidP="0046211F">
      <w:pPr>
        <w:spacing w:line="276" w:lineRule="auto"/>
        <w:rPr>
          <w:szCs w:val="21"/>
        </w:rPr>
      </w:pPr>
      <w:r w:rsidRPr="00C30304">
        <w:rPr>
          <w:szCs w:val="21"/>
        </w:rPr>
        <w:t>01:23:30,839 --&gt; 01:23:34,041</w:t>
      </w:r>
    </w:p>
    <w:p w:rsidR="0046211F" w:rsidRPr="00C30304" w:rsidRDefault="0046211F" w:rsidP="0046211F">
      <w:pPr>
        <w:spacing w:line="276" w:lineRule="auto"/>
        <w:rPr>
          <w:szCs w:val="21"/>
        </w:rPr>
      </w:pPr>
      <w:r w:rsidRPr="00C30304">
        <w:rPr>
          <w:szCs w:val="21"/>
        </w:rPr>
        <w:t>&lt;i&gt; by the international atomic&lt;/i&gt;</w:t>
      </w:r>
    </w:p>
    <w:p w:rsidR="0046211F" w:rsidRPr="00C30304" w:rsidRDefault="0046211F" w:rsidP="0046211F">
      <w:pPr>
        <w:spacing w:line="276" w:lineRule="auto"/>
        <w:rPr>
          <w:szCs w:val="21"/>
        </w:rPr>
      </w:pPr>
      <w:r w:rsidRPr="00C30304">
        <w:rPr>
          <w:szCs w:val="21"/>
        </w:rPr>
        <w:t>&lt;i&gt; energy agency inspectors.&lt;/i&gt;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1624</w:t>
      </w:r>
    </w:p>
    <w:p w:rsidR="0046211F" w:rsidRPr="00C30304" w:rsidRDefault="0046211F" w:rsidP="0046211F">
      <w:pPr>
        <w:spacing w:line="276" w:lineRule="auto"/>
        <w:rPr>
          <w:szCs w:val="21"/>
        </w:rPr>
      </w:pPr>
      <w:r w:rsidRPr="00C30304">
        <w:rPr>
          <w:szCs w:val="21"/>
        </w:rPr>
        <w:t>01:23:34,476 --&gt; 01:23:37,177</w:t>
      </w:r>
    </w:p>
    <w:p w:rsidR="0046211F" w:rsidRPr="00C30304" w:rsidRDefault="0046211F" w:rsidP="0046211F">
      <w:pPr>
        <w:spacing w:line="276" w:lineRule="auto"/>
        <w:rPr>
          <w:szCs w:val="21"/>
        </w:rPr>
      </w:pPr>
      <w:r w:rsidRPr="00C30304">
        <w:rPr>
          <w:szCs w:val="21"/>
        </w:rPr>
        <w:t>&lt;i&gt; And if you line up what&lt;/i&gt;</w:t>
      </w:r>
    </w:p>
    <w:p w:rsidR="0046211F" w:rsidRPr="00C30304" w:rsidRDefault="0046211F" w:rsidP="0046211F">
      <w:pPr>
        <w:spacing w:line="276" w:lineRule="auto"/>
        <w:rPr>
          <w:szCs w:val="21"/>
        </w:rPr>
      </w:pPr>
      <w:r w:rsidRPr="00C30304">
        <w:rPr>
          <w:szCs w:val="21"/>
        </w:rPr>
        <w:t>&lt;i&gt; you know about the attacks&lt;/i&gt;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1625</w:t>
      </w:r>
    </w:p>
    <w:p w:rsidR="0046211F" w:rsidRPr="00C30304" w:rsidRDefault="0046211F" w:rsidP="0046211F">
      <w:pPr>
        <w:spacing w:line="276" w:lineRule="auto"/>
        <w:rPr>
          <w:szCs w:val="21"/>
        </w:rPr>
      </w:pPr>
      <w:r w:rsidRPr="00C30304">
        <w:rPr>
          <w:szCs w:val="21"/>
        </w:rPr>
        <w:t>01:23:37,445 --&gt; 01:23:40,347</w:t>
      </w:r>
    </w:p>
    <w:p w:rsidR="0046211F" w:rsidRPr="00C30304" w:rsidRDefault="0046211F" w:rsidP="0046211F">
      <w:pPr>
        <w:spacing w:line="276" w:lineRule="auto"/>
        <w:rPr>
          <w:szCs w:val="21"/>
        </w:rPr>
      </w:pPr>
      <w:r w:rsidRPr="00C30304">
        <w:rPr>
          <w:szCs w:val="21"/>
        </w:rPr>
        <w:t>&lt;i&gt; with the inspection reports,&lt;/i&gt;</w:t>
      </w:r>
    </w:p>
    <w:p w:rsidR="0046211F" w:rsidRPr="00C30304" w:rsidRDefault="0046211F" w:rsidP="0046211F">
      <w:pPr>
        <w:spacing w:line="276" w:lineRule="auto"/>
        <w:rPr>
          <w:szCs w:val="21"/>
        </w:rPr>
      </w:pPr>
      <w:r w:rsidRPr="00C30304">
        <w:rPr>
          <w:szCs w:val="21"/>
        </w:rPr>
        <w:t xml:space="preserve">&lt;i&gt; you can see the effects.&lt;/i&gt; </w:t>
      </w:r>
    </w:p>
    <w:p w:rsidR="0046211F" w:rsidRPr="00C30304" w:rsidRDefault="0046211F" w:rsidP="0046211F">
      <w:pPr>
        <w:spacing w:line="276" w:lineRule="auto"/>
        <w:rPr>
          <w:szCs w:val="21"/>
        </w:rPr>
      </w:pPr>
      <w:r w:rsidRPr="00C30304">
        <w:rPr>
          <w:szCs w:val="21"/>
        </w:rPr>
        <w:t xml:space="preserve">Sanger: </w:t>
      </w:r>
      <w:r w:rsidRPr="00C30304">
        <w:rPr>
          <w:szCs w:val="21"/>
        </w:rPr>
        <w:t>纳坦兹工厂每几周就会有国际原子能机构的核查人员对其进行检查。如果你能将检验报告的攻击情况进行排列分析，你就能看到效果了。</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1626</w:t>
      </w:r>
    </w:p>
    <w:p w:rsidR="0046211F" w:rsidRPr="00C30304" w:rsidRDefault="0046211F" w:rsidP="0046211F">
      <w:pPr>
        <w:spacing w:line="276" w:lineRule="auto"/>
        <w:rPr>
          <w:szCs w:val="21"/>
        </w:rPr>
      </w:pPr>
      <w:r w:rsidRPr="00C30304">
        <w:rPr>
          <w:szCs w:val="21"/>
        </w:rPr>
        <w:t>01:23:41,683 --&gt; 01:23:43,884</w:t>
      </w:r>
    </w:p>
    <w:p w:rsidR="0046211F" w:rsidRPr="00C30304" w:rsidRDefault="0046211F" w:rsidP="0046211F">
      <w:pPr>
        <w:spacing w:line="276" w:lineRule="auto"/>
        <w:rPr>
          <w:szCs w:val="21"/>
        </w:rPr>
      </w:pPr>
      <w:r w:rsidRPr="00C30304">
        <w:rPr>
          <w:szCs w:val="21"/>
        </w:rPr>
        <w:t>Heinonen:&lt;i&gt; If you go to&lt;/i&gt;</w:t>
      </w:r>
    </w:p>
    <w:p w:rsidR="0046211F" w:rsidRPr="00C30304" w:rsidRDefault="0046211F" w:rsidP="0046211F">
      <w:pPr>
        <w:spacing w:line="276" w:lineRule="auto"/>
        <w:rPr>
          <w:szCs w:val="21"/>
        </w:rPr>
      </w:pPr>
      <w:r w:rsidRPr="00C30304">
        <w:rPr>
          <w:szCs w:val="21"/>
        </w:rPr>
        <w:t>&lt;i&gt; the iaea reports,&lt;/i&gt;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1627</w:t>
      </w:r>
    </w:p>
    <w:p w:rsidR="0046211F" w:rsidRPr="00C30304" w:rsidRDefault="0046211F" w:rsidP="0046211F">
      <w:pPr>
        <w:spacing w:line="276" w:lineRule="auto"/>
        <w:rPr>
          <w:szCs w:val="21"/>
        </w:rPr>
      </w:pPr>
      <w:r w:rsidRPr="00C30304">
        <w:rPr>
          <w:szCs w:val="21"/>
        </w:rPr>
        <w:t>01:23:43,886 --&gt; 01:23:46,153</w:t>
      </w:r>
    </w:p>
    <w:p w:rsidR="0046211F" w:rsidRPr="00C30304" w:rsidRDefault="0046211F" w:rsidP="0046211F">
      <w:pPr>
        <w:spacing w:line="276" w:lineRule="auto"/>
        <w:rPr>
          <w:szCs w:val="21"/>
        </w:rPr>
      </w:pPr>
      <w:r w:rsidRPr="00C30304">
        <w:rPr>
          <w:szCs w:val="21"/>
        </w:rPr>
        <w:t>&lt;i&gt; they really show that all&lt;/i&gt;</w:t>
      </w:r>
    </w:p>
    <w:p w:rsidR="0046211F" w:rsidRPr="00C30304" w:rsidRDefault="0046211F" w:rsidP="0046211F">
      <w:pPr>
        <w:spacing w:line="276" w:lineRule="auto"/>
        <w:rPr>
          <w:szCs w:val="21"/>
        </w:rPr>
      </w:pPr>
      <w:r w:rsidRPr="00C30304">
        <w:rPr>
          <w:szCs w:val="21"/>
        </w:rPr>
        <w:t>&lt;i&gt; of those centrifuges&lt;/i&gt;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1628</w:t>
      </w:r>
    </w:p>
    <w:p w:rsidR="0046211F" w:rsidRPr="00C30304" w:rsidRDefault="0046211F" w:rsidP="0046211F">
      <w:pPr>
        <w:spacing w:line="276" w:lineRule="auto"/>
        <w:rPr>
          <w:szCs w:val="21"/>
        </w:rPr>
      </w:pPr>
      <w:r w:rsidRPr="00C30304">
        <w:rPr>
          <w:szCs w:val="21"/>
        </w:rPr>
        <w:t>01:23:46,155 --&gt; 01:23:49,056</w:t>
      </w:r>
    </w:p>
    <w:p w:rsidR="0046211F" w:rsidRPr="00C30304" w:rsidRDefault="0046211F" w:rsidP="0046211F">
      <w:pPr>
        <w:spacing w:line="276" w:lineRule="auto"/>
        <w:rPr>
          <w:szCs w:val="21"/>
        </w:rPr>
      </w:pPr>
      <w:r w:rsidRPr="00C30304">
        <w:rPr>
          <w:szCs w:val="21"/>
        </w:rPr>
        <w:t>&lt;i&gt; were switched off&lt;/i&gt;</w:t>
      </w:r>
    </w:p>
    <w:p w:rsidR="0046211F" w:rsidRPr="00C30304" w:rsidRDefault="0046211F" w:rsidP="0046211F">
      <w:pPr>
        <w:spacing w:line="276" w:lineRule="auto"/>
        <w:rPr>
          <w:szCs w:val="21"/>
        </w:rPr>
      </w:pPr>
      <w:r w:rsidRPr="00C30304">
        <w:rPr>
          <w:szCs w:val="21"/>
        </w:rPr>
        <w:t>&lt;i&gt; and they were removed.&lt;/i&gt;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1629</w:t>
      </w:r>
    </w:p>
    <w:p w:rsidR="0046211F" w:rsidRPr="00C30304" w:rsidRDefault="0046211F" w:rsidP="0046211F">
      <w:pPr>
        <w:spacing w:line="276" w:lineRule="auto"/>
        <w:rPr>
          <w:szCs w:val="21"/>
        </w:rPr>
      </w:pPr>
      <w:r w:rsidRPr="00C30304">
        <w:rPr>
          <w:szCs w:val="21"/>
        </w:rPr>
        <w:t>01:23:49,657 --&gt; 01:23:53,027</w:t>
      </w:r>
    </w:p>
    <w:p w:rsidR="0046211F" w:rsidRPr="00C30304" w:rsidRDefault="0046211F" w:rsidP="0046211F">
      <w:pPr>
        <w:spacing w:line="276" w:lineRule="auto"/>
        <w:rPr>
          <w:szCs w:val="21"/>
        </w:rPr>
      </w:pPr>
      <w:r w:rsidRPr="00C30304">
        <w:rPr>
          <w:szCs w:val="21"/>
        </w:rPr>
        <w:t>&lt;i&gt; As much as almost couple&lt;/i&gt;</w:t>
      </w:r>
    </w:p>
    <w:p w:rsidR="0046211F" w:rsidRPr="00C30304" w:rsidRDefault="0046211F" w:rsidP="0046211F">
      <w:pPr>
        <w:spacing w:line="276" w:lineRule="auto"/>
        <w:rPr>
          <w:szCs w:val="21"/>
        </w:rPr>
      </w:pPr>
      <w:r w:rsidRPr="00C30304">
        <w:rPr>
          <w:szCs w:val="21"/>
        </w:rPr>
        <w:t>&lt;i&gt;of thousand got compromised.&lt;/i&gt;</w:t>
      </w:r>
    </w:p>
    <w:p w:rsidR="0046211F" w:rsidRPr="00C30304" w:rsidRDefault="0046211F" w:rsidP="0046211F">
      <w:pPr>
        <w:spacing w:line="276" w:lineRule="auto"/>
        <w:rPr>
          <w:szCs w:val="21"/>
        </w:rPr>
      </w:pPr>
      <w:r w:rsidRPr="00C30304">
        <w:rPr>
          <w:szCs w:val="21"/>
        </w:rPr>
        <w:t>海诺宁</w:t>
      </w:r>
      <w:r w:rsidRPr="00C30304">
        <w:rPr>
          <w:szCs w:val="21"/>
        </w:rPr>
        <w:t xml:space="preserve">: </w:t>
      </w:r>
      <w:r w:rsidRPr="00C30304">
        <w:rPr>
          <w:szCs w:val="21"/>
        </w:rPr>
        <w:t>如果你去看国际原子能机构报告，他们确实表明，所有这些离心机被关闭，并且被清除了。</w:t>
      </w:r>
      <w:r w:rsidRPr="00C30304">
        <w:rPr>
          <w:rFonts w:hint="eastAsia"/>
          <w:szCs w:val="21"/>
        </w:rPr>
        <w:t>数量</w:t>
      </w:r>
      <w:r w:rsidRPr="00C30304">
        <w:rPr>
          <w:szCs w:val="21"/>
        </w:rPr>
        <w:t>高达近千台</w:t>
      </w:r>
      <w:r w:rsidRPr="00C30304">
        <w:rPr>
          <w:rFonts w:hint="eastAsia"/>
          <w:szCs w:val="21"/>
        </w:rPr>
        <w:t>的离心机</w:t>
      </w:r>
      <w:r w:rsidRPr="00C30304">
        <w:rPr>
          <w:szCs w:val="21"/>
        </w:rPr>
        <w:t>已被损害。</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1630</w:t>
      </w:r>
    </w:p>
    <w:p w:rsidR="0046211F" w:rsidRPr="00C30304" w:rsidRDefault="0046211F" w:rsidP="0046211F">
      <w:pPr>
        <w:spacing w:line="276" w:lineRule="auto"/>
        <w:rPr>
          <w:szCs w:val="21"/>
        </w:rPr>
      </w:pPr>
      <w:r w:rsidRPr="00C30304">
        <w:rPr>
          <w:szCs w:val="21"/>
        </w:rPr>
        <w:t>01:23:54,195 --&gt; 01:23:55,662</w:t>
      </w:r>
    </w:p>
    <w:p w:rsidR="0046211F" w:rsidRPr="00C30304" w:rsidRDefault="0046211F" w:rsidP="0046211F">
      <w:pPr>
        <w:spacing w:line="276" w:lineRule="auto"/>
        <w:rPr>
          <w:szCs w:val="21"/>
        </w:rPr>
      </w:pPr>
      <w:r w:rsidRPr="00C30304">
        <w:rPr>
          <w:szCs w:val="21"/>
        </w:rPr>
        <w:t>When you put this</w:t>
      </w:r>
    </w:p>
    <w:p w:rsidR="0046211F" w:rsidRPr="00C30304" w:rsidRDefault="0046211F" w:rsidP="0046211F">
      <w:pPr>
        <w:spacing w:line="276" w:lineRule="auto"/>
        <w:rPr>
          <w:szCs w:val="21"/>
        </w:rPr>
      </w:pPr>
      <w:r w:rsidRPr="00C30304">
        <w:rPr>
          <w:szCs w:val="21"/>
        </w:rPr>
        <w:t>altogether,</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1631</w:t>
      </w:r>
    </w:p>
    <w:p w:rsidR="0046211F" w:rsidRPr="00C30304" w:rsidRDefault="0046211F" w:rsidP="0046211F">
      <w:pPr>
        <w:spacing w:line="276" w:lineRule="auto"/>
        <w:rPr>
          <w:szCs w:val="21"/>
        </w:rPr>
      </w:pPr>
      <w:r w:rsidRPr="00C30304">
        <w:rPr>
          <w:szCs w:val="21"/>
        </w:rPr>
        <w:t>01:23:55,664 --&gt; 01:23:58,465</w:t>
      </w:r>
    </w:p>
    <w:p w:rsidR="0046211F" w:rsidRPr="00C30304" w:rsidRDefault="0046211F" w:rsidP="0046211F">
      <w:pPr>
        <w:spacing w:line="276" w:lineRule="auto"/>
        <w:rPr>
          <w:szCs w:val="21"/>
        </w:rPr>
      </w:pPr>
      <w:r w:rsidRPr="00C30304">
        <w:rPr>
          <w:szCs w:val="21"/>
        </w:rPr>
        <w:t>I wouldn't be surprised</w:t>
      </w:r>
    </w:p>
    <w:p w:rsidR="0046211F" w:rsidRPr="00C30304" w:rsidRDefault="0046211F" w:rsidP="0046211F">
      <w:pPr>
        <w:spacing w:line="276" w:lineRule="auto"/>
        <w:rPr>
          <w:szCs w:val="21"/>
        </w:rPr>
      </w:pPr>
      <w:r w:rsidRPr="00C30304">
        <w:rPr>
          <w:szCs w:val="21"/>
        </w:rPr>
        <w:t>if their program got delayed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1632</w:t>
      </w:r>
    </w:p>
    <w:p w:rsidR="0046211F" w:rsidRPr="00C30304" w:rsidRDefault="0046211F" w:rsidP="0046211F">
      <w:pPr>
        <w:spacing w:line="276" w:lineRule="auto"/>
        <w:rPr>
          <w:szCs w:val="21"/>
        </w:rPr>
      </w:pPr>
      <w:r w:rsidRPr="00C30304">
        <w:rPr>
          <w:szCs w:val="21"/>
        </w:rPr>
        <w:t>01:23:58,467 --&gt; 01:23:59,633</w:t>
      </w:r>
    </w:p>
    <w:p w:rsidR="0046211F" w:rsidRPr="00C30304" w:rsidRDefault="0046211F" w:rsidP="0046211F">
      <w:pPr>
        <w:spacing w:line="276" w:lineRule="auto"/>
        <w:rPr>
          <w:szCs w:val="21"/>
        </w:rPr>
      </w:pPr>
      <w:r w:rsidRPr="00C30304">
        <w:rPr>
          <w:szCs w:val="21"/>
        </w:rPr>
        <w:t>by the one year.</w:t>
      </w:r>
    </w:p>
    <w:p w:rsidR="0046211F" w:rsidRPr="00C30304" w:rsidRDefault="0046211F" w:rsidP="0046211F">
      <w:pPr>
        <w:spacing w:line="276" w:lineRule="auto"/>
        <w:rPr>
          <w:szCs w:val="21"/>
        </w:rPr>
      </w:pPr>
      <w:r w:rsidRPr="00C30304">
        <w:rPr>
          <w:szCs w:val="21"/>
        </w:rPr>
        <w:t>当你把这些全部放到一起，就算他们的项目推迟一年，我也不会感到惊讶了。</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1633-1634</w:t>
      </w:r>
    </w:p>
    <w:p w:rsidR="0046211F" w:rsidRPr="00C30304" w:rsidRDefault="0046211F" w:rsidP="0046211F">
      <w:pPr>
        <w:spacing w:line="276" w:lineRule="auto"/>
        <w:rPr>
          <w:szCs w:val="21"/>
        </w:rPr>
      </w:pPr>
      <w:r w:rsidRPr="00C30304">
        <w:rPr>
          <w:szCs w:val="21"/>
        </w:rPr>
        <w:lastRenderedPageBreak/>
        <w:t>1633</w:t>
      </w:r>
    </w:p>
    <w:p w:rsidR="0046211F" w:rsidRPr="00C30304" w:rsidRDefault="0046211F" w:rsidP="0046211F">
      <w:pPr>
        <w:spacing w:line="276" w:lineRule="auto"/>
        <w:rPr>
          <w:szCs w:val="21"/>
        </w:rPr>
      </w:pPr>
      <w:r w:rsidRPr="00C30304">
        <w:rPr>
          <w:szCs w:val="21"/>
        </w:rPr>
        <w:t>01:24:00,001 --&gt; 01:24:03,804</w:t>
      </w:r>
    </w:p>
    <w:p w:rsidR="0046211F" w:rsidRPr="00C30304" w:rsidRDefault="0046211F" w:rsidP="0046211F">
      <w:pPr>
        <w:spacing w:line="276" w:lineRule="auto"/>
        <w:rPr>
          <w:szCs w:val="21"/>
        </w:rPr>
      </w:pPr>
      <w:r w:rsidRPr="00C30304">
        <w:rPr>
          <w:szCs w:val="21"/>
        </w:rPr>
        <w:t>&lt;i&gt; But go then to year 2012-13&lt;/i&gt;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1634</w:t>
      </w:r>
    </w:p>
    <w:p w:rsidR="0046211F" w:rsidRPr="00C30304" w:rsidRDefault="0046211F" w:rsidP="0046211F">
      <w:pPr>
        <w:spacing w:line="276" w:lineRule="auto"/>
        <w:rPr>
          <w:szCs w:val="21"/>
        </w:rPr>
      </w:pPr>
      <w:r w:rsidRPr="00C30304">
        <w:rPr>
          <w:szCs w:val="21"/>
        </w:rPr>
        <w:t>01:24:03,806 --&gt; 01:24:07,107</w:t>
      </w:r>
    </w:p>
    <w:p w:rsidR="0046211F" w:rsidRPr="00C30304" w:rsidRDefault="0046211F" w:rsidP="0046211F">
      <w:pPr>
        <w:spacing w:line="276" w:lineRule="auto"/>
        <w:rPr>
          <w:szCs w:val="21"/>
        </w:rPr>
      </w:pPr>
      <w:r w:rsidRPr="00C30304">
        <w:rPr>
          <w:szCs w:val="21"/>
        </w:rPr>
        <w:t>&lt;i&gt;and looking how the centrifuges&lt;/i&gt;</w:t>
      </w:r>
    </w:p>
    <w:p w:rsidR="0046211F" w:rsidRPr="00C30304" w:rsidRDefault="0046211F" w:rsidP="0046211F">
      <w:pPr>
        <w:spacing w:line="276" w:lineRule="auto"/>
        <w:rPr>
          <w:szCs w:val="21"/>
        </w:rPr>
      </w:pPr>
      <w:r w:rsidRPr="00C30304">
        <w:rPr>
          <w:szCs w:val="21"/>
        </w:rPr>
        <w:t xml:space="preserve">&lt;i&gt; started to come up again.&lt;/i&gt; </w:t>
      </w:r>
    </w:p>
    <w:p w:rsidR="0046211F" w:rsidRPr="00C30304" w:rsidRDefault="0046211F" w:rsidP="0046211F">
      <w:pPr>
        <w:spacing w:line="276" w:lineRule="auto"/>
        <w:rPr>
          <w:szCs w:val="21"/>
        </w:rPr>
      </w:pPr>
      <w:r w:rsidRPr="00C30304">
        <w:rPr>
          <w:szCs w:val="21"/>
        </w:rPr>
        <w:t>但是等到</w:t>
      </w:r>
      <w:r w:rsidRPr="00C30304">
        <w:rPr>
          <w:szCs w:val="21"/>
        </w:rPr>
        <w:t>2012</w:t>
      </w:r>
      <w:r w:rsidRPr="00C30304">
        <w:rPr>
          <w:szCs w:val="21"/>
        </w:rPr>
        <w:t>、</w:t>
      </w:r>
      <w:r w:rsidRPr="00C30304">
        <w:rPr>
          <w:szCs w:val="21"/>
        </w:rPr>
        <w:t>2013</w:t>
      </w:r>
      <w:r w:rsidRPr="00C30304">
        <w:rPr>
          <w:szCs w:val="21"/>
        </w:rPr>
        <w:t>年，就看离心机怎样又重新开始工作。</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1635</w:t>
      </w:r>
    </w:p>
    <w:p w:rsidR="0046211F" w:rsidRPr="00C30304" w:rsidRDefault="0046211F" w:rsidP="0046211F">
      <w:pPr>
        <w:spacing w:line="276" w:lineRule="auto"/>
        <w:rPr>
          <w:szCs w:val="21"/>
        </w:rPr>
      </w:pPr>
      <w:r w:rsidRPr="00C30304">
        <w:rPr>
          <w:szCs w:val="21"/>
        </w:rPr>
        <w:t>01:24:07,375 --&gt; 01:24:08,976</w:t>
      </w:r>
    </w:p>
    <w:p w:rsidR="0046211F" w:rsidRPr="00C30304" w:rsidRDefault="0046211F" w:rsidP="0046211F">
      <w:pPr>
        <w:spacing w:line="276" w:lineRule="auto"/>
        <w:rPr>
          <w:szCs w:val="21"/>
        </w:rPr>
      </w:pPr>
      <w:r w:rsidRPr="00C30304">
        <w:rPr>
          <w:szCs w:val="21"/>
        </w:rPr>
        <w:t>Kiyaei:</w:t>
      </w:r>
    </w:p>
    <w:p w:rsidR="0046211F" w:rsidRPr="00C30304" w:rsidRDefault="0046211F" w:rsidP="0046211F">
      <w:pPr>
        <w:spacing w:line="276" w:lineRule="auto"/>
        <w:rPr>
          <w:szCs w:val="21"/>
        </w:rPr>
      </w:pPr>
      <w:r w:rsidRPr="00C30304">
        <w:rPr>
          <w:szCs w:val="21"/>
        </w:rPr>
        <w:t>&lt;i&gt; Iran's number of centrifuges&lt;/i&gt;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1636</w:t>
      </w:r>
    </w:p>
    <w:p w:rsidR="0046211F" w:rsidRPr="00C30304" w:rsidRDefault="0046211F" w:rsidP="0046211F">
      <w:pPr>
        <w:spacing w:line="276" w:lineRule="auto"/>
        <w:rPr>
          <w:szCs w:val="21"/>
        </w:rPr>
      </w:pPr>
      <w:r w:rsidRPr="00C30304">
        <w:rPr>
          <w:szCs w:val="21"/>
        </w:rPr>
        <w:t>01:24:08,978 --&gt; 01:24:10,844</w:t>
      </w:r>
    </w:p>
    <w:p w:rsidR="0046211F" w:rsidRPr="00C30304" w:rsidRDefault="0046211F" w:rsidP="0046211F">
      <w:pPr>
        <w:spacing w:line="276" w:lineRule="auto"/>
        <w:rPr>
          <w:szCs w:val="21"/>
        </w:rPr>
      </w:pPr>
      <w:r w:rsidRPr="00C30304">
        <w:rPr>
          <w:szCs w:val="21"/>
        </w:rPr>
        <w:t>&lt;i&gt; went up exponentially,&lt;/i&gt;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1637</w:t>
      </w:r>
    </w:p>
    <w:p w:rsidR="0046211F" w:rsidRPr="00C30304" w:rsidRDefault="0046211F" w:rsidP="0046211F">
      <w:pPr>
        <w:spacing w:line="276" w:lineRule="auto"/>
        <w:rPr>
          <w:szCs w:val="21"/>
        </w:rPr>
      </w:pPr>
      <w:r w:rsidRPr="00C30304">
        <w:rPr>
          <w:szCs w:val="21"/>
        </w:rPr>
        <w:t>01:24:10,846 --&gt; 01:24:14,915</w:t>
      </w:r>
    </w:p>
    <w:p w:rsidR="0046211F" w:rsidRPr="00C30304" w:rsidRDefault="0046211F" w:rsidP="0046211F">
      <w:pPr>
        <w:spacing w:line="276" w:lineRule="auto"/>
        <w:rPr>
          <w:szCs w:val="21"/>
        </w:rPr>
      </w:pPr>
      <w:r w:rsidRPr="00C30304">
        <w:rPr>
          <w:szCs w:val="21"/>
        </w:rPr>
        <w:t>to 20,000, with a stockpile</w:t>
      </w:r>
    </w:p>
    <w:p w:rsidR="0046211F" w:rsidRPr="00C30304" w:rsidRDefault="0046211F" w:rsidP="0046211F">
      <w:pPr>
        <w:spacing w:line="276" w:lineRule="auto"/>
        <w:rPr>
          <w:szCs w:val="21"/>
        </w:rPr>
      </w:pPr>
      <w:r w:rsidRPr="00C30304">
        <w:rPr>
          <w:szCs w:val="21"/>
        </w:rPr>
        <w:t>of low enriched uranium.</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1638</w:t>
      </w:r>
    </w:p>
    <w:p w:rsidR="0046211F" w:rsidRPr="00C30304" w:rsidRDefault="0046211F" w:rsidP="0046211F">
      <w:pPr>
        <w:spacing w:line="276" w:lineRule="auto"/>
        <w:rPr>
          <w:szCs w:val="21"/>
        </w:rPr>
      </w:pPr>
      <w:r w:rsidRPr="00C30304">
        <w:rPr>
          <w:szCs w:val="21"/>
        </w:rPr>
        <w:t>01:24:14,917 --&gt; 01:24:17,217</w:t>
      </w:r>
    </w:p>
    <w:p w:rsidR="0046211F" w:rsidRPr="00C30304" w:rsidRDefault="0046211F" w:rsidP="0046211F">
      <w:pPr>
        <w:spacing w:line="276" w:lineRule="auto"/>
        <w:rPr>
          <w:szCs w:val="21"/>
        </w:rPr>
      </w:pPr>
      <w:r w:rsidRPr="00C30304">
        <w:rPr>
          <w:szCs w:val="21"/>
        </w:rPr>
        <w:t>This isn't...</w:t>
      </w:r>
    </w:p>
    <w:p w:rsidR="0046211F" w:rsidRPr="00C30304" w:rsidRDefault="0046211F" w:rsidP="0046211F">
      <w:pPr>
        <w:spacing w:line="276" w:lineRule="auto"/>
        <w:rPr>
          <w:szCs w:val="21"/>
        </w:rPr>
      </w:pPr>
      <w:r w:rsidRPr="00C30304">
        <w:rPr>
          <w:szCs w:val="21"/>
        </w:rPr>
        <w:t>These are high numbers.</w:t>
      </w:r>
    </w:p>
    <w:p w:rsidR="0046211F" w:rsidRPr="00C30304" w:rsidRDefault="0046211F" w:rsidP="0046211F">
      <w:pPr>
        <w:spacing w:line="276" w:lineRule="auto"/>
        <w:rPr>
          <w:szCs w:val="21"/>
        </w:rPr>
      </w:pPr>
      <w:r w:rsidRPr="00C30304">
        <w:rPr>
          <w:szCs w:val="21"/>
        </w:rPr>
        <w:t>Kiyaei:</w:t>
      </w:r>
      <w:r w:rsidRPr="00C30304">
        <w:rPr>
          <w:szCs w:val="21"/>
        </w:rPr>
        <w:t>由于低浓缩铀的存储，伊朗的离心机数量成倍上升，多大上</w:t>
      </w:r>
      <w:r w:rsidRPr="00C30304">
        <w:rPr>
          <w:szCs w:val="21"/>
        </w:rPr>
        <w:t>20000</w:t>
      </w:r>
      <w:r w:rsidRPr="00C30304">
        <w:rPr>
          <w:szCs w:val="21"/>
        </w:rPr>
        <w:t>。这些是高的数量。</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1639</w:t>
      </w:r>
    </w:p>
    <w:p w:rsidR="0046211F" w:rsidRPr="00C30304" w:rsidRDefault="0046211F" w:rsidP="0046211F">
      <w:pPr>
        <w:spacing w:line="276" w:lineRule="auto"/>
        <w:rPr>
          <w:szCs w:val="21"/>
        </w:rPr>
      </w:pPr>
      <w:r w:rsidRPr="00C30304">
        <w:rPr>
          <w:szCs w:val="21"/>
        </w:rPr>
        <w:t>01:24:18,086 --&gt; 01:24:20,554</w:t>
      </w:r>
    </w:p>
    <w:p w:rsidR="0046211F" w:rsidRPr="00C30304" w:rsidRDefault="0046211F" w:rsidP="0046211F">
      <w:pPr>
        <w:spacing w:line="276" w:lineRule="auto"/>
        <w:rPr>
          <w:szCs w:val="21"/>
        </w:rPr>
      </w:pPr>
      <w:r w:rsidRPr="00C30304">
        <w:rPr>
          <w:szCs w:val="21"/>
        </w:rPr>
        <w:t>&lt;i&gt; Iran's nuclear facilities&lt;/i&gt;</w:t>
      </w:r>
    </w:p>
    <w:p w:rsidR="0046211F" w:rsidRPr="00C30304" w:rsidRDefault="0046211F" w:rsidP="0046211F">
      <w:pPr>
        <w:spacing w:line="276" w:lineRule="auto"/>
        <w:rPr>
          <w:szCs w:val="21"/>
        </w:rPr>
      </w:pPr>
      <w:r w:rsidRPr="00C30304">
        <w:rPr>
          <w:szCs w:val="21"/>
        </w:rPr>
        <w:t>&lt;i&gt; expanded&lt;/i&gt;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1640</w:t>
      </w:r>
    </w:p>
    <w:p w:rsidR="0046211F" w:rsidRPr="00C30304" w:rsidRDefault="0046211F" w:rsidP="0046211F">
      <w:pPr>
        <w:spacing w:line="276" w:lineRule="auto"/>
        <w:rPr>
          <w:szCs w:val="21"/>
        </w:rPr>
      </w:pPr>
      <w:r w:rsidRPr="00C30304">
        <w:rPr>
          <w:szCs w:val="21"/>
        </w:rPr>
        <w:t>01:24:20,556 --&gt; 01:24:23,157</w:t>
      </w:r>
    </w:p>
    <w:p w:rsidR="0046211F" w:rsidRPr="00C30304" w:rsidRDefault="0046211F" w:rsidP="0046211F">
      <w:pPr>
        <w:spacing w:line="276" w:lineRule="auto"/>
        <w:rPr>
          <w:szCs w:val="21"/>
        </w:rPr>
      </w:pPr>
      <w:r w:rsidRPr="00C30304">
        <w:rPr>
          <w:szCs w:val="21"/>
        </w:rPr>
        <w:t>&lt;i&gt; with the construction&lt;/i&gt;</w:t>
      </w:r>
    </w:p>
    <w:p w:rsidR="0046211F" w:rsidRPr="00C30304" w:rsidRDefault="0046211F" w:rsidP="0046211F">
      <w:pPr>
        <w:spacing w:line="276" w:lineRule="auto"/>
        <w:rPr>
          <w:szCs w:val="21"/>
        </w:rPr>
      </w:pPr>
      <w:r w:rsidRPr="00C30304">
        <w:rPr>
          <w:szCs w:val="21"/>
        </w:rPr>
        <w:t>&lt;i&gt; of fordow&lt;/i&gt;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1641</w:t>
      </w:r>
    </w:p>
    <w:p w:rsidR="0046211F" w:rsidRPr="00C30304" w:rsidRDefault="0046211F" w:rsidP="0046211F">
      <w:pPr>
        <w:spacing w:line="276" w:lineRule="auto"/>
        <w:rPr>
          <w:szCs w:val="21"/>
        </w:rPr>
      </w:pPr>
      <w:r w:rsidRPr="00C30304">
        <w:rPr>
          <w:szCs w:val="21"/>
        </w:rPr>
        <w:t>01:24:23,159 --&gt; 01:24:25,759</w:t>
      </w:r>
    </w:p>
    <w:p w:rsidR="0046211F" w:rsidRPr="00C30304" w:rsidRDefault="0046211F" w:rsidP="0046211F">
      <w:pPr>
        <w:spacing w:line="276" w:lineRule="auto"/>
        <w:rPr>
          <w:szCs w:val="21"/>
        </w:rPr>
      </w:pPr>
      <w:r w:rsidRPr="00C30304">
        <w:rPr>
          <w:szCs w:val="21"/>
        </w:rPr>
        <w:t>&lt;i&gt; and other highly protected&lt;/i&gt;</w:t>
      </w:r>
    </w:p>
    <w:p w:rsidR="0046211F" w:rsidRPr="00C30304" w:rsidRDefault="0046211F" w:rsidP="0046211F">
      <w:pPr>
        <w:spacing w:line="276" w:lineRule="auto"/>
        <w:rPr>
          <w:szCs w:val="21"/>
        </w:rPr>
      </w:pPr>
      <w:r w:rsidRPr="00C30304">
        <w:rPr>
          <w:szCs w:val="21"/>
        </w:rPr>
        <w:t>&lt;i&gt; facilities.&lt;/i&gt;</w:t>
      </w:r>
    </w:p>
    <w:p w:rsidR="0046211F" w:rsidRPr="00C30304" w:rsidRDefault="0046211F" w:rsidP="0046211F">
      <w:pPr>
        <w:spacing w:line="276" w:lineRule="auto"/>
        <w:rPr>
          <w:szCs w:val="21"/>
        </w:rPr>
      </w:pPr>
      <w:r w:rsidRPr="00C30304">
        <w:rPr>
          <w:szCs w:val="21"/>
        </w:rPr>
        <w:t>伊朗的核设施与福尔道和其他高度保护设施的建设都在扩大。</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1642</w:t>
      </w:r>
    </w:p>
    <w:p w:rsidR="0046211F" w:rsidRPr="00C30304" w:rsidRDefault="0046211F" w:rsidP="0046211F">
      <w:pPr>
        <w:spacing w:line="276" w:lineRule="auto"/>
        <w:rPr>
          <w:szCs w:val="21"/>
        </w:rPr>
      </w:pPr>
      <w:r w:rsidRPr="00C30304">
        <w:rPr>
          <w:szCs w:val="21"/>
        </w:rPr>
        <w:t>01:24:27,829 --&gt; 01:24:30,597</w:t>
      </w:r>
    </w:p>
    <w:p w:rsidR="0046211F" w:rsidRPr="00C30304" w:rsidRDefault="0046211F" w:rsidP="0046211F">
      <w:pPr>
        <w:spacing w:line="276" w:lineRule="auto"/>
        <w:rPr>
          <w:szCs w:val="21"/>
        </w:rPr>
      </w:pPr>
      <w:r w:rsidRPr="00C30304">
        <w:rPr>
          <w:szCs w:val="21"/>
        </w:rPr>
        <w:t>So ironically, cyber warfare...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1643</w:t>
      </w:r>
    </w:p>
    <w:p w:rsidR="0046211F" w:rsidRPr="00C30304" w:rsidRDefault="0046211F" w:rsidP="0046211F">
      <w:pPr>
        <w:spacing w:line="276" w:lineRule="auto"/>
        <w:rPr>
          <w:szCs w:val="21"/>
        </w:rPr>
      </w:pPr>
      <w:r w:rsidRPr="00C30304">
        <w:rPr>
          <w:szCs w:val="21"/>
        </w:rPr>
        <w:t>01:24:31,399 --&gt; 01:24:34,001</w:t>
      </w:r>
    </w:p>
    <w:p w:rsidR="0046211F" w:rsidRPr="00C30304" w:rsidRDefault="0046211F" w:rsidP="0046211F">
      <w:pPr>
        <w:spacing w:line="276" w:lineRule="auto"/>
        <w:rPr>
          <w:szCs w:val="21"/>
        </w:rPr>
      </w:pPr>
      <w:r w:rsidRPr="00C30304">
        <w:rPr>
          <w:szCs w:val="21"/>
        </w:rPr>
        <w:t>Assassination of</w:t>
      </w:r>
    </w:p>
    <w:p w:rsidR="0046211F" w:rsidRPr="00C30304" w:rsidRDefault="0046211F" w:rsidP="0046211F">
      <w:pPr>
        <w:spacing w:line="276" w:lineRule="auto"/>
        <w:rPr>
          <w:szCs w:val="21"/>
        </w:rPr>
      </w:pPr>
      <w:r w:rsidRPr="00C30304">
        <w:rPr>
          <w:szCs w:val="21"/>
        </w:rPr>
        <w:t>its nuclear scientists,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1644</w:t>
      </w:r>
    </w:p>
    <w:p w:rsidR="0046211F" w:rsidRPr="00C30304" w:rsidRDefault="0046211F" w:rsidP="0046211F">
      <w:pPr>
        <w:spacing w:line="276" w:lineRule="auto"/>
        <w:rPr>
          <w:szCs w:val="21"/>
        </w:rPr>
      </w:pPr>
      <w:r w:rsidRPr="00C30304">
        <w:rPr>
          <w:szCs w:val="21"/>
        </w:rPr>
        <w:t>01:24:34,436 --&gt; 01:24:37,704</w:t>
      </w:r>
    </w:p>
    <w:p w:rsidR="0046211F" w:rsidRPr="00C30304" w:rsidRDefault="0046211F" w:rsidP="0046211F">
      <w:pPr>
        <w:spacing w:line="276" w:lineRule="auto"/>
        <w:rPr>
          <w:szCs w:val="21"/>
        </w:rPr>
      </w:pPr>
      <w:r w:rsidRPr="00C30304">
        <w:rPr>
          <w:szCs w:val="21"/>
        </w:rPr>
        <w:t>economic sanctions,</w:t>
      </w:r>
    </w:p>
    <w:p w:rsidR="0046211F" w:rsidRPr="00C30304" w:rsidRDefault="0046211F" w:rsidP="0046211F">
      <w:pPr>
        <w:spacing w:line="276" w:lineRule="auto"/>
        <w:rPr>
          <w:szCs w:val="21"/>
        </w:rPr>
      </w:pPr>
      <w:r w:rsidRPr="00C30304">
        <w:rPr>
          <w:szCs w:val="21"/>
        </w:rPr>
        <w:t>political isolation...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1645</w:t>
      </w:r>
    </w:p>
    <w:p w:rsidR="0046211F" w:rsidRPr="00C30304" w:rsidRDefault="0046211F" w:rsidP="0046211F">
      <w:pPr>
        <w:spacing w:line="276" w:lineRule="auto"/>
        <w:rPr>
          <w:szCs w:val="21"/>
        </w:rPr>
      </w:pPr>
      <w:r w:rsidRPr="00C30304">
        <w:rPr>
          <w:szCs w:val="21"/>
        </w:rPr>
        <w:t>01:24:39,575 --&gt; 01:24:42,076</w:t>
      </w:r>
    </w:p>
    <w:p w:rsidR="0046211F" w:rsidRPr="00C30304" w:rsidRDefault="0046211F" w:rsidP="0046211F">
      <w:pPr>
        <w:spacing w:line="276" w:lineRule="auto"/>
        <w:rPr>
          <w:szCs w:val="21"/>
        </w:rPr>
      </w:pPr>
      <w:r w:rsidRPr="00C30304">
        <w:rPr>
          <w:szCs w:val="21"/>
        </w:rPr>
        <w:t>&lt;i&gt; Iran has gone through&lt;/i&gt;</w:t>
      </w:r>
    </w:p>
    <w:p w:rsidR="0046211F" w:rsidRPr="00C30304" w:rsidRDefault="0046211F" w:rsidP="0046211F">
      <w:pPr>
        <w:spacing w:line="276" w:lineRule="auto"/>
        <w:rPr>
          <w:szCs w:val="21"/>
        </w:rPr>
      </w:pPr>
      <w:r w:rsidRPr="00C30304">
        <w:rPr>
          <w:szCs w:val="21"/>
        </w:rPr>
        <w:t>&lt;i&gt; "a" to "x"&lt;/i&gt;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1646</w:t>
      </w:r>
    </w:p>
    <w:p w:rsidR="0046211F" w:rsidRPr="00C30304" w:rsidRDefault="0046211F" w:rsidP="0046211F">
      <w:pPr>
        <w:spacing w:line="276" w:lineRule="auto"/>
        <w:rPr>
          <w:szCs w:val="21"/>
        </w:rPr>
      </w:pPr>
      <w:r w:rsidRPr="00C30304">
        <w:rPr>
          <w:szCs w:val="21"/>
        </w:rPr>
        <w:t>01:24:42,078 --&gt; 01:24:46,680</w:t>
      </w:r>
    </w:p>
    <w:p w:rsidR="0046211F" w:rsidRPr="00C30304" w:rsidRDefault="0046211F" w:rsidP="0046211F">
      <w:pPr>
        <w:spacing w:line="276" w:lineRule="auto"/>
        <w:rPr>
          <w:szCs w:val="21"/>
        </w:rPr>
      </w:pPr>
      <w:r w:rsidRPr="00C30304">
        <w:rPr>
          <w:szCs w:val="21"/>
        </w:rPr>
        <w:t>&lt;i&gt; of every chorus of policy&lt;/i&gt;</w:t>
      </w:r>
    </w:p>
    <w:p w:rsidR="0046211F" w:rsidRPr="00C30304" w:rsidRDefault="0046211F" w:rsidP="0046211F">
      <w:pPr>
        <w:spacing w:line="276" w:lineRule="auto"/>
        <w:rPr>
          <w:szCs w:val="21"/>
        </w:rPr>
      </w:pPr>
      <w:r w:rsidRPr="00C30304">
        <w:rPr>
          <w:szCs w:val="21"/>
        </w:rPr>
        <w:t>&lt;i&gt; that the U.S., Israel,&lt;/i&gt;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1647</w:t>
      </w:r>
    </w:p>
    <w:p w:rsidR="0046211F" w:rsidRPr="00C30304" w:rsidRDefault="0046211F" w:rsidP="0046211F">
      <w:pPr>
        <w:spacing w:line="276" w:lineRule="auto"/>
        <w:rPr>
          <w:szCs w:val="21"/>
        </w:rPr>
      </w:pPr>
      <w:r w:rsidRPr="00C30304">
        <w:rPr>
          <w:szCs w:val="21"/>
        </w:rPr>
        <w:t>01:24:46,682 --&gt; 01:24:50,818</w:t>
      </w:r>
    </w:p>
    <w:p w:rsidR="0046211F" w:rsidRPr="00C30304" w:rsidRDefault="0046211F" w:rsidP="0046211F">
      <w:pPr>
        <w:spacing w:line="276" w:lineRule="auto"/>
        <w:rPr>
          <w:szCs w:val="21"/>
        </w:rPr>
      </w:pPr>
      <w:r w:rsidRPr="00C30304">
        <w:rPr>
          <w:szCs w:val="21"/>
        </w:rPr>
        <w:t>&lt;i&gt; and those who ally with them&lt;/i&gt;</w:t>
      </w:r>
    </w:p>
    <w:p w:rsidR="0046211F" w:rsidRPr="00C30304" w:rsidRDefault="0046211F" w:rsidP="0046211F">
      <w:pPr>
        <w:spacing w:line="276" w:lineRule="auto"/>
        <w:rPr>
          <w:szCs w:val="21"/>
        </w:rPr>
      </w:pPr>
      <w:r w:rsidRPr="00C30304">
        <w:rPr>
          <w:szCs w:val="21"/>
        </w:rPr>
        <w:t>&lt;i&gt; have placed on Iran,&lt;/i&gt;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1648</w:t>
      </w:r>
    </w:p>
    <w:p w:rsidR="0046211F" w:rsidRPr="00C30304" w:rsidRDefault="0046211F" w:rsidP="0046211F">
      <w:pPr>
        <w:spacing w:line="276" w:lineRule="auto"/>
        <w:rPr>
          <w:szCs w:val="21"/>
        </w:rPr>
      </w:pPr>
      <w:r w:rsidRPr="00C30304">
        <w:rPr>
          <w:szCs w:val="21"/>
        </w:rPr>
        <w:t>01:24:51,352 --&gt; 01:24:54,288</w:t>
      </w:r>
    </w:p>
    <w:p w:rsidR="0046211F" w:rsidRPr="00C30304" w:rsidRDefault="0046211F" w:rsidP="0046211F">
      <w:pPr>
        <w:spacing w:line="276" w:lineRule="auto"/>
        <w:rPr>
          <w:szCs w:val="21"/>
        </w:rPr>
      </w:pPr>
      <w:r w:rsidRPr="00C30304">
        <w:rPr>
          <w:szCs w:val="21"/>
        </w:rPr>
        <w:t>and they have actually made</w:t>
      </w:r>
    </w:p>
    <w:p w:rsidR="0046211F" w:rsidRPr="00C30304" w:rsidRDefault="0046211F" w:rsidP="0046211F">
      <w:pPr>
        <w:spacing w:line="276" w:lineRule="auto"/>
        <w:rPr>
          <w:szCs w:val="21"/>
        </w:rPr>
      </w:pPr>
      <w:r w:rsidRPr="00C30304">
        <w:rPr>
          <w:szCs w:val="21"/>
        </w:rPr>
        <w:lastRenderedPageBreak/>
        <w:t>Iran's nuclear program</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1649</w:t>
      </w:r>
    </w:p>
    <w:p w:rsidR="0046211F" w:rsidRPr="00C30304" w:rsidRDefault="0046211F" w:rsidP="0046211F">
      <w:pPr>
        <w:spacing w:line="276" w:lineRule="auto"/>
        <w:rPr>
          <w:szCs w:val="21"/>
        </w:rPr>
      </w:pPr>
      <w:r w:rsidRPr="00C30304">
        <w:rPr>
          <w:szCs w:val="21"/>
        </w:rPr>
        <w:t>01:24:54,290 --&gt; 01:24:57,024</w:t>
      </w:r>
    </w:p>
    <w:p w:rsidR="0046211F" w:rsidRPr="00C30304" w:rsidRDefault="0046211F" w:rsidP="0046211F">
      <w:pPr>
        <w:spacing w:line="276" w:lineRule="auto"/>
        <w:rPr>
          <w:szCs w:val="21"/>
        </w:rPr>
      </w:pPr>
      <w:r w:rsidRPr="00C30304">
        <w:rPr>
          <w:szCs w:val="21"/>
        </w:rPr>
        <w:t>more advanced today</w:t>
      </w:r>
    </w:p>
    <w:p w:rsidR="0046211F" w:rsidRPr="00C30304" w:rsidRDefault="0046211F" w:rsidP="0046211F">
      <w:pPr>
        <w:spacing w:line="276" w:lineRule="auto"/>
        <w:rPr>
          <w:szCs w:val="21"/>
        </w:rPr>
      </w:pPr>
      <w:r w:rsidRPr="00C30304">
        <w:rPr>
          <w:szCs w:val="21"/>
        </w:rPr>
        <w:t>than it was ever before.</w:t>
      </w:r>
    </w:p>
    <w:p w:rsidR="0046211F" w:rsidRPr="00C30304" w:rsidRDefault="0046211F" w:rsidP="0046211F">
      <w:pPr>
        <w:spacing w:line="276" w:lineRule="auto"/>
        <w:rPr>
          <w:szCs w:val="21"/>
        </w:rPr>
      </w:pPr>
      <w:r w:rsidRPr="00C30304">
        <w:rPr>
          <w:szCs w:val="21"/>
        </w:rPr>
        <w:t>因此，具有讽刺意味的是，网络战争、核科学家遭遇暗杀、经济制裁、政治孤立</w:t>
      </w:r>
      <w:r w:rsidRPr="00C30304">
        <w:rPr>
          <w:szCs w:val="21"/>
        </w:rPr>
        <w:t>……</w:t>
      </w:r>
      <w:r w:rsidRPr="00C30304">
        <w:rPr>
          <w:szCs w:val="21"/>
        </w:rPr>
        <w:t>伊朗经历了美国、以色列及其盟友对伊朗处置的联合计策，从</w:t>
      </w:r>
      <w:r w:rsidRPr="00C30304">
        <w:rPr>
          <w:szCs w:val="21"/>
        </w:rPr>
        <w:t>“a”</w:t>
      </w:r>
      <w:r w:rsidRPr="00C30304">
        <w:rPr>
          <w:szCs w:val="21"/>
        </w:rPr>
        <w:t>走到了</w:t>
      </w:r>
      <w:r w:rsidRPr="00C30304">
        <w:rPr>
          <w:szCs w:val="21"/>
        </w:rPr>
        <w:t>“X”</w:t>
      </w:r>
      <w:r w:rsidRPr="00C30304">
        <w:rPr>
          <w:szCs w:val="21"/>
        </w:rPr>
        <w:t>；在这个过程中，它们也确实使得伊朗今天的核计划比它以往的任何时候都更为先进。</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1650</w:t>
      </w:r>
    </w:p>
    <w:p w:rsidR="0046211F" w:rsidRPr="00C30304" w:rsidRDefault="0046211F" w:rsidP="0046211F">
      <w:pPr>
        <w:spacing w:line="276" w:lineRule="auto"/>
        <w:rPr>
          <w:szCs w:val="21"/>
        </w:rPr>
      </w:pPr>
      <w:r w:rsidRPr="00C30304">
        <w:rPr>
          <w:szCs w:val="21"/>
        </w:rPr>
        <w:t>01:25:01,197 --&gt; 01:25:02,930</w:t>
      </w:r>
    </w:p>
    <w:p w:rsidR="0046211F" w:rsidRPr="00C30304" w:rsidRDefault="0046211F" w:rsidP="0046211F">
      <w:pPr>
        <w:spacing w:line="276" w:lineRule="auto"/>
        <w:rPr>
          <w:szCs w:val="21"/>
        </w:rPr>
      </w:pPr>
      <w:r w:rsidRPr="00C30304">
        <w:rPr>
          <w:szCs w:val="21"/>
        </w:rPr>
        <w:t>Mossad operative:</w:t>
      </w:r>
    </w:p>
    <w:p w:rsidR="0046211F" w:rsidRPr="00C30304" w:rsidRDefault="0046211F" w:rsidP="0046211F">
      <w:pPr>
        <w:spacing w:line="276" w:lineRule="auto"/>
        <w:rPr>
          <w:szCs w:val="21"/>
        </w:rPr>
      </w:pPr>
      <w:r w:rsidRPr="00C30304">
        <w:rPr>
          <w:szCs w:val="21"/>
        </w:rPr>
        <w:t>&lt;i&gt; This is a very&lt;/i&gt;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1651</w:t>
      </w:r>
    </w:p>
    <w:p w:rsidR="0046211F" w:rsidRPr="00C30304" w:rsidRDefault="0046211F" w:rsidP="0046211F">
      <w:pPr>
        <w:spacing w:line="276" w:lineRule="auto"/>
        <w:rPr>
          <w:szCs w:val="21"/>
        </w:rPr>
      </w:pPr>
      <w:r w:rsidRPr="00C30304">
        <w:rPr>
          <w:szCs w:val="21"/>
        </w:rPr>
        <w:t>01:25:02,932 --&gt; 01:25:06,066</w:t>
      </w:r>
    </w:p>
    <w:p w:rsidR="0046211F" w:rsidRPr="00C30304" w:rsidRDefault="0046211F" w:rsidP="0046211F">
      <w:pPr>
        <w:spacing w:line="276" w:lineRule="auto"/>
        <w:rPr>
          <w:szCs w:val="21"/>
        </w:rPr>
      </w:pPr>
      <w:r w:rsidRPr="00C30304">
        <w:rPr>
          <w:szCs w:val="21"/>
        </w:rPr>
        <w:t>&lt;i&gt; very dangerous&lt;/i&gt;</w:t>
      </w:r>
    </w:p>
    <w:p w:rsidR="0046211F" w:rsidRPr="00C30304" w:rsidRDefault="0046211F" w:rsidP="0046211F">
      <w:pPr>
        <w:spacing w:line="276" w:lineRule="auto"/>
        <w:rPr>
          <w:szCs w:val="21"/>
        </w:rPr>
      </w:pPr>
      <w:r w:rsidRPr="00C30304">
        <w:rPr>
          <w:szCs w:val="21"/>
        </w:rPr>
        <w:t>&lt;i&gt; minefield that we are walking,&lt;/i&gt;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1652</w:t>
      </w:r>
    </w:p>
    <w:p w:rsidR="0046211F" w:rsidRPr="00C30304" w:rsidRDefault="0046211F" w:rsidP="0046211F">
      <w:pPr>
        <w:spacing w:line="276" w:lineRule="auto"/>
        <w:rPr>
          <w:szCs w:val="21"/>
        </w:rPr>
      </w:pPr>
      <w:r w:rsidRPr="00C30304">
        <w:rPr>
          <w:szCs w:val="21"/>
        </w:rPr>
        <w:t>01:25:06,068 --&gt; 01:25:08,969</w:t>
      </w:r>
    </w:p>
    <w:p w:rsidR="0046211F" w:rsidRPr="00C30304" w:rsidRDefault="0046211F" w:rsidP="0046211F">
      <w:pPr>
        <w:spacing w:line="276" w:lineRule="auto"/>
        <w:rPr>
          <w:szCs w:val="21"/>
        </w:rPr>
      </w:pPr>
      <w:r w:rsidRPr="00C30304">
        <w:rPr>
          <w:szCs w:val="21"/>
        </w:rPr>
        <w:t>and nations who decide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1653</w:t>
      </w:r>
    </w:p>
    <w:p w:rsidR="0046211F" w:rsidRPr="00C30304" w:rsidRDefault="0046211F" w:rsidP="0046211F">
      <w:pPr>
        <w:spacing w:line="276" w:lineRule="auto"/>
        <w:rPr>
          <w:szCs w:val="21"/>
        </w:rPr>
      </w:pPr>
      <w:r w:rsidRPr="00C30304">
        <w:rPr>
          <w:szCs w:val="21"/>
        </w:rPr>
        <w:t>01:25:08,971 --&gt; 01:25:11,171</w:t>
      </w:r>
    </w:p>
    <w:p w:rsidR="0046211F" w:rsidRPr="00C30304" w:rsidRDefault="0046211F" w:rsidP="0046211F">
      <w:pPr>
        <w:spacing w:line="276" w:lineRule="auto"/>
        <w:rPr>
          <w:szCs w:val="21"/>
        </w:rPr>
      </w:pPr>
      <w:r w:rsidRPr="00C30304">
        <w:rPr>
          <w:szCs w:val="21"/>
        </w:rPr>
        <w:t>to take these covert actions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1654</w:t>
      </w:r>
    </w:p>
    <w:p w:rsidR="0046211F" w:rsidRPr="00C30304" w:rsidRDefault="0046211F" w:rsidP="0046211F">
      <w:pPr>
        <w:spacing w:line="276" w:lineRule="auto"/>
        <w:rPr>
          <w:szCs w:val="21"/>
        </w:rPr>
      </w:pPr>
      <w:r w:rsidRPr="00C30304">
        <w:rPr>
          <w:szCs w:val="21"/>
        </w:rPr>
        <w:t>01:25:12,307 --&gt; 01:25:15,342</w:t>
      </w:r>
    </w:p>
    <w:p w:rsidR="0046211F" w:rsidRPr="00C30304" w:rsidRDefault="0046211F" w:rsidP="0046211F">
      <w:pPr>
        <w:spacing w:line="276" w:lineRule="auto"/>
        <w:rPr>
          <w:szCs w:val="21"/>
        </w:rPr>
      </w:pPr>
      <w:r w:rsidRPr="00C30304">
        <w:rPr>
          <w:szCs w:val="21"/>
        </w:rPr>
        <w:t>should be taking</w:t>
      </w:r>
    </w:p>
    <w:p w:rsidR="0046211F" w:rsidRPr="00C30304" w:rsidRDefault="0046211F" w:rsidP="0046211F">
      <w:pPr>
        <w:spacing w:line="276" w:lineRule="auto"/>
        <w:rPr>
          <w:szCs w:val="21"/>
        </w:rPr>
      </w:pPr>
      <w:r w:rsidRPr="00C30304">
        <w:rPr>
          <w:szCs w:val="21"/>
        </w:rPr>
        <w:t>into consideration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1655</w:t>
      </w:r>
    </w:p>
    <w:p w:rsidR="0046211F" w:rsidRPr="00C30304" w:rsidRDefault="0046211F" w:rsidP="0046211F">
      <w:pPr>
        <w:spacing w:line="276" w:lineRule="auto"/>
        <w:rPr>
          <w:szCs w:val="21"/>
        </w:rPr>
      </w:pPr>
      <w:r w:rsidRPr="00C30304">
        <w:rPr>
          <w:szCs w:val="21"/>
        </w:rPr>
        <w:t>01:25:15,977 --&gt; 01:25:20,781</w:t>
      </w:r>
    </w:p>
    <w:p w:rsidR="0046211F" w:rsidRPr="00C30304" w:rsidRDefault="0046211F" w:rsidP="0046211F">
      <w:pPr>
        <w:spacing w:line="276" w:lineRule="auto"/>
        <w:rPr>
          <w:szCs w:val="21"/>
        </w:rPr>
      </w:pPr>
      <w:r w:rsidRPr="00C30304">
        <w:rPr>
          <w:szCs w:val="21"/>
        </w:rPr>
        <w:t>all the effects,</w:t>
      </w:r>
    </w:p>
    <w:p w:rsidR="0046211F" w:rsidRPr="00C30304" w:rsidRDefault="0046211F" w:rsidP="0046211F">
      <w:pPr>
        <w:spacing w:line="276" w:lineRule="auto"/>
        <w:rPr>
          <w:szCs w:val="21"/>
        </w:rPr>
      </w:pPr>
      <w:r w:rsidRPr="00C30304">
        <w:rPr>
          <w:szCs w:val="21"/>
        </w:rPr>
        <w:t>including the moral effects.</w:t>
      </w:r>
    </w:p>
    <w:p w:rsidR="0046211F" w:rsidRPr="00C30304" w:rsidRDefault="0046211F" w:rsidP="0046211F">
      <w:pPr>
        <w:spacing w:line="276" w:lineRule="auto"/>
        <w:rPr>
          <w:szCs w:val="21"/>
        </w:rPr>
      </w:pPr>
      <w:r w:rsidRPr="00C30304">
        <w:rPr>
          <w:szCs w:val="21"/>
        </w:rPr>
        <w:t>摩萨德特工：</w:t>
      </w:r>
    </w:p>
    <w:p w:rsidR="0046211F" w:rsidRPr="00C30304" w:rsidRDefault="0046211F" w:rsidP="0046211F">
      <w:pPr>
        <w:spacing w:line="276" w:lineRule="auto"/>
        <w:rPr>
          <w:szCs w:val="21"/>
        </w:rPr>
      </w:pPr>
      <w:r w:rsidRPr="00C30304">
        <w:rPr>
          <w:szCs w:val="21"/>
        </w:rPr>
        <w:t>我们行走在一个非常危险的雷区，决定采取这些秘密行动的国家应考虑到所有的影响，包括</w:t>
      </w:r>
      <w:r w:rsidRPr="00C30304">
        <w:rPr>
          <w:szCs w:val="21"/>
        </w:rPr>
        <w:lastRenderedPageBreak/>
        <w:t>道德方面的影响。</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1656</w:t>
      </w:r>
    </w:p>
    <w:p w:rsidR="0046211F" w:rsidRPr="00C30304" w:rsidRDefault="0046211F" w:rsidP="0046211F">
      <w:pPr>
        <w:spacing w:line="276" w:lineRule="auto"/>
        <w:rPr>
          <w:szCs w:val="21"/>
        </w:rPr>
      </w:pPr>
      <w:r w:rsidRPr="00C30304">
        <w:rPr>
          <w:szCs w:val="21"/>
        </w:rPr>
        <w:t>01:25:21,416 --&gt; 01:25:25,452</w:t>
      </w:r>
    </w:p>
    <w:p w:rsidR="0046211F" w:rsidRPr="00C30304" w:rsidRDefault="0046211F" w:rsidP="0046211F">
      <w:pPr>
        <w:spacing w:line="276" w:lineRule="auto"/>
        <w:rPr>
          <w:szCs w:val="21"/>
        </w:rPr>
      </w:pPr>
      <w:r w:rsidRPr="00C30304">
        <w:rPr>
          <w:szCs w:val="21"/>
        </w:rPr>
        <w:t>I would say</w:t>
      </w:r>
    </w:p>
    <w:p w:rsidR="0046211F" w:rsidRPr="00C30304" w:rsidRDefault="0046211F" w:rsidP="0046211F">
      <w:pPr>
        <w:spacing w:line="276" w:lineRule="auto"/>
        <w:rPr>
          <w:szCs w:val="21"/>
        </w:rPr>
      </w:pPr>
      <w:r w:rsidRPr="00C30304">
        <w:rPr>
          <w:szCs w:val="21"/>
        </w:rPr>
        <w:t>that this is the price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1657</w:t>
      </w:r>
    </w:p>
    <w:p w:rsidR="0046211F" w:rsidRPr="00C30304" w:rsidRDefault="0046211F" w:rsidP="0046211F">
      <w:pPr>
        <w:spacing w:line="276" w:lineRule="auto"/>
        <w:rPr>
          <w:szCs w:val="21"/>
        </w:rPr>
      </w:pPr>
      <w:r w:rsidRPr="00C30304">
        <w:rPr>
          <w:szCs w:val="21"/>
        </w:rPr>
        <w:t>01:25:25,454 --&gt; 01:25:29,790</w:t>
      </w:r>
    </w:p>
    <w:p w:rsidR="0046211F" w:rsidRPr="00C30304" w:rsidRDefault="0046211F" w:rsidP="0046211F">
      <w:pPr>
        <w:spacing w:line="276" w:lineRule="auto"/>
        <w:rPr>
          <w:szCs w:val="21"/>
        </w:rPr>
      </w:pPr>
      <w:r w:rsidRPr="00C30304">
        <w:rPr>
          <w:szCs w:val="21"/>
        </w:rPr>
        <w:t>that we have to pay in this...</w:t>
      </w:r>
    </w:p>
    <w:p w:rsidR="0046211F" w:rsidRPr="00C30304" w:rsidRDefault="0046211F" w:rsidP="0046211F">
      <w:pPr>
        <w:spacing w:line="276" w:lineRule="auto"/>
        <w:rPr>
          <w:szCs w:val="21"/>
        </w:rPr>
      </w:pPr>
      <w:r w:rsidRPr="00C30304">
        <w:rPr>
          <w:szCs w:val="21"/>
        </w:rPr>
        <w:t>In this war,</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1658</w:t>
      </w:r>
    </w:p>
    <w:p w:rsidR="0046211F" w:rsidRPr="00C30304" w:rsidRDefault="0046211F" w:rsidP="0046211F">
      <w:pPr>
        <w:spacing w:line="276" w:lineRule="auto"/>
        <w:rPr>
          <w:szCs w:val="21"/>
        </w:rPr>
      </w:pPr>
      <w:r w:rsidRPr="00C30304">
        <w:rPr>
          <w:szCs w:val="21"/>
        </w:rPr>
        <w:t>01:25:30,125 --&gt; 01:25:32,659</w:t>
      </w:r>
    </w:p>
    <w:p w:rsidR="0046211F" w:rsidRPr="00C30304" w:rsidRDefault="0046211F" w:rsidP="0046211F">
      <w:pPr>
        <w:spacing w:line="276" w:lineRule="auto"/>
        <w:rPr>
          <w:szCs w:val="21"/>
        </w:rPr>
      </w:pPr>
      <w:r w:rsidRPr="00C30304">
        <w:rPr>
          <w:szCs w:val="21"/>
        </w:rPr>
        <w:t>and our blade</w:t>
      </w:r>
    </w:p>
    <w:p w:rsidR="0046211F" w:rsidRPr="00C30304" w:rsidRDefault="0046211F" w:rsidP="0046211F">
      <w:pPr>
        <w:spacing w:line="276" w:lineRule="auto"/>
        <w:rPr>
          <w:szCs w:val="21"/>
        </w:rPr>
      </w:pPr>
      <w:r w:rsidRPr="00C30304">
        <w:rPr>
          <w:szCs w:val="21"/>
        </w:rPr>
        <w:t>of righteousness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1659</w:t>
      </w:r>
    </w:p>
    <w:p w:rsidR="0046211F" w:rsidRPr="00C30304" w:rsidRDefault="0046211F" w:rsidP="0046211F">
      <w:pPr>
        <w:spacing w:line="276" w:lineRule="auto"/>
        <w:rPr>
          <w:szCs w:val="21"/>
        </w:rPr>
      </w:pPr>
      <w:r w:rsidRPr="00C30304">
        <w:rPr>
          <w:szCs w:val="21"/>
        </w:rPr>
        <w:t>01:25:32,661 --&gt; 01:25:34,061</w:t>
      </w:r>
    </w:p>
    <w:p w:rsidR="0046211F" w:rsidRPr="00C30304" w:rsidRDefault="0046211F" w:rsidP="0046211F">
      <w:pPr>
        <w:spacing w:line="276" w:lineRule="auto"/>
        <w:rPr>
          <w:szCs w:val="21"/>
        </w:rPr>
      </w:pPr>
      <w:r w:rsidRPr="00C30304">
        <w:rPr>
          <w:szCs w:val="21"/>
        </w:rPr>
        <w:t>shouldn't be so sharp.</w:t>
      </w:r>
    </w:p>
    <w:p w:rsidR="0046211F" w:rsidRPr="00C30304" w:rsidRDefault="0046211F" w:rsidP="0046211F">
      <w:pPr>
        <w:spacing w:line="276" w:lineRule="auto"/>
        <w:rPr>
          <w:szCs w:val="21"/>
        </w:rPr>
      </w:pPr>
      <w:r w:rsidRPr="00C30304">
        <w:rPr>
          <w:szCs w:val="21"/>
        </w:rPr>
        <w:t>我想说的是，这是我们在这场战争中应付出的代价，我们的公义之刃不应该如此锋利。</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1660</w:t>
      </w:r>
    </w:p>
    <w:p w:rsidR="0046211F" w:rsidRPr="00C30304" w:rsidRDefault="0046211F" w:rsidP="0046211F">
      <w:pPr>
        <w:spacing w:line="276" w:lineRule="auto"/>
        <w:rPr>
          <w:szCs w:val="21"/>
        </w:rPr>
      </w:pPr>
      <w:r w:rsidRPr="00C30304">
        <w:rPr>
          <w:szCs w:val="21"/>
        </w:rPr>
        <w:t>01:25:39,901 --&gt; 01:25:42,302</w:t>
      </w:r>
    </w:p>
    <w:p w:rsidR="0046211F" w:rsidRPr="00C30304" w:rsidRDefault="0046211F" w:rsidP="0046211F">
      <w:pPr>
        <w:spacing w:line="276" w:lineRule="auto"/>
        <w:rPr>
          <w:szCs w:val="21"/>
        </w:rPr>
      </w:pPr>
      <w:r w:rsidRPr="00C30304">
        <w:rPr>
          <w:szCs w:val="21"/>
        </w:rPr>
        <w:t>Gibney:&lt;i&gt; In Israel&lt;/i&gt;</w:t>
      </w:r>
    </w:p>
    <w:p w:rsidR="0046211F" w:rsidRPr="00C30304" w:rsidRDefault="0046211F" w:rsidP="0046211F">
      <w:pPr>
        <w:spacing w:line="276" w:lineRule="auto"/>
        <w:rPr>
          <w:szCs w:val="21"/>
        </w:rPr>
      </w:pPr>
      <w:r w:rsidRPr="00C30304">
        <w:rPr>
          <w:szCs w:val="21"/>
        </w:rPr>
        <w:t>&lt;i&gt; and in the United States,&lt;/i&gt;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1661</w:t>
      </w:r>
    </w:p>
    <w:p w:rsidR="0046211F" w:rsidRPr="00C30304" w:rsidRDefault="0046211F" w:rsidP="0046211F">
      <w:pPr>
        <w:spacing w:line="276" w:lineRule="auto"/>
        <w:rPr>
          <w:szCs w:val="21"/>
        </w:rPr>
      </w:pPr>
      <w:r w:rsidRPr="00C30304">
        <w:rPr>
          <w:szCs w:val="21"/>
        </w:rPr>
        <w:t>01:25:42,304 --&gt; 01:25:44,638</w:t>
      </w:r>
    </w:p>
    <w:p w:rsidR="0046211F" w:rsidRPr="00C30304" w:rsidRDefault="0046211F" w:rsidP="0046211F">
      <w:pPr>
        <w:spacing w:line="276" w:lineRule="auto"/>
        <w:rPr>
          <w:szCs w:val="21"/>
        </w:rPr>
      </w:pPr>
      <w:r w:rsidRPr="00C30304">
        <w:rPr>
          <w:szCs w:val="21"/>
        </w:rPr>
        <w:t>&lt;i&gt; the blade of righteousness&lt;/i&gt;</w:t>
      </w:r>
    </w:p>
    <w:p w:rsidR="0046211F" w:rsidRPr="00C30304" w:rsidRDefault="0046211F" w:rsidP="0046211F">
      <w:pPr>
        <w:spacing w:line="276" w:lineRule="auto"/>
        <w:rPr>
          <w:szCs w:val="21"/>
        </w:rPr>
      </w:pPr>
      <w:r w:rsidRPr="00C30304">
        <w:rPr>
          <w:szCs w:val="21"/>
        </w:rPr>
        <w:t>&lt;i&gt; cut both ways,&lt;/i&gt;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1662</w:t>
      </w:r>
    </w:p>
    <w:p w:rsidR="0046211F" w:rsidRPr="00C30304" w:rsidRDefault="0046211F" w:rsidP="0046211F">
      <w:pPr>
        <w:spacing w:line="276" w:lineRule="auto"/>
        <w:rPr>
          <w:szCs w:val="21"/>
        </w:rPr>
      </w:pPr>
      <w:r w:rsidRPr="00C30304">
        <w:rPr>
          <w:szCs w:val="21"/>
        </w:rPr>
        <w:t>01:25:45,173 --&gt; 01:25:47,708</w:t>
      </w:r>
    </w:p>
    <w:p w:rsidR="0046211F" w:rsidRPr="00C30304" w:rsidRDefault="0046211F" w:rsidP="0046211F">
      <w:pPr>
        <w:spacing w:line="276" w:lineRule="auto"/>
        <w:rPr>
          <w:szCs w:val="21"/>
        </w:rPr>
      </w:pPr>
      <w:r w:rsidRPr="00C30304">
        <w:rPr>
          <w:szCs w:val="21"/>
        </w:rPr>
        <w:t>&lt;i&gt; wounding the targets&lt;/i&gt;</w:t>
      </w:r>
    </w:p>
    <w:p w:rsidR="0046211F" w:rsidRPr="00C30304" w:rsidRDefault="0046211F" w:rsidP="0046211F">
      <w:pPr>
        <w:spacing w:line="276" w:lineRule="auto"/>
        <w:rPr>
          <w:szCs w:val="21"/>
        </w:rPr>
      </w:pPr>
      <w:r w:rsidRPr="00C30304">
        <w:rPr>
          <w:szCs w:val="21"/>
        </w:rPr>
        <w:t>&lt;i&gt; and the attackers.&lt;/i&gt;</w:t>
      </w:r>
    </w:p>
    <w:p w:rsidR="0046211F" w:rsidRPr="00C30304" w:rsidRDefault="0046211F" w:rsidP="0046211F">
      <w:pPr>
        <w:spacing w:line="276" w:lineRule="auto"/>
        <w:rPr>
          <w:szCs w:val="21"/>
        </w:rPr>
      </w:pPr>
      <w:r w:rsidRPr="00C30304">
        <w:rPr>
          <w:szCs w:val="21"/>
        </w:rPr>
        <w:t>吉布尼</w:t>
      </w:r>
      <w:r w:rsidRPr="00C30304">
        <w:rPr>
          <w:szCs w:val="21"/>
        </w:rPr>
        <w:t>:</w:t>
      </w:r>
      <w:r w:rsidRPr="00C30304">
        <w:rPr>
          <w:szCs w:val="21"/>
        </w:rPr>
        <w:t>在以色列和美国，公义之刃使得攻击目标和攻击者两败俱伤。</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1663-1668</w:t>
      </w:r>
    </w:p>
    <w:p w:rsidR="0046211F" w:rsidRPr="00C30304" w:rsidRDefault="0046211F" w:rsidP="0046211F">
      <w:pPr>
        <w:spacing w:line="276" w:lineRule="auto"/>
        <w:rPr>
          <w:szCs w:val="21"/>
        </w:rPr>
      </w:pPr>
      <w:r w:rsidRPr="00C30304">
        <w:rPr>
          <w:szCs w:val="21"/>
        </w:rPr>
        <w:lastRenderedPageBreak/>
        <w:t>1663</w:t>
      </w:r>
    </w:p>
    <w:p w:rsidR="0046211F" w:rsidRPr="00C30304" w:rsidRDefault="0046211F" w:rsidP="0046211F">
      <w:pPr>
        <w:spacing w:line="276" w:lineRule="auto"/>
        <w:rPr>
          <w:szCs w:val="21"/>
        </w:rPr>
      </w:pPr>
      <w:r w:rsidRPr="00C30304">
        <w:rPr>
          <w:szCs w:val="21"/>
        </w:rPr>
        <w:t>01:25:48,776 --&gt; 01:25:51,178</w:t>
      </w:r>
    </w:p>
    <w:p w:rsidR="0046211F" w:rsidRPr="00C30304" w:rsidRDefault="0046211F" w:rsidP="0046211F">
      <w:pPr>
        <w:spacing w:line="276" w:lineRule="auto"/>
        <w:rPr>
          <w:szCs w:val="21"/>
        </w:rPr>
      </w:pPr>
      <w:r w:rsidRPr="00C30304">
        <w:rPr>
          <w:szCs w:val="21"/>
        </w:rPr>
        <w:t>&lt;i&gt; When stuxnet infected&lt;/i&gt;</w:t>
      </w:r>
    </w:p>
    <w:p w:rsidR="0046211F" w:rsidRPr="00C30304" w:rsidRDefault="0046211F" w:rsidP="0046211F">
      <w:pPr>
        <w:spacing w:line="276" w:lineRule="auto"/>
        <w:rPr>
          <w:szCs w:val="21"/>
        </w:rPr>
      </w:pPr>
      <w:r w:rsidRPr="00C30304">
        <w:rPr>
          <w:szCs w:val="21"/>
        </w:rPr>
        <w:t>&lt;i&gt; American computers,&lt;/i&gt;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1664</w:t>
      </w:r>
    </w:p>
    <w:p w:rsidR="0046211F" w:rsidRPr="00C30304" w:rsidRDefault="0046211F" w:rsidP="0046211F">
      <w:pPr>
        <w:spacing w:line="276" w:lineRule="auto"/>
        <w:rPr>
          <w:szCs w:val="21"/>
        </w:rPr>
      </w:pPr>
      <w:r w:rsidRPr="00C30304">
        <w:rPr>
          <w:szCs w:val="21"/>
        </w:rPr>
        <w:t>01:25:51,180 --&gt; 01:25:53,247</w:t>
      </w:r>
    </w:p>
    <w:p w:rsidR="0046211F" w:rsidRPr="00C30304" w:rsidRDefault="0046211F" w:rsidP="0046211F">
      <w:pPr>
        <w:spacing w:line="276" w:lineRule="auto"/>
        <w:rPr>
          <w:szCs w:val="21"/>
        </w:rPr>
      </w:pPr>
      <w:r w:rsidRPr="00C30304">
        <w:rPr>
          <w:szCs w:val="21"/>
        </w:rPr>
        <w:t>&lt;i&gt; the department&lt;/i&gt;</w:t>
      </w:r>
    </w:p>
    <w:p w:rsidR="0046211F" w:rsidRPr="00C30304" w:rsidRDefault="0046211F" w:rsidP="0046211F">
      <w:pPr>
        <w:spacing w:line="276" w:lineRule="auto"/>
        <w:rPr>
          <w:szCs w:val="21"/>
        </w:rPr>
      </w:pPr>
      <w:r w:rsidRPr="00C30304">
        <w:rPr>
          <w:szCs w:val="21"/>
        </w:rPr>
        <w:t>&lt;i&gt; of homeland security,&lt;/i&gt;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1665</w:t>
      </w:r>
    </w:p>
    <w:p w:rsidR="0046211F" w:rsidRPr="00C30304" w:rsidRDefault="0046211F" w:rsidP="0046211F">
      <w:pPr>
        <w:spacing w:line="276" w:lineRule="auto"/>
        <w:rPr>
          <w:szCs w:val="21"/>
        </w:rPr>
      </w:pPr>
      <w:r w:rsidRPr="00C30304">
        <w:rPr>
          <w:szCs w:val="21"/>
        </w:rPr>
        <w:t>01:25:53,581 --&gt; 01:25:56,517</w:t>
      </w:r>
    </w:p>
    <w:p w:rsidR="0046211F" w:rsidRPr="00C30304" w:rsidRDefault="0046211F" w:rsidP="0046211F">
      <w:pPr>
        <w:spacing w:line="276" w:lineRule="auto"/>
        <w:rPr>
          <w:szCs w:val="21"/>
        </w:rPr>
      </w:pPr>
      <w:r w:rsidRPr="00C30304">
        <w:rPr>
          <w:szCs w:val="21"/>
        </w:rPr>
        <w:t>&lt;i&gt; unaware of the cyber weapons&lt;/i&gt;</w:t>
      </w:r>
    </w:p>
    <w:p w:rsidR="0046211F" w:rsidRPr="00C30304" w:rsidRDefault="0046211F" w:rsidP="0046211F">
      <w:pPr>
        <w:spacing w:line="276" w:lineRule="auto"/>
        <w:rPr>
          <w:szCs w:val="21"/>
        </w:rPr>
      </w:pPr>
      <w:r w:rsidRPr="00C30304">
        <w:rPr>
          <w:szCs w:val="21"/>
        </w:rPr>
        <w:t>&lt;i&gt; launch by the NSA,&lt;/i&gt;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1666</w:t>
      </w:r>
    </w:p>
    <w:p w:rsidR="0046211F" w:rsidRPr="00C30304" w:rsidRDefault="0046211F" w:rsidP="0046211F">
      <w:pPr>
        <w:spacing w:line="276" w:lineRule="auto"/>
        <w:rPr>
          <w:szCs w:val="21"/>
        </w:rPr>
      </w:pPr>
      <w:r w:rsidRPr="00C30304">
        <w:rPr>
          <w:szCs w:val="21"/>
        </w:rPr>
        <w:t>01:25:56,784 --&gt; 01:25:59,953</w:t>
      </w:r>
    </w:p>
    <w:p w:rsidR="0046211F" w:rsidRPr="00C30304" w:rsidRDefault="0046211F" w:rsidP="0046211F">
      <w:pPr>
        <w:spacing w:line="276" w:lineRule="auto"/>
        <w:rPr>
          <w:szCs w:val="21"/>
        </w:rPr>
      </w:pPr>
      <w:r w:rsidRPr="00C30304">
        <w:rPr>
          <w:szCs w:val="21"/>
        </w:rPr>
        <w:t>&lt;i&gt; devoted enormous resources&lt;/i&gt;</w:t>
      </w:r>
    </w:p>
    <w:p w:rsidR="0046211F" w:rsidRPr="00C30304" w:rsidRDefault="0046211F" w:rsidP="0046211F">
      <w:pPr>
        <w:spacing w:line="276" w:lineRule="auto"/>
        <w:rPr>
          <w:szCs w:val="21"/>
        </w:rPr>
      </w:pPr>
      <w:r w:rsidRPr="00C30304">
        <w:rPr>
          <w:szCs w:val="21"/>
        </w:rPr>
        <w:t>&lt;i&gt; trying to protect Americans&lt;/i&gt;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1667</w:t>
      </w:r>
    </w:p>
    <w:p w:rsidR="0046211F" w:rsidRPr="00C30304" w:rsidRDefault="0046211F" w:rsidP="0046211F">
      <w:pPr>
        <w:spacing w:line="276" w:lineRule="auto"/>
        <w:rPr>
          <w:szCs w:val="21"/>
        </w:rPr>
      </w:pPr>
      <w:r w:rsidRPr="00C30304">
        <w:rPr>
          <w:szCs w:val="21"/>
        </w:rPr>
        <w:t>01:25:59,955 --&gt; 01:26:01,255</w:t>
      </w:r>
    </w:p>
    <w:p w:rsidR="0046211F" w:rsidRPr="00C30304" w:rsidRDefault="0046211F" w:rsidP="0046211F">
      <w:pPr>
        <w:spacing w:line="276" w:lineRule="auto"/>
        <w:rPr>
          <w:szCs w:val="21"/>
        </w:rPr>
      </w:pPr>
      <w:r w:rsidRPr="00C30304">
        <w:rPr>
          <w:szCs w:val="21"/>
        </w:rPr>
        <w:t>&lt;i&gt; from their own government.&lt;/i&gt;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1668</w:t>
      </w:r>
    </w:p>
    <w:p w:rsidR="0046211F" w:rsidRPr="00C30304" w:rsidRDefault="0046211F" w:rsidP="0046211F">
      <w:pPr>
        <w:spacing w:line="276" w:lineRule="auto"/>
        <w:rPr>
          <w:szCs w:val="21"/>
        </w:rPr>
      </w:pPr>
      <w:r w:rsidRPr="00C30304">
        <w:rPr>
          <w:szCs w:val="21"/>
        </w:rPr>
        <w:t>01:26:01,756 --&gt; 01:26:04,191</w:t>
      </w:r>
    </w:p>
    <w:p w:rsidR="0046211F" w:rsidRPr="00C30304" w:rsidRDefault="0046211F" w:rsidP="0046211F">
      <w:pPr>
        <w:spacing w:line="276" w:lineRule="auto"/>
        <w:rPr>
          <w:szCs w:val="21"/>
        </w:rPr>
      </w:pPr>
      <w:r w:rsidRPr="00C30304">
        <w:rPr>
          <w:szCs w:val="21"/>
        </w:rPr>
        <w:t>&lt;i&gt; We had met the enemy&lt;/i&gt;</w:t>
      </w:r>
    </w:p>
    <w:p w:rsidR="0046211F" w:rsidRPr="00C30304" w:rsidRDefault="0046211F" w:rsidP="0046211F">
      <w:pPr>
        <w:spacing w:line="276" w:lineRule="auto"/>
        <w:rPr>
          <w:szCs w:val="21"/>
        </w:rPr>
      </w:pPr>
      <w:r w:rsidRPr="00C30304">
        <w:rPr>
          <w:szCs w:val="21"/>
        </w:rPr>
        <w:t>&lt;i&gt; and it was us.&lt;/i&gt;</w:t>
      </w:r>
    </w:p>
    <w:p w:rsidR="0046211F" w:rsidRPr="00C30304" w:rsidRDefault="0046211F" w:rsidP="0046211F">
      <w:pPr>
        <w:spacing w:line="276" w:lineRule="auto"/>
        <w:rPr>
          <w:szCs w:val="21"/>
        </w:rPr>
      </w:pPr>
      <w:r w:rsidRPr="00C30304">
        <w:rPr>
          <w:szCs w:val="21"/>
        </w:rPr>
        <w:t>当震网病毒感染了美国人的电脑时，国土安全部没有意识到这是国家安全局投放的网络武器，于是投入了大量的资源，试图保护美国人自己的政府。我们遇到的敌人其实是我们自己。</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1669</w:t>
      </w:r>
    </w:p>
    <w:p w:rsidR="0046211F" w:rsidRPr="00C30304" w:rsidRDefault="0046211F" w:rsidP="0046211F">
      <w:pPr>
        <w:spacing w:line="276" w:lineRule="auto"/>
        <w:rPr>
          <w:szCs w:val="21"/>
        </w:rPr>
      </w:pPr>
      <w:r w:rsidRPr="00C30304">
        <w:rPr>
          <w:szCs w:val="21"/>
        </w:rPr>
        <w:t>01:26:09,964 --&gt; 01:26:11,632</w:t>
      </w:r>
    </w:p>
    <w:p w:rsidR="0046211F" w:rsidRPr="00C30304" w:rsidRDefault="0046211F" w:rsidP="0046211F">
      <w:pPr>
        <w:spacing w:line="276" w:lineRule="auto"/>
        <w:rPr>
          <w:szCs w:val="21"/>
        </w:rPr>
      </w:pPr>
      <w:r w:rsidRPr="00C30304">
        <w:rPr>
          <w:rFonts w:hint="eastAsia"/>
          <w:szCs w:val="21"/>
        </w:rPr>
        <w:t>Se</w:t>
      </w:r>
      <w:r w:rsidRPr="00C30304">
        <w:rPr>
          <w:rFonts w:hint="eastAsia"/>
          <w:szCs w:val="21"/>
        </w:rPr>
        <w:t>醤</w:t>
      </w:r>
      <w:r w:rsidRPr="00C30304">
        <w:rPr>
          <w:rFonts w:hint="eastAsia"/>
          <w:szCs w:val="21"/>
        </w:rPr>
        <w:t xml:space="preserve"> Paul mcgurk:&lt;i&gt; The purpose of&lt;/i&gt;</w:t>
      </w:r>
    </w:p>
    <w:p w:rsidR="0046211F" w:rsidRPr="00C30304" w:rsidRDefault="0046211F" w:rsidP="0046211F">
      <w:pPr>
        <w:spacing w:line="276" w:lineRule="auto"/>
        <w:rPr>
          <w:szCs w:val="21"/>
        </w:rPr>
      </w:pPr>
      <w:r w:rsidRPr="00C30304">
        <w:rPr>
          <w:szCs w:val="21"/>
        </w:rPr>
        <w:t>&lt;i&gt; the watch stations that&lt;/i&gt;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1670</w:t>
      </w:r>
    </w:p>
    <w:p w:rsidR="0046211F" w:rsidRPr="00C30304" w:rsidRDefault="0046211F" w:rsidP="0046211F">
      <w:pPr>
        <w:spacing w:line="276" w:lineRule="auto"/>
        <w:rPr>
          <w:szCs w:val="21"/>
        </w:rPr>
      </w:pPr>
      <w:r w:rsidRPr="00C30304">
        <w:rPr>
          <w:szCs w:val="21"/>
        </w:rPr>
        <w:t>01:26:11,634 --&gt; 01:26:13,800</w:t>
      </w:r>
    </w:p>
    <w:p w:rsidR="0046211F" w:rsidRPr="00C30304" w:rsidRDefault="0046211F" w:rsidP="0046211F">
      <w:pPr>
        <w:spacing w:line="276" w:lineRule="auto"/>
        <w:rPr>
          <w:szCs w:val="21"/>
        </w:rPr>
      </w:pPr>
      <w:r w:rsidRPr="00C30304">
        <w:rPr>
          <w:szCs w:val="21"/>
        </w:rPr>
        <w:lastRenderedPageBreak/>
        <w:t>&lt;i&gt; you see in front of you&lt;/i&gt;</w:t>
      </w:r>
    </w:p>
    <w:p w:rsidR="0046211F" w:rsidRPr="00C30304" w:rsidRDefault="0046211F" w:rsidP="0046211F">
      <w:pPr>
        <w:spacing w:line="276" w:lineRule="auto"/>
        <w:rPr>
          <w:szCs w:val="21"/>
        </w:rPr>
      </w:pPr>
      <w:r w:rsidRPr="00C30304">
        <w:rPr>
          <w:szCs w:val="21"/>
        </w:rPr>
        <w:t>&lt;i&gt; is to aggregate the data&lt;/i&gt;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1671</w:t>
      </w:r>
    </w:p>
    <w:p w:rsidR="0046211F" w:rsidRPr="00C30304" w:rsidRDefault="0046211F" w:rsidP="0046211F">
      <w:pPr>
        <w:spacing w:line="276" w:lineRule="auto"/>
        <w:rPr>
          <w:szCs w:val="21"/>
        </w:rPr>
      </w:pPr>
      <w:r w:rsidRPr="00C30304">
        <w:rPr>
          <w:szCs w:val="21"/>
        </w:rPr>
        <w:t>01:26:13,802 --&gt; 01:26:15,269</w:t>
      </w:r>
    </w:p>
    <w:p w:rsidR="0046211F" w:rsidRPr="00C30304" w:rsidRDefault="0046211F" w:rsidP="0046211F">
      <w:pPr>
        <w:spacing w:line="276" w:lineRule="auto"/>
        <w:rPr>
          <w:szCs w:val="21"/>
        </w:rPr>
      </w:pPr>
      <w:r w:rsidRPr="00C30304">
        <w:rPr>
          <w:szCs w:val="21"/>
        </w:rPr>
        <w:t>- &lt;i&gt; coming in from multiple feeds&lt;/i&gt;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1672</w:t>
      </w:r>
    </w:p>
    <w:p w:rsidR="0046211F" w:rsidRPr="00C30304" w:rsidRDefault="0046211F" w:rsidP="0046211F">
      <w:pPr>
        <w:spacing w:line="276" w:lineRule="auto"/>
        <w:rPr>
          <w:szCs w:val="21"/>
        </w:rPr>
      </w:pPr>
      <w:r w:rsidRPr="00C30304">
        <w:rPr>
          <w:szCs w:val="21"/>
        </w:rPr>
        <w:t>01:26:15,271 --&gt; 01:26:17,004</w:t>
      </w:r>
    </w:p>
    <w:p w:rsidR="0046211F" w:rsidRPr="00C30304" w:rsidRDefault="0046211F" w:rsidP="0046211F">
      <w:pPr>
        <w:spacing w:line="276" w:lineRule="auto"/>
        <w:rPr>
          <w:szCs w:val="21"/>
        </w:rPr>
      </w:pPr>
      <w:r w:rsidRPr="00C30304">
        <w:rPr>
          <w:szCs w:val="21"/>
        </w:rPr>
        <w:t>&lt;i&gt; of what the cyber threats&lt;/i&gt;</w:t>
      </w:r>
    </w:p>
    <w:p w:rsidR="0046211F" w:rsidRPr="00C30304" w:rsidRDefault="0046211F" w:rsidP="0046211F">
      <w:pPr>
        <w:spacing w:line="276" w:lineRule="auto"/>
        <w:rPr>
          <w:szCs w:val="21"/>
        </w:rPr>
      </w:pPr>
      <w:r w:rsidRPr="00C30304">
        <w:rPr>
          <w:szCs w:val="21"/>
        </w:rPr>
        <w:t>&lt;i&gt; could be,&lt;/i&gt;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1673</w:t>
      </w:r>
    </w:p>
    <w:p w:rsidR="0046211F" w:rsidRPr="00C30304" w:rsidRDefault="0046211F" w:rsidP="0046211F">
      <w:pPr>
        <w:spacing w:line="276" w:lineRule="auto"/>
        <w:rPr>
          <w:szCs w:val="21"/>
        </w:rPr>
      </w:pPr>
      <w:r w:rsidRPr="00C30304">
        <w:rPr>
          <w:szCs w:val="21"/>
        </w:rPr>
        <w:t>01:26:17,006 --&gt; 01:26:18,438</w:t>
      </w:r>
    </w:p>
    <w:p w:rsidR="0046211F" w:rsidRPr="00C30304" w:rsidRDefault="0046211F" w:rsidP="0046211F">
      <w:pPr>
        <w:spacing w:line="276" w:lineRule="auto"/>
        <w:rPr>
          <w:szCs w:val="21"/>
        </w:rPr>
      </w:pPr>
      <w:r w:rsidRPr="00C30304">
        <w:rPr>
          <w:szCs w:val="21"/>
        </w:rPr>
        <w:t>so if we see threats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1674</w:t>
      </w:r>
    </w:p>
    <w:p w:rsidR="0046211F" w:rsidRPr="00C30304" w:rsidRDefault="0046211F" w:rsidP="0046211F">
      <w:pPr>
        <w:spacing w:line="276" w:lineRule="auto"/>
        <w:rPr>
          <w:szCs w:val="21"/>
        </w:rPr>
      </w:pPr>
      <w:r w:rsidRPr="00C30304">
        <w:rPr>
          <w:szCs w:val="21"/>
        </w:rPr>
        <w:t>01:26:18,440 --&gt; 01:26:21,008</w:t>
      </w:r>
    </w:p>
    <w:p w:rsidR="0046211F" w:rsidRPr="00C30304" w:rsidRDefault="0046211F" w:rsidP="0046211F">
      <w:pPr>
        <w:spacing w:line="276" w:lineRule="auto"/>
        <w:rPr>
          <w:szCs w:val="21"/>
        </w:rPr>
      </w:pPr>
      <w:r w:rsidRPr="00C30304">
        <w:rPr>
          <w:szCs w:val="21"/>
        </w:rPr>
        <w:t>we can provide</w:t>
      </w:r>
    </w:p>
    <w:p w:rsidR="0046211F" w:rsidRPr="00C30304" w:rsidRDefault="0046211F" w:rsidP="0046211F">
      <w:pPr>
        <w:spacing w:line="276" w:lineRule="auto"/>
        <w:rPr>
          <w:szCs w:val="21"/>
        </w:rPr>
      </w:pPr>
      <w:r w:rsidRPr="00C30304">
        <w:rPr>
          <w:szCs w:val="21"/>
        </w:rPr>
        <w:t>real-time recommendations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1675</w:t>
      </w:r>
    </w:p>
    <w:p w:rsidR="0046211F" w:rsidRPr="00C30304" w:rsidRDefault="0046211F" w:rsidP="0046211F">
      <w:pPr>
        <w:spacing w:line="276" w:lineRule="auto"/>
        <w:rPr>
          <w:szCs w:val="21"/>
        </w:rPr>
      </w:pPr>
      <w:r w:rsidRPr="00C30304">
        <w:rPr>
          <w:szCs w:val="21"/>
        </w:rPr>
        <w:t>01:26:21,010 --&gt; 01:26:24,244</w:t>
      </w:r>
    </w:p>
    <w:p w:rsidR="0046211F" w:rsidRPr="00C30304" w:rsidRDefault="0046211F" w:rsidP="0046211F">
      <w:pPr>
        <w:spacing w:line="276" w:lineRule="auto"/>
        <w:rPr>
          <w:szCs w:val="21"/>
        </w:rPr>
      </w:pPr>
      <w:r w:rsidRPr="00C30304">
        <w:rPr>
          <w:szCs w:val="21"/>
        </w:rPr>
        <w:t>&lt;i&gt; for both private companies,&lt;/i&gt;</w:t>
      </w:r>
    </w:p>
    <w:p w:rsidR="0046211F" w:rsidRPr="00C30304" w:rsidRDefault="0046211F" w:rsidP="0046211F">
      <w:pPr>
        <w:spacing w:line="276" w:lineRule="auto"/>
        <w:rPr>
          <w:szCs w:val="21"/>
        </w:rPr>
      </w:pPr>
      <w:r w:rsidRPr="00C30304">
        <w:rPr>
          <w:szCs w:val="21"/>
        </w:rPr>
        <w:t>&lt;i&gt; as well as federal agencies.&lt;/i&gt;</w:t>
      </w:r>
    </w:p>
    <w:p w:rsidR="0046211F" w:rsidRPr="00C30304" w:rsidRDefault="0046211F" w:rsidP="0046211F">
      <w:pPr>
        <w:spacing w:line="276" w:lineRule="auto"/>
        <w:rPr>
          <w:szCs w:val="21"/>
        </w:rPr>
      </w:pPr>
      <w:r w:rsidRPr="00C30304">
        <w:rPr>
          <w:rFonts w:hint="eastAsia"/>
          <w:szCs w:val="21"/>
        </w:rPr>
        <w:t>保罗</w:t>
      </w:r>
      <w:r w:rsidRPr="00C30304">
        <w:rPr>
          <w:rFonts w:asciiTheme="minorEastAsia" w:hAnsiTheme="minorEastAsia" w:hint="eastAsia"/>
          <w:szCs w:val="21"/>
        </w:rPr>
        <w:t>·</w:t>
      </w:r>
      <w:r w:rsidRPr="00C30304">
        <w:rPr>
          <w:rFonts w:hint="eastAsia"/>
          <w:szCs w:val="21"/>
        </w:rPr>
        <w:t>麦格克</w:t>
      </w:r>
      <w:r w:rsidRPr="00C30304">
        <w:rPr>
          <w:szCs w:val="21"/>
        </w:rPr>
        <w:t>:</w:t>
      </w:r>
      <w:r w:rsidRPr="00C30304">
        <w:rPr>
          <w:szCs w:val="21"/>
        </w:rPr>
        <w:t>观察站的目的在于你可以提前聚集多个网络威胁的来源数据，因此，如果我们发现了威胁，我们可以为私营公司，甚至联邦政府提供实时的建议。</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1676</w:t>
      </w:r>
    </w:p>
    <w:p w:rsidR="0046211F" w:rsidRPr="00C30304" w:rsidRDefault="0046211F" w:rsidP="0046211F">
      <w:pPr>
        <w:spacing w:line="276" w:lineRule="auto"/>
        <w:rPr>
          <w:szCs w:val="21"/>
        </w:rPr>
      </w:pPr>
      <w:r w:rsidRPr="00C30304">
        <w:rPr>
          <w:szCs w:val="21"/>
        </w:rPr>
        <w:t>01:26:24,979 --&gt; 01:26:28,448</w:t>
      </w:r>
    </w:p>
    <w:p w:rsidR="0046211F" w:rsidRPr="00C30304" w:rsidRDefault="0046211F" w:rsidP="0046211F">
      <w:pPr>
        <w:spacing w:line="276" w:lineRule="auto"/>
        <w:rPr>
          <w:szCs w:val="21"/>
        </w:rPr>
      </w:pPr>
      <w:r w:rsidRPr="00C30304">
        <w:rPr>
          <w:szCs w:val="21"/>
        </w:rPr>
        <w:t>Male journalist: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1677</w:t>
      </w:r>
    </w:p>
    <w:p w:rsidR="0046211F" w:rsidRPr="00C30304" w:rsidRDefault="0046211F" w:rsidP="0046211F">
      <w:pPr>
        <w:spacing w:line="276" w:lineRule="auto"/>
        <w:rPr>
          <w:szCs w:val="21"/>
        </w:rPr>
      </w:pPr>
      <w:r w:rsidRPr="00C30304">
        <w:rPr>
          <w:szCs w:val="21"/>
        </w:rPr>
        <w:t>01:26:28,850 --&gt; 01:26:31,285</w:t>
      </w:r>
    </w:p>
    <w:p w:rsidR="0046211F" w:rsidRPr="00C30304" w:rsidRDefault="0046211F" w:rsidP="0046211F">
      <w:pPr>
        <w:spacing w:line="276" w:lineRule="auto"/>
        <w:rPr>
          <w:szCs w:val="21"/>
        </w:rPr>
      </w:pPr>
      <w:r w:rsidRPr="00C30304">
        <w:rPr>
          <w:szCs w:val="21"/>
        </w:rPr>
        <w:t>Yep, absolutely. We'd be</w:t>
      </w:r>
    </w:p>
    <w:p w:rsidR="0046211F" w:rsidRPr="00C30304" w:rsidRDefault="0046211F" w:rsidP="0046211F">
      <w:pPr>
        <w:spacing w:line="276" w:lineRule="auto"/>
        <w:rPr>
          <w:szCs w:val="21"/>
        </w:rPr>
      </w:pPr>
      <w:r w:rsidRPr="00C30304">
        <w:rPr>
          <w:szCs w:val="21"/>
        </w:rPr>
        <w:t>more than happy to discuss that.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1678</w:t>
      </w:r>
    </w:p>
    <w:p w:rsidR="0046211F" w:rsidRPr="00C30304" w:rsidRDefault="0046211F" w:rsidP="0046211F">
      <w:pPr>
        <w:spacing w:line="276" w:lineRule="auto"/>
        <w:rPr>
          <w:szCs w:val="21"/>
        </w:rPr>
      </w:pPr>
      <w:r w:rsidRPr="00C30304">
        <w:rPr>
          <w:szCs w:val="21"/>
        </w:rPr>
        <w:t>01:26:31,287 --&gt; 01:26:32,352</w:t>
      </w:r>
    </w:p>
    <w:p w:rsidR="0046211F" w:rsidRPr="00C30304" w:rsidRDefault="0046211F" w:rsidP="0046211F">
      <w:pPr>
        <w:spacing w:line="276" w:lineRule="auto"/>
        <w:rPr>
          <w:szCs w:val="21"/>
        </w:rPr>
      </w:pPr>
      <w:r w:rsidRPr="00C30304">
        <w:rPr>
          <w:szCs w:val="21"/>
        </w:rPr>
        <w:lastRenderedPageBreak/>
        <w:t>Female journalist:</w:t>
      </w:r>
    </w:p>
    <w:p w:rsidR="0046211F" w:rsidRPr="00C30304" w:rsidRDefault="0046211F" w:rsidP="0046211F">
      <w:pPr>
        <w:spacing w:line="276" w:lineRule="auto"/>
        <w:rPr>
          <w:szCs w:val="21"/>
        </w:rPr>
      </w:pPr>
      <w:r w:rsidRPr="00C30304">
        <w:rPr>
          <w:rFonts w:hint="eastAsia"/>
          <w:szCs w:val="21"/>
        </w:rPr>
        <w:t>Se</w:t>
      </w:r>
      <w:r w:rsidRPr="00C30304">
        <w:rPr>
          <w:rFonts w:hint="eastAsia"/>
          <w:szCs w:val="21"/>
        </w:rPr>
        <w:t>醤</w:t>
      </w:r>
      <w:r w:rsidRPr="00C30304">
        <w:rPr>
          <w:rFonts w:hint="eastAsia"/>
          <w:szCs w:val="21"/>
        </w:rPr>
        <w:t>, is it...</w:t>
      </w:r>
    </w:p>
    <w:p w:rsidR="0046211F" w:rsidRPr="00C30304" w:rsidRDefault="0046211F" w:rsidP="0046211F">
      <w:pPr>
        <w:spacing w:line="276" w:lineRule="auto"/>
        <w:rPr>
          <w:szCs w:val="21"/>
        </w:rPr>
      </w:pPr>
      <w:r w:rsidRPr="00C30304">
        <w:rPr>
          <w:szCs w:val="21"/>
        </w:rPr>
        <w:t>男记者</w:t>
      </w:r>
      <w:r w:rsidRPr="00C30304">
        <w:rPr>
          <w:szCs w:val="21"/>
        </w:rPr>
        <w:t>:</w:t>
      </w:r>
      <w:r w:rsidRPr="00C30304">
        <w:rPr>
          <w:szCs w:val="21"/>
        </w:rPr>
        <w:t>是的，当然。我们会乐意讨论这个问题。女记者：是的。</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1679</w:t>
      </w:r>
    </w:p>
    <w:p w:rsidR="0046211F" w:rsidRPr="00C30304" w:rsidRDefault="0046211F" w:rsidP="0046211F">
      <w:pPr>
        <w:spacing w:line="276" w:lineRule="auto"/>
        <w:rPr>
          <w:szCs w:val="21"/>
        </w:rPr>
      </w:pPr>
      <w:r w:rsidRPr="00C30304">
        <w:rPr>
          <w:szCs w:val="21"/>
        </w:rPr>
        <w:t>01:26:32,354 --&gt; 01:26:34,955</w:t>
      </w:r>
    </w:p>
    <w:p w:rsidR="0046211F" w:rsidRPr="00C30304" w:rsidRDefault="0046211F" w:rsidP="0046211F">
      <w:pPr>
        <w:spacing w:line="276" w:lineRule="auto"/>
        <w:rPr>
          <w:szCs w:val="21"/>
        </w:rPr>
      </w:pPr>
      <w:r w:rsidRPr="00C30304">
        <w:rPr>
          <w:szCs w:val="21"/>
        </w:rPr>
        <w:t>Mcgurk:&lt;i&gt; Early July of 2010&lt;/i&gt;</w:t>
      </w:r>
    </w:p>
    <w:p w:rsidR="0046211F" w:rsidRPr="00C30304" w:rsidRDefault="0046211F" w:rsidP="0046211F">
      <w:pPr>
        <w:spacing w:line="276" w:lineRule="auto"/>
        <w:rPr>
          <w:szCs w:val="21"/>
        </w:rPr>
      </w:pPr>
      <w:r w:rsidRPr="00C30304">
        <w:rPr>
          <w:szCs w:val="21"/>
        </w:rPr>
        <w:t>&lt;i&gt; we received a call&lt;/i&gt;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1680</w:t>
      </w:r>
    </w:p>
    <w:p w:rsidR="0046211F" w:rsidRPr="00C30304" w:rsidRDefault="0046211F" w:rsidP="0046211F">
      <w:pPr>
        <w:spacing w:line="276" w:lineRule="auto"/>
        <w:rPr>
          <w:szCs w:val="21"/>
        </w:rPr>
      </w:pPr>
      <w:r w:rsidRPr="00C30304">
        <w:rPr>
          <w:szCs w:val="21"/>
        </w:rPr>
        <w:t>01:26:34,957 --&gt; 01:26:37,558</w:t>
      </w:r>
    </w:p>
    <w:p w:rsidR="0046211F" w:rsidRPr="00C30304" w:rsidRDefault="0046211F" w:rsidP="0046211F">
      <w:pPr>
        <w:spacing w:line="276" w:lineRule="auto"/>
        <w:rPr>
          <w:szCs w:val="21"/>
        </w:rPr>
      </w:pPr>
      <w:r w:rsidRPr="00C30304">
        <w:rPr>
          <w:szCs w:val="21"/>
        </w:rPr>
        <w:t>&lt;i&gt; that said that this piece&lt;/i&gt;</w:t>
      </w:r>
    </w:p>
    <w:p w:rsidR="0046211F" w:rsidRPr="00C30304" w:rsidRDefault="0046211F" w:rsidP="0046211F">
      <w:pPr>
        <w:spacing w:line="276" w:lineRule="auto"/>
        <w:rPr>
          <w:szCs w:val="21"/>
        </w:rPr>
      </w:pPr>
      <w:r w:rsidRPr="00C30304">
        <w:rPr>
          <w:szCs w:val="21"/>
        </w:rPr>
        <w:t>&lt;i&gt; of malware was discovered&lt;/i&gt;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1681</w:t>
      </w:r>
    </w:p>
    <w:p w:rsidR="0046211F" w:rsidRPr="00C30304" w:rsidRDefault="0046211F" w:rsidP="0046211F">
      <w:pPr>
        <w:spacing w:line="276" w:lineRule="auto"/>
        <w:rPr>
          <w:szCs w:val="21"/>
        </w:rPr>
      </w:pPr>
      <w:r w:rsidRPr="00C30304">
        <w:rPr>
          <w:szCs w:val="21"/>
        </w:rPr>
        <w:t>01:26:37,560 --&gt; 01:26:38,959</w:t>
      </w:r>
    </w:p>
    <w:p w:rsidR="0046211F" w:rsidRPr="00C30304" w:rsidRDefault="0046211F" w:rsidP="0046211F">
      <w:pPr>
        <w:spacing w:line="276" w:lineRule="auto"/>
        <w:rPr>
          <w:szCs w:val="21"/>
        </w:rPr>
      </w:pPr>
      <w:r w:rsidRPr="00C30304">
        <w:rPr>
          <w:szCs w:val="21"/>
        </w:rPr>
        <w:t>&lt;i&gt;and could we take a look at it.&lt;/i&gt;</w:t>
      </w:r>
    </w:p>
    <w:p w:rsidR="0046211F" w:rsidRPr="00C30304" w:rsidRDefault="0046211F" w:rsidP="0046211F">
      <w:pPr>
        <w:spacing w:line="276" w:lineRule="auto"/>
        <w:rPr>
          <w:szCs w:val="21"/>
        </w:rPr>
      </w:pPr>
      <w:r w:rsidRPr="00C30304">
        <w:rPr>
          <w:szCs w:val="21"/>
        </w:rPr>
        <w:t>Mcgurk: 2010</w:t>
      </w:r>
      <w:r w:rsidRPr="00C30304">
        <w:rPr>
          <w:szCs w:val="21"/>
        </w:rPr>
        <w:t>年</w:t>
      </w:r>
      <w:r w:rsidRPr="00C30304">
        <w:rPr>
          <w:szCs w:val="21"/>
        </w:rPr>
        <w:t>7</w:t>
      </w:r>
      <w:r w:rsidRPr="00C30304">
        <w:rPr>
          <w:szCs w:val="21"/>
        </w:rPr>
        <w:t>月初我们接到一个电话，是说这个恶意软件被发现了，我们可以去看一下。</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1682</w:t>
      </w:r>
    </w:p>
    <w:p w:rsidR="0046211F" w:rsidRPr="00C30304" w:rsidRDefault="0046211F" w:rsidP="0046211F">
      <w:pPr>
        <w:spacing w:line="276" w:lineRule="auto"/>
        <w:rPr>
          <w:szCs w:val="21"/>
        </w:rPr>
      </w:pPr>
      <w:r w:rsidRPr="00C30304">
        <w:rPr>
          <w:szCs w:val="21"/>
        </w:rPr>
        <w:t>01:26:40,563 --&gt; 01:26:42,062</w:t>
      </w:r>
    </w:p>
    <w:p w:rsidR="0046211F" w:rsidRPr="00C30304" w:rsidRDefault="0046211F" w:rsidP="0046211F">
      <w:pPr>
        <w:spacing w:line="276" w:lineRule="auto"/>
        <w:rPr>
          <w:szCs w:val="21"/>
        </w:rPr>
      </w:pPr>
      <w:r w:rsidRPr="00C30304">
        <w:rPr>
          <w:szCs w:val="21"/>
        </w:rPr>
        <w:t>When we first started</w:t>
      </w:r>
    </w:p>
    <w:p w:rsidR="0046211F" w:rsidRPr="00C30304" w:rsidRDefault="0046211F" w:rsidP="0046211F">
      <w:pPr>
        <w:spacing w:line="276" w:lineRule="auto"/>
        <w:rPr>
          <w:szCs w:val="21"/>
        </w:rPr>
      </w:pPr>
      <w:r w:rsidRPr="00C30304">
        <w:rPr>
          <w:szCs w:val="21"/>
        </w:rPr>
        <w:t>the analysis,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1683</w:t>
      </w:r>
    </w:p>
    <w:p w:rsidR="0046211F" w:rsidRPr="00C30304" w:rsidRDefault="0046211F" w:rsidP="0046211F">
      <w:pPr>
        <w:spacing w:line="276" w:lineRule="auto"/>
        <w:rPr>
          <w:szCs w:val="21"/>
        </w:rPr>
      </w:pPr>
      <w:r w:rsidRPr="00C30304">
        <w:rPr>
          <w:szCs w:val="21"/>
        </w:rPr>
        <w:t>01:26:42,064 --&gt; 01:26:44,398</w:t>
      </w:r>
    </w:p>
    <w:p w:rsidR="0046211F" w:rsidRPr="00C30304" w:rsidRDefault="0046211F" w:rsidP="0046211F">
      <w:pPr>
        <w:spacing w:line="276" w:lineRule="auto"/>
        <w:rPr>
          <w:szCs w:val="21"/>
        </w:rPr>
      </w:pPr>
      <w:r w:rsidRPr="00C30304">
        <w:rPr>
          <w:szCs w:val="21"/>
        </w:rPr>
        <w:t>there was that</w:t>
      </w:r>
    </w:p>
    <w:p w:rsidR="0046211F" w:rsidRPr="00C30304" w:rsidRDefault="0046211F" w:rsidP="0046211F">
      <w:pPr>
        <w:spacing w:line="276" w:lineRule="auto"/>
        <w:rPr>
          <w:szCs w:val="21"/>
        </w:rPr>
      </w:pPr>
      <w:r w:rsidRPr="00C30304">
        <w:rPr>
          <w:szCs w:val="21"/>
        </w:rPr>
        <w:t>"oh, crap" moment, you know,</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1684</w:t>
      </w:r>
    </w:p>
    <w:p w:rsidR="0046211F" w:rsidRPr="00C30304" w:rsidRDefault="0046211F" w:rsidP="0046211F">
      <w:pPr>
        <w:spacing w:line="276" w:lineRule="auto"/>
        <w:rPr>
          <w:szCs w:val="21"/>
        </w:rPr>
      </w:pPr>
      <w:r w:rsidRPr="00C30304">
        <w:rPr>
          <w:szCs w:val="21"/>
        </w:rPr>
        <w:t>01:26:44,400 --&gt; 01:26:46,233</w:t>
      </w:r>
    </w:p>
    <w:p w:rsidR="0046211F" w:rsidRPr="00C30304" w:rsidRDefault="0046211F" w:rsidP="0046211F">
      <w:pPr>
        <w:spacing w:line="276" w:lineRule="auto"/>
        <w:rPr>
          <w:szCs w:val="21"/>
        </w:rPr>
      </w:pPr>
      <w:r w:rsidRPr="00C30304">
        <w:rPr>
          <w:szCs w:val="21"/>
        </w:rPr>
        <w:t>where we sat there and said,</w:t>
      </w:r>
    </w:p>
    <w:p w:rsidR="0046211F" w:rsidRPr="00C30304" w:rsidRDefault="0046211F" w:rsidP="0046211F">
      <w:pPr>
        <w:spacing w:line="276" w:lineRule="auto"/>
        <w:rPr>
          <w:szCs w:val="21"/>
        </w:rPr>
      </w:pPr>
      <w:r w:rsidRPr="00C30304">
        <w:rPr>
          <w:szCs w:val="21"/>
        </w:rPr>
        <w:t>this is something</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1685</w:t>
      </w:r>
    </w:p>
    <w:p w:rsidR="0046211F" w:rsidRPr="00C30304" w:rsidRDefault="0046211F" w:rsidP="0046211F">
      <w:pPr>
        <w:spacing w:line="276" w:lineRule="auto"/>
        <w:rPr>
          <w:szCs w:val="21"/>
        </w:rPr>
      </w:pPr>
      <w:r w:rsidRPr="00C30304">
        <w:rPr>
          <w:szCs w:val="21"/>
        </w:rPr>
        <w:t>01:26:46,235 --&gt; 01:26:47,367</w:t>
      </w:r>
    </w:p>
    <w:p w:rsidR="0046211F" w:rsidRPr="00C30304" w:rsidRDefault="0046211F" w:rsidP="0046211F">
      <w:pPr>
        <w:spacing w:line="276" w:lineRule="auto"/>
        <w:rPr>
          <w:szCs w:val="21"/>
        </w:rPr>
      </w:pPr>
      <w:r w:rsidRPr="00C30304">
        <w:rPr>
          <w:szCs w:val="21"/>
        </w:rPr>
        <w:t>that's significant.</w:t>
      </w:r>
    </w:p>
    <w:p w:rsidR="0046211F" w:rsidRPr="00C30304" w:rsidRDefault="0046211F" w:rsidP="0046211F">
      <w:pPr>
        <w:spacing w:line="276" w:lineRule="auto"/>
        <w:rPr>
          <w:szCs w:val="21"/>
        </w:rPr>
      </w:pPr>
      <w:r w:rsidRPr="00C30304">
        <w:rPr>
          <w:szCs w:val="21"/>
        </w:rPr>
        <w:t>当我们刚开始分析，就是在</w:t>
      </w:r>
      <w:r w:rsidRPr="00C30304">
        <w:rPr>
          <w:szCs w:val="21"/>
        </w:rPr>
        <w:t>“</w:t>
      </w:r>
      <w:r w:rsidRPr="00C30304">
        <w:rPr>
          <w:szCs w:val="21"/>
        </w:rPr>
        <w:t>噢，废话</w:t>
      </w:r>
      <w:r w:rsidRPr="00C30304">
        <w:rPr>
          <w:szCs w:val="21"/>
        </w:rPr>
        <w:t>”</w:t>
      </w:r>
      <w:r w:rsidRPr="00C30304">
        <w:rPr>
          <w:szCs w:val="21"/>
        </w:rPr>
        <w:t>的时刻，你知道的，我们坐在那里说，这就是有了重大发现。</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1686</w:t>
      </w:r>
    </w:p>
    <w:p w:rsidR="0046211F" w:rsidRPr="00C30304" w:rsidRDefault="0046211F" w:rsidP="0046211F">
      <w:pPr>
        <w:spacing w:line="276" w:lineRule="auto"/>
        <w:rPr>
          <w:szCs w:val="21"/>
        </w:rPr>
      </w:pPr>
      <w:r w:rsidRPr="00C30304">
        <w:rPr>
          <w:szCs w:val="21"/>
        </w:rPr>
        <w:t>01:26:47,369 --&gt; 01:26:49,102</w:t>
      </w:r>
    </w:p>
    <w:p w:rsidR="0046211F" w:rsidRPr="00C30304" w:rsidRDefault="0046211F" w:rsidP="0046211F">
      <w:pPr>
        <w:spacing w:line="276" w:lineRule="auto"/>
        <w:rPr>
          <w:szCs w:val="21"/>
        </w:rPr>
      </w:pPr>
      <w:r w:rsidRPr="00C30304">
        <w:rPr>
          <w:szCs w:val="21"/>
        </w:rPr>
        <w:t>It's impacting</w:t>
      </w:r>
    </w:p>
    <w:p w:rsidR="0046211F" w:rsidRPr="00C30304" w:rsidRDefault="0046211F" w:rsidP="0046211F">
      <w:pPr>
        <w:spacing w:line="276" w:lineRule="auto"/>
        <w:rPr>
          <w:szCs w:val="21"/>
        </w:rPr>
      </w:pPr>
      <w:r w:rsidRPr="00C30304">
        <w:rPr>
          <w:szCs w:val="21"/>
        </w:rPr>
        <w:t>industrial control.</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1687</w:t>
      </w:r>
    </w:p>
    <w:p w:rsidR="0046211F" w:rsidRPr="00C30304" w:rsidRDefault="0046211F" w:rsidP="0046211F">
      <w:pPr>
        <w:spacing w:line="276" w:lineRule="auto"/>
        <w:rPr>
          <w:szCs w:val="21"/>
        </w:rPr>
      </w:pPr>
      <w:r w:rsidRPr="00C30304">
        <w:rPr>
          <w:szCs w:val="21"/>
        </w:rPr>
        <w:t>01:26:49,337 --&gt; 01:26:51,805</w:t>
      </w:r>
    </w:p>
    <w:p w:rsidR="0046211F" w:rsidRPr="00C30304" w:rsidRDefault="0046211F" w:rsidP="0046211F">
      <w:pPr>
        <w:spacing w:line="276" w:lineRule="auto"/>
        <w:rPr>
          <w:szCs w:val="21"/>
        </w:rPr>
      </w:pPr>
      <w:r w:rsidRPr="00C30304">
        <w:rPr>
          <w:szCs w:val="21"/>
        </w:rPr>
        <w:t>It can disrupt it to the point</w:t>
      </w:r>
    </w:p>
    <w:p w:rsidR="0046211F" w:rsidRPr="00C30304" w:rsidRDefault="0046211F" w:rsidP="0046211F">
      <w:pPr>
        <w:spacing w:line="276" w:lineRule="auto"/>
        <w:rPr>
          <w:szCs w:val="21"/>
        </w:rPr>
      </w:pPr>
      <w:r w:rsidRPr="00C30304">
        <w:rPr>
          <w:szCs w:val="21"/>
        </w:rPr>
        <w:t>where it could cause harm</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1688</w:t>
      </w:r>
    </w:p>
    <w:p w:rsidR="0046211F" w:rsidRPr="00C30304" w:rsidRDefault="0046211F" w:rsidP="0046211F">
      <w:pPr>
        <w:spacing w:line="276" w:lineRule="auto"/>
        <w:rPr>
          <w:szCs w:val="21"/>
        </w:rPr>
      </w:pPr>
      <w:r w:rsidRPr="00C30304">
        <w:rPr>
          <w:szCs w:val="21"/>
        </w:rPr>
        <w:t>01:26:51,807 --&gt; 01:26:53,874</w:t>
      </w:r>
    </w:p>
    <w:p w:rsidR="0046211F" w:rsidRPr="00C30304" w:rsidRDefault="0046211F" w:rsidP="0046211F">
      <w:pPr>
        <w:spacing w:line="276" w:lineRule="auto"/>
        <w:rPr>
          <w:szCs w:val="21"/>
        </w:rPr>
      </w:pPr>
      <w:r w:rsidRPr="00C30304">
        <w:rPr>
          <w:szCs w:val="21"/>
        </w:rPr>
        <w:t>and not only damage</w:t>
      </w:r>
    </w:p>
    <w:p w:rsidR="0046211F" w:rsidRPr="00C30304" w:rsidRDefault="0046211F" w:rsidP="0046211F">
      <w:pPr>
        <w:spacing w:line="276" w:lineRule="auto"/>
        <w:rPr>
          <w:szCs w:val="21"/>
        </w:rPr>
      </w:pPr>
      <w:r w:rsidRPr="00C30304">
        <w:rPr>
          <w:szCs w:val="21"/>
        </w:rPr>
        <w:t>to the equipment,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1689</w:t>
      </w:r>
    </w:p>
    <w:p w:rsidR="0046211F" w:rsidRPr="00C30304" w:rsidRDefault="0046211F" w:rsidP="0046211F">
      <w:pPr>
        <w:spacing w:line="276" w:lineRule="auto"/>
        <w:rPr>
          <w:szCs w:val="21"/>
        </w:rPr>
      </w:pPr>
      <w:r w:rsidRPr="00C30304">
        <w:rPr>
          <w:szCs w:val="21"/>
        </w:rPr>
        <w:t>01:26:53,876 --&gt; 01:26:55,943</w:t>
      </w:r>
    </w:p>
    <w:p w:rsidR="0046211F" w:rsidRPr="00C30304" w:rsidRDefault="0046211F" w:rsidP="0046211F">
      <w:pPr>
        <w:spacing w:line="276" w:lineRule="auto"/>
        <w:rPr>
          <w:szCs w:val="21"/>
        </w:rPr>
      </w:pPr>
      <w:r w:rsidRPr="00C30304">
        <w:rPr>
          <w:szCs w:val="21"/>
        </w:rPr>
        <w:t>but potentially harm</w:t>
      </w:r>
    </w:p>
    <w:p w:rsidR="0046211F" w:rsidRPr="00C30304" w:rsidRDefault="0046211F" w:rsidP="0046211F">
      <w:pPr>
        <w:spacing w:line="276" w:lineRule="auto"/>
        <w:rPr>
          <w:szCs w:val="21"/>
        </w:rPr>
      </w:pPr>
      <w:r w:rsidRPr="00C30304">
        <w:rPr>
          <w:szCs w:val="21"/>
        </w:rPr>
        <w:t>or loss of life.</w:t>
      </w:r>
    </w:p>
    <w:p w:rsidR="0046211F" w:rsidRPr="00C30304" w:rsidRDefault="0046211F" w:rsidP="0046211F">
      <w:pPr>
        <w:spacing w:line="276" w:lineRule="auto"/>
        <w:rPr>
          <w:szCs w:val="21"/>
        </w:rPr>
      </w:pPr>
      <w:r w:rsidRPr="00C30304">
        <w:rPr>
          <w:szCs w:val="21"/>
        </w:rPr>
        <w:t>它会影响工业控制系统。它的破坏点在于它引起的伤害不仅会破坏设备，其潜在的伤害还会造成生命损失。</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1690</w:t>
      </w:r>
    </w:p>
    <w:p w:rsidR="0046211F" w:rsidRPr="00C30304" w:rsidRDefault="0046211F" w:rsidP="0046211F">
      <w:pPr>
        <w:spacing w:line="276" w:lineRule="auto"/>
        <w:rPr>
          <w:szCs w:val="21"/>
        </w:rPr>
      </w:pPr>
      <w:r w:rsidRPr="00C30304">
        <w:rPr>
          <w:szCs w:val="21"/>
        </w:rPr>
        <w:t>01:26:56,711 --&gt; 01:26:58,912</w:t>
      </w:r>
    </w:p>
    <w:p w:rsidR="0046211F" w:rsidRPr="00C30304" w:rsidRDefault="0046211F" w:rsidP="0046211F">
      <w:pPr>
        <w:spacing w:line="276" w:lineRule="auto"/>
        <w:rPr>
          <w:szCs w:val="21"/>
        </w:rPr>
      </w:pPr>
      <w:r w:rsidRPr="00C30304">
        <w:rPr>
          <w:szCs w:val="21"/>
        </w:rPr>
        <w:t>&lt;i&gt; We were very concerned&lt;/i&gt;</w:t>
      </w:r>
    </w:p>
    <w:p w:rsidR="0046211F" w:rsidRPr="00C30304" w:rsidRDefault="0046211F" w:rsidP="0046211F">
      <w:pPr>
        <w:spacing w:line="276" w:lineRule="auto"/>
        <w:rPr>
          <w:szCs w:val="21"/>
        </w:rPr>
      </w:pPr>
      <w:r w:rsidRPr="00C30304">
        <w:rPr>
          <w:szCs w:val="21"/>
        </w:rPr>
        <w:t>&lt;i&gt; because stuxnet&lt;/i&gt;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1691</w:t>
      </w:r>
    </w:p>
    <w:p w:rsidR="0046211F" w:rsidRPr="00C30304" w:rsidRDefault="0046211F" w:rsidP="0046211F">
      <w:pPr>
        <w:spacing w:line="276" w:lineRule="auto"/>
        <w:rPr>
          <w:szCs w:val="21"/>
        </w:rPr>
      </w:pPr>
      <w:r w:rsidRPr="00C30304">
        <w:rPr>
          <w:szCs w:val="21"/>
        </w:rPr>
        <w:t>01:26:58,914 --&gt; 01:27:00,681</w:t>
      </w:r>
    </w:p>
    <w:p w:rsidR="0046211F" w:rsidRPr="00C30304" w:rsidRDefault="0046211F" w:rsidP="0046211F">
      <w:pPr>
        <w:spacing w:line="276" w:lineRule="auto"/>
        <w:rPr>
          <w:szCs w:val="21"/>
        </w:rPr>
      </w:pPr>
      <w:r w:rsidRPr="00C30304">
        <w:rPr>
          <w:szCs w:val="21"/>
        </w:rPr>
        <w:t>&lt;i&gt; was something that&lt;/i&gt;</w:t>
      </w:r>
    </w:p>
    <w:p w:rsidR="0046211F" w:rsidRPr="00C30304" w:rsidRDefault="0046211F" w:rsidP="0046211F">
      <w:pPr>
        <w:spacing w:line="276" w:lineRule="auto"/>
        <w:rPr>
          <w:szCs w:val="21"/>
        </w:rPr>
      </w:pPr>
      <w:r w:rsidRPr="00C30304">
        <w:rPr>
          <w:szCs w:val="21"/>
        </w:rPr>
        <w:t>&lt;i&gt; we had not seen before.&lt;/i&gt;</w:t>
      </w:r>
    </w:p>
    <w:p w:rsidR="0046211F" w:rsidRPr="00C30304" w:rsidRDefault="0046211F" w:rsidP="0046211F">
      <w:pPr>
        <w:spacing w:line="276" w:lineRule="auto"/>
        <w:rPr>
          <w:szCs w:val="21"/>
        </w:rPr>
      </w:pPr>
      <w:r w:rsidRPr="00C30304">
        <w:rPr>
          <w:szCs w:val="21"/>
        </w:rPr>
        <w:t>我们非常关注，因为震网是我们之前从未见过的东西。</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1692</w:t>
      </w:r>
    </w:p>
    <w:p w:rsidR="0046211F" w:rsidRPr="00C30304" w:rsidRDefault="0046211F" w:rsidP="0046211F">
      <w:pPr>
        <w:spacing w:line="276" w:lineRule="auto"/>
        <w:rPr>
          <w:szCs w:val="21"/>
        </w:rPr>
      </w:pPr>
      <w:r w:rsidRPr="00C30304">
        <w:rPr>
          <w:szCs w:val="21"/>
        </w:rPr>
        <w:t>01:27:00,683 --&gt; 01:27:02,816</w:t>
      </w:r>
    </w:p>
    <w:p w:rsidR="0046211F" w:rsidRPr="00C30304" w:rsidRDefault="0046211F" w:rsidP="0046211F">
      <w:pPr>
        <w:spacing w:line="276" w:lineRule="auto"/>
        <w:rPr>
          <w:szCs w:val="21"/>
        </w:rPr>
      </w:pPr>
      <w:r w:rsidRPr="00C30304">
        <w:rPr>
          <w:szCs w:val="21"/>
        </w:rPr>
        <w:t>&lt;i&gt; So there wasn't a lot of sleep&lt;/i&gt;</w:t>
      </w:r>
    </w:p>
    <w:p w:rsidR="0046211F" w:rsidRPr="00C30304" w:rsidRDefault="0046211F" w:rsidP="0046211F">
      <w:pPr>
        <w:spacing w:line="276" w:lineRule="auto"/>
        <w:rPr>
          <w:szCs w:val="21"/>
        </w:rPr>
      </w:pPr>
      <w:r w:rsidRPr="00C30304">
        <w:rPr>
          <w:szCs w:val="21"/>
        </w:rPr>
        <w:t>&lt;i&gt; that night.&lt;/i&gt;</w:t>
      </w:r>
    </w:p>
    <w:p w:rsidR="0046211F" w:rsidRPr="00C30304" w:rsidRDefault="0046211F" w:rsidP="0046211F">
      <w:pPr>
        <w:spacing w:line="276" w:lineRule="auto"/>
        <w:rPr>
          <w:szCs w:val="21"/>
        </w:rPr>
      </w:pPr>
      <w:r w:rsidRPr="00C30304">
        <w:rPr>
          <w:szCs w:val="21"/>
        </w:rPr>
        <w:t>所以，那晚，我们都失眠了。</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1693</w:t>
      </w:r>
    </w:p>
    <w:p w:rsidR="0046211F" w:rsidRPr="00C30304" w:rsidRDefault="0046211F" w:rsidP="0046211F">
      <w:pPr>
        <w:spacing w:line="276" w:lineRule="auto"/>
        <w:rPr>
          <w:szCs w:val="21"/>
        </w:rPr>
      </w:pPr>
      <w:r w:rsidRPr="00C30304">
        <w:rPr>
          <w:szCs w:val="21"/>
        </w:rPr>
        <w:t>01:27:02,818 --&gt; 01:27:05,719</w:t>
      </w:r>
    </w:p>
    <w:p w:rsidR="0046211F" w:rsidRPr="00C30304" w:rsidRDefault="0046211F" w:rsidP="0046211F">
      <w:pPr>
        <w:spacing w:line="276" w:lineRule="auto"/>
        <w:rPr>
          <w:szCs w:val="21"/>
        </w:rPr>
      </w:pPr>
      <w:r w:rsidRPr="00C30304">
        <w:rPr>
          <w:szCs w:val="21"/>
        </w:rPr>
        <w:t>&lt;i&gt;Basically, light up the phones,&lt;/i&gt;</w:t>
      </w:r>
    </w:p>
    <w:p w:rsidR="0046211F" w:rsidRPr="00C30304" w:rsidRDefault="0046211F" w:rsidP="0046211F">
      <w:pPr>
        <w:spacing w:line="276" w:lineRule="auto"/>
        <w:rPr>
          <w:szCs w:val="21"/>
        </w:rPr>
      </w:pPr>
      <w:r w:rsidRPr="00C30304">
        <w:rPr>
          <w:szCs w:val="21"/>
        </w:rPr>
        <w:t>&lt;i&gt; call everybody we know,&lt;/i&gt;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1694</w:t>
      </w:r>
    </w:p>
    <w:p w:rsidR="0046211F" w:rsidRPr="00C30304" w:rsidRDefault="0046211F" w:rsidP="0046211F">
      <w:pPr>
        <w:spacing w:line="276" w:lineRule="auto"/>
        <w:rPr>
          <w:szCs w:val="21"/>
        </w:rPr>
      </w:pPr>
      <w:r w:rsidRPr="00C30304">
        <w:rPr>
          <w:szCs w:val="21"/>
        </w:rPr>
        <w:t>01:27:05,721 --&gt; 01:27:08,956</w:t>
      </w:r>
    </w:p>
    <w:p w:rsidR="0046211F" w:rsidRPr="00C30304" w:rsidRDefault="0046211F" w:rsidP="0046211F">
      <w:pPr>
        <w:spacing w:line="276" w:lineRule="auto"/>
        <w:rPr>
          <w:szCs w:val="21"/>
        </w:rPr>
      </w:pPr>
      <w:r w:rsidRPr="00C30304">
        <w:rPr>
          <w:szCs w:val="21"/>
        </w:rPr>
        <w:t>&lt;i&gt; inform the secretary,&lt;/i&gt;</w:t>
      </w:r>
    </w:p>
    <w:p w:rsidR="0046211F" w:rsidRPr="00C30304" w:rsidRDefault="0046211F" w:rsidP="0046211F">
      <w:pPr>
        <w:spacing w:line="276" w:lineRule="auto"/>
        <w:rPr>
          <w:szCs w:val="21"/>
        </w:rPr>
      </w:pPr>
      <w:r w:rsidRPr="00C30304">
        <w:rPr>
          <w:szCs w:val="21"/>
        </w:rPr>
        <w:t>&lt;i&gt; inform the white house,&lt;/i&gt;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1695</w:t>
      </w:r>
    </w:p>
    <w:p w:rsidR="0046211F" w:rsidRPr="00C30304" w:rsidRDefault="0046211F" w:rsidP="0046211F">
      <w:pPr>
        <w:spacing w:line="276" w:lineRule="auto"/>
        <w:rPr>
          <w:szCs w:val="21"/>
        </w:rPr>
      </w:pPr>
      <w:r w:rsidRPr="00C30304">
        <w:rPr>
          <w:szCs w:val="21"/>
        </w:rPr>
        <w:t>01:27:09,157 --&gt; 01:27:11,225</w:t>
      </w:r>
    </w:p>
    <w:p w:rsidR="0046211F" w:rsidRPr="00C30304" w:rsidRDefault="0046211F" w:rsidP="0046211F">
      <w:pPr>
        <w:spacing w:line="276" w:lineRule="auto"/>
        <w:rPr>
          <w:szCs w:val="21"/>
        </w:rPr>
      </w:pPr>
      <w:r w:rsidRPr="00C30304">
        <w:rPr>
          <w:szCs w:val="21"/>
        </w:rPr>
        <w:t>&lt;i&gt; inform the other departments&lt;/i&gt;</w:t>
      </w:r>
    </w:p>
    <w:p w:rsidR="0046211F" w:rsidRPr="00C30304" w:rsidRDefault="0046211F" w:rsidP="0046211F">
      <w:pPr>
        <w:spacing w:line="276" w:lineRule="auto"/>
        <w:rPr>
          <w:szCs w:val="21"/>
        </w:rPr>
      </w:pPr>
      <w:r w:rsidRPr="00C30304">
        <w:rPr>
          <w:szCs w:val="21"/>
        </w:rPr>
        <w:t>&lt;i&gt; and agencies,&lt;/i&gt;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1696</w:t>
      </w:r>
    </w:p>
    <w:p w:rsidR="0046211F" w:rsidRPr="00C30304" w:rsidRDefault="0046211F" w:rsidP="0046211F">
      <w:pPr>
        <w:spacing w:line="276" w:lineRule="auto"/>
        <w:rPr>
          <w:szCs w:val="21"/>
        </w:rPr>
      </w:pPr>
      <w:r w:rsidRPr="00C30304">
        <w:rPr>
          <w:szCs w:val="21"/>
        </w:rPr>
        <w:t>01:27:11,392 --&gt; 01:27:14,094</w:t>
      </w:r>
    </w:p>
    <w:p w:rsidR="0046211F" w:rsidRPr="00C30304" w:rsidRDefault="0046211F" w:rsidP="0046211F">
      <w:pPr>
        <w:spacing w:line="276" w:lineRule="auto"/>
        <w:rPr>
          <w:szCs w:val="21"/>
        </w:rPr>
      </w:pPr>
      <w:r w:rsidRPr="00C30304">
        <w:rPr>
          <w:szCs w:val="21"/>
        </w:rPr>
        <w:t>&lt;i&gt; wake up the world,&lt;/i&gt;</w:t>
      </w:r>
    </w:p>
    <w:p w:rsidR="0046211F" w:rsidRPr="00C30304" w:rsidRDefault="0046211F" w:rsidP="0046211F">
      <w:pPr>
        <w:spacing w:line="276" w:lineRule="auto"/>
        <w:rPr>
          <w:szCs w:val="21"/>
        </w:rPr>
      </w:pPr>
      <w:r w:rsidRPr="00C30304">
        <w:rPr>
          <w:szCs w:val="21"/>
        </w:rPr>
        <w:t>&lt;i&gt; and figure out what's going on&lt;/i&gt;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1697</w:t>
      </w:r>
    </w:p>
    <w:p w:rsidR="0046211F" w:rsidRPr="00C30304" w:rsidRDefault="0046211F" w:rsidP="0046211F">
      <w:pPr>
        <w:spacing w:line="276" w:lineRule="auto"/>
        <w:rPr>
          <w:szCs w:val="21"/>
        </w:rPr>
      </w:pPr>
      <w:r w:rsidRPr="00C30304">
        <w:rPr>
          <w:szCs w:val="21"/>
        </w:rPr>
        <w:t>01:27:14,096 --&gt; 01:27:16,296</w:t>
      </w:r>
    </w:p>
    <w:p w:rsidR="0046211F" w:rsidRPr="00C30304" w:rsidRDefault="0046211F" w:rsidP="0046211F">
      <w:pPr>
        <w:spacing w:line="276" w:lineRule="auto"/>
        <w:rPr>
          <w:szCs w:val="21"/>
        </w:rPr>
      </w:pPr>
      <w:r w:rsidRPr="00C30304">
        <w:rPr>
          <w:szCs w:val="21"/>
        </w:rPr>
        <w:t>&lt;i&gt; with this particular malware.&lt;/i&gt;</w:t>
      </w:r>
    </w:p>
    <w:p w:rsidR="0046211F" w:rsidRPr="00C30304" w:rsidRDefault="0046211F" w:rsidP="0046211F">
      <w:pPr>
        <w:spacing w:line="276" w:lineRule="auto"/>
        <w:rPr>
          <w:szCs w:val="21"/>
        </w:rPr>
      </w:pPr>
      <w:r w:rsidRPr="00C30304">
        <w:rPr>
          <w:szCs w:val="21"/>
        </w:rPr>
        <w:t>基本上，我们用手机通知了每一个人，告知联合会秘书长，告知白宫，告知其他部门和机构，唤醒了世界，弄清楚这个恶意软件是怎么回事。</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1698</w:t>
      </w:r>
    </w:p>
    <w:p w:rsidR="0046211F" w:rsidRPr="00C30304" w:rsidRDefault="0046211F" w:rsidP="0046211F">
      <w:pPr>
        <w:spacing w:line="276" w:lineRule="auto"/>
        <w:rPr>
          <w:szCs w:val="21"/>
        </w:rPr>
      </w:pPr>
      <w:r w:rsidRPr="00C30304">
        <w:rPr>
          <w:szCs w:val="21"/>
        </w:rPr>
        <w:t>01:27:18,099 --&gt; 01:27:19,366</w:t>
      </w:r>
    </w:p>
    <w:p w:rsidR="0046211F" w:rsidRPr="00C30304" w:rsidRDefault="0046211F" w:rsidP="0046211F">
      <w:pPr>
        <w:spacing w:line="276" w:lineRule="auto"/>
        <w:rPr>
          <w:szCs w:val="21"/>
        </w:rPr>
      </w:pPr>
      <w:r w:rsidRPr="00C30304">
        <w:rPr>
          <w:szCs w:val="21"/>
        </w:rPr>
        <w:t>Good morning,</w:t>
      </w:r>
    </w:p>
    <w:p w:rsidR="0046211F" w:rsidRPr="00C30304" w:rsidRDefault="0046211F" w:rsidP="0046211F">
      <w:pPr>
        <w:spacing w:line="276" w:lineRule="auto"/>
        <w:rPr>
          <w:szCs w:val="21"/>
        </w:rPr>
      </w:pPr>
      <w:r w:rsidRPr="00C30304">
        <w:rPr>
          <w:szCs w:val="21"/>
        </w:rPr>
        <w:t>chairman lieberman,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1699</w:t>
      </w:r>
    </w:p>
    <w:p w:rsidR="0046211F" w:rsidRPr="00C30304" w:rsidRDefault="0046211F" w:rsidP="0046211F">
      <w:pPr>
        <w:spacing w:line="276" w:lineRule="auto"/>
        <w:rPr>
          <w:szCs w:val="21"/>
        </w:rPr>
      </w:pPr>
      <w:r w:rsidRPr="00C30304">
        <w:rPr>
          <w:szCs w:val="21"/>
        </w:rPr>
        <w:t>01:27:19,368 --&gt; 01:27:20,634</w:t>
      </w:r>
    </w:p>
    <w:p w:rsidR="0046211F" w:rsidRPr="00C30304" w:rsidRDefault="0046211F" w:rsidP="0046211F">
      <w:pPr>
        <w:spacing w:line="276" w:lineRule="auto"/>
        <w:rPr>
          <w:szCs w:val="21"/>
        </w:rPr>
      </w:pPr>
      <w:r w:rsidRPr="00C30304">
        <w:rPr>
          <w:szCs w:val="21"/>
        </w:rPr>
        <w:t>ranking member Collins.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1700</w:t>
      </w:r>
    </w:p>
    <w:p w:rsidR="0046211F" w:rsidRPr="00C30304" w:rsidRDefault="0046211F" w:rsidP="0046211F">
      <w:pPr>
        <w:spacing w:line="276" w:lineRule="auto"/>
        <w:rPr>
          <w:szCs w:val="21"/>
        </w:rPr>
      </w:pPr>
      <w:r w:rsidRPr="00C30304">
        <w:rPr>
          <w:szCs w:val="21"/>
        </w:rPr>
        <w:t>01:27:21,202 --&gt; 01:27:23,003</w:t>
      </w:r>
    </w:p>
    <w:p w:rsidR="0046211F" w:rsidRPr="00C30304" w:rsidRDefault="0046211F" w:rsidP="0046211F">
      <w:pPr>
        <w:spacing w:line="276" w:lineRule="auto"/>
        <w:rPr>
          <w:szCs w:val="21"/>
        </w:rPr>
      </w:pPr>
      <w:r w:rsidRPr="00C30304">
        <w:rPr>
          <w:szCs w:val="21"/>
        </w:rPr>
        <w:t>Something as simple</w:t>
      </w:r>
    </w:p>
    <w:p w:rsidR="0046211F" w:rsidRPr="00C30304" w:rsidRDefault="0046211F" w:rsidP="0046211F">
      <w:pPr>
        <w:spacing w:line="276" w:lineRule="auto"/>
        <w:rPr>
          <w:szCs w:val="21"/>
        </w:rPr>
      </w:pPr>
      <w:r w:rsidRPr="00C30304">
        <w:rPr>
          <w:szCs w:val="21"/>
        </w:rPr>
        <w:lastRenderedPageBreak/>
        <w:t>and innocuous as this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1701</w:t>
      </w:r>
    </w:p>
    <w:p w:rsidR="0046211F" w:rsidRPr="00C30304" w:rsidRDefault="0046211F" w:rsidP="0046211F">
      <w:pPr>
        <w:spacing w:line="276" w:lineRule="auto"/>
        <w:rPr>
          <w:szCs w:val="21"/>
        </w:rPr>
      </w:pPr>
      <w:r w:rsidRPr="00C30304">
        <w:rPr>
          <w:szCs w:val="21"/>
        </w:rPr>
        <w:t>01:27:23,005 --&gt; 01:27:25,172</w:t>
      </w:r>
    </w:p>
    <w:p w:rsidR="0046211F" w:rsidRPr="00C30304" w:rsidRDefault="0046211F" w:rsidP="0046211F">
      <w:pPr>
        <w:spacing w:line="276" w:lineRule="auto"/>
        <w:rPr>
          <w:szCs w:val="21"/>
        </w:rPr>
      </w:pPr>
      <w:r w:rsidRPr="00C30304">
        <w:rPr>
          <w:szCs w:val="21"/>
        </w:rPr>
        <w:t>becomes a challenge</w:t>
      </w:r>
    </w:p>
    <w:p w:rsidR="0046211F" w:rsidRPr="00C30304" w:rsidRDefault="0046211F" w:rsidP="0046211F">
      <w:pPr>
        <w:spacing w:line="276" w:lineRule="auto"/>
        <w:rPr>
          <w:szCs w:val="21"/>
        </w:rPr>
      </w:pPr>
      <w:r w:rsidRPr="00C30304">
        <w:rPr>
          <w:szCs w:val="21"/>
        </w:rPr>
        <w:t>for all of us to maintain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1702</w:t>
      </w:r>
    </w:p>
    <w:p w:rsidR="0046211F" w:rsidRPr="00C30304" w:rsidRDefault="0046211F" w:rsidP="0046211F">
      <w:pPr>
        <w:spacing w:line="276" w:lineRule="auto"/>
        <w:rPr>
          <w:szCs w:val="21"/>
        </w:rPr>
      </w:pPr>
      <w:r w:rsidRPr="00C30304">
        <w:rPr>
          <w:szCs w:val="21"/>
        </w:rPr>
        <w:t>01:27:25,174 --&gt; 01:27:28,141</w:t>
      </w:r>
    </w:p>
    <w:p w:rsidR="0046211F" w:rsidRPr="00C30304" w:rsidRDefault="0046211F" w:rsidP="0046211F">
      <w:pPr>
        <w:spacing w:line="276" w:lineRule="auto"/>
        <w:rPr>
          <w:szCs w:val="21"/>
        </w:rPr>
      </w:pPr>
      <w:r w:rsidRPr="00C30304">
        <w:rPr>
          <w:szCs w:val="21"/>
        </w:rPr>
        <w:t>accountability control of our</w:t>
      </w:r>
    </w:p>
    <w:p w:rsidR="0046211F" w:rsidRPr="00C30304" w:rsidRDefault="0046211F" w:rsidP="0046211F">
      <w:pPr>
        <w:spacing w:line="276" w:lineRule="auto"/>
        <w:rPr>
          <w:szCs w:val="21"/>
        </w:rPr>
      </w:pPr>
      <w:r w:rsidRPr="00C30304">
        <w:rPr>
          <w:szCs w:val="21"/>
        </w:rPr>
        <w:t>critical infrastructure systems.</w:t>
      </w:r>
    </w:p>
    <w:p w:rsidR="0046211F" w:rsidRPr="00C30304" w:rsidRDefault="0046211F" w:rsidP="0046211F">
      <w:pPr>
        <w:spacing w:line="276" w:lineRule="auto"/>
        <w:rPr>
          <w:szCs w:val="21"/>
        </w:rPr>
      </w:pPr>
      <w:r w:rsidRPr="00C30304">
        <w:rPr>
          <w:szCs w:val="21"/>
        </w:rPr>
        <w:t>早上好</w:t>
      </w:r>
      <w:r w:rsidRPr="00C30304">
        <w:rPr>
          <w:szCs w:val="21"/>
        </w:rPr>
        <w:t>,</w:t>
      </w:r>
      <w:r w:rsidRPr="00C30304">
        <w:rPr>
          <w:szCs w:val="21"/>
        </w:rPr>
        <w:t>柯林斯利伯曼主席</w:t>
      </w:r>
      <w:r w:rsidRPr="00C30304">
        <w:rPr>
          <w:szCs w:val="21"/>
        </w:rPr>
        <w:t>,</w:t>
      </w:r>
      <w:r w:rsidRPr="00C30304">
        <w:rPr>
          <w:szCs w:val="21"/>
        </w:rPr>
        <w:t>资深成员。这样一个简单无害的事情：保持并控制我们的关键基础设施系统，对我们所有人来说，这会成为一个难题。</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1703</w:t>
      </w:r>
    </w:p>
    <w:p w:rsidR="0046211F" w:rsidRPr="00C30304" w:rsidRDefault="0046211F" w:rsidP="0046211F">
      <w:pPr>
        <w:spacing w:line="276" w:lineRule="auto"/>
        <w:rPr>
          <w:szCs w:val="21"/>
        </w:rPr>
      </w:pPr>
      <w:r w:rsidRPr="00C30304">
        <w:rPr>
          <w:szCs w:val="21"/>
        </w:rPr>
        <w:t>01:27:28,610 --&gt; 01:27:30,744</w:t>
      </w:r>
    </w:p>
    <w:p w:rsidR="0046211F" w:rsidRPr="00C30304" w:rsidRDefault="0046211F" w:rsidP="0046211F">
      <w:pPr>
        <w:spacing w:line="276" w:lineRule="auto"/>
        <w:rPr>
          <w:szCs w:val="21"/>
        </w:rPr>
      </w:pPr>
      <w:r w:rsidRPr="00C30304">
        <w:rPr>
          <w:szCs w:val="21"/>
        </w:rPr>
        <w:t>This actually contains</w:t>
      </w:r>
    </w:p>
    <w:p w:rsidR="0046211F" w:rsidRPr="00C30304" w:rsidRDefault="0046211F" w:rsidP="0046211F">
      <w:pPr>
        <w:spacing w:line="276" w:lineRule="auto"/>
        <w:rPr>
          <w:szCs w:val="21"/>
        </w:rPr>
      </w:pPr>
      <w:r w:rsidRPr="00C30304">
        <w:rPr>
          <w:szCs w:val="21"/>
        </w:rPr>
        <w:t>the stuxnet virus.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1704</w:t>
      </w:r>
    </w:p>
    <w:p w:rsidR="0046211F" w:rsidRPr="00C30304" w:rsidRDefault="0046211F" w:rsidP="0046211F">
      <w:pPr>
        <w:spacing w:line="276" w:lineRule="auto"/>
        <w:rPr>
          <w:szCs w:val="21"/>
        </w:rPr>
      </w:pPr>
      <w:r w:rsidRPr="00C30304">
        <w:rPr>
          <w:szCs w:val="21"/>
        </w:rPr>
        <w:t>01:27:30,945 --&gt; 01:27:32,412</w:t>
      </w:r>
    </w:p>
    <w:p w:rsidR="0046211F" w:rsidRPr="00C30304" w:rsidRDefault="0046211F" w:rsidP="0046211F">
      <w:pPr>
        <w:spacing w:line="276" w:lineRule="auto"/>
        <w:rPr>
          <w:szCs w:val="21"/>
        </w:rPr>
      </w:pPr>
      <w:r w:rsidRPr="00C30304">
        <w:rPr>
          <w:szCs w:val="21"/>
        </w:rPr>
        <w:t>I've been asked on</w:t>
      </w:r>
    </w:p>
    <w:p w:rsidR="0046211F" w:rsidRPr="00C30304" w:rsidRDefault="0046211F" w:rsidP="0046211F">
      <w:pPr>
        <w:spacing w:line="276" w:lineRule="auto"/>
        <w:rPr>
          <w:szCs w:val="21"/>
        </w:rPr>
      </w:pPr>
      <w:r w:rsidRPr="00C30304">
        <w:rPr>
          <w:szCs w:val="21"/>
        </w:rPr>
        <w:t>a number of occasions,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1705</w:t>
      </w:r>
    </w:p>
    <w:p w:rsidR="0046211F" w:rsidRPr="00C30304" w:rsidRDefault="0046211F" w:rsidP="0046211F">
      <w:pPr>
        <w:spacing w:line="276" w:lineRule="auto"/>
        <w:rPr>
          <w:szCs w:val="21"/>
        </w:rPr>
      </w:pPr>
      <w:r w:rsidRPr="00C30304">
        <w:rPr>
          <w:szCs w:val="21"/>
        </w:rPr>
        <w:t>01:27:32,414 --&gt; 01:27:34,248</w:t>
      </w:r>
    </w:p>
    <w:p w:rsidR="0046211F" w:rsidRPr="00C30304" w:rsidRDefault="0046211F" w:rsidP="0046211F">
      <w:pPr>
        <w:spacing w:line="276" w:lineRule="auto"/>
        <w:rPr>
          <w:szCs w:val="21"/>
        </w:rPr>
      </w:pPr>
      <w:r w:rsidRPr="00C30304">
        <w:rPr>
          <w:szCs w:val="21"/>
        </w:rPr>
        <w:t>"did you ever think</w:t>
      </w:r>
    </w:p>
    <w:p w:rsidR="0046211F" w:rsidRPr="00C30304" w:rsidRDefault="0046211F" w:rsidP="0046211F">
      <w:pPr>
        <w:spacing w:line="276" w:lineRule="auto"/>
        <w:rPr>
          <w:szCs w:val="21"/>
        </w:rPr>
      </w:pPr>
      <w:r w:rsidRPr="00C30304">
        <w:rPr>
          <w:szCs w:val="21"/>
        </w:rPr>
        <w:t>this was us?"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1706</w:t>
      </w:r>
    </w:p>
    <w:p w:rsidR="0046211F" w:rsidRPr="00C30304" w:rsidRDefault="0046211F" w:rsidP="0046211F">
      <w:pPr>
        <w:spacing w:line="276" w:lineRule="auto"/>
        <w:rPr>
          <w:szCs w:val="21"/>
        </w:rPr>
      </w:pPr>
      <w:r w:rsidRPr="00C30304">
        <w:rPr>
          <w:szCs w:val="21"/>
        </w:rPr>
        <w:t>01:27:34,250 --&gt; 01:27:37,951</w:t>
      </w:r>
    </w:p>
    <w:p w:rsidR="0046211F" w:rsidRPr="00C30304" w:rsidRDefault="0046211F" w:rsidP="0046211F">
      <w:pPr>
        <w:spacing w:line="276" w:lineRule="auto"/>
        <w:rPr>
          <w:szCs w:val="21"/>
        </w:rPr>
      </w:pPr>
      <w:r w:rsidRPr="00C30304">
        <w:rPr>
          <w:szCs w:val="21"/>
        </w:rPr>
        <w:t>And at... at no point did that</w:t>
      </w:r>
    </w:p>
    <w:p w:rsidR="0046211F" w:rsidRPr="00C30304" w:rsidRDefault="0046211F" w:rsidP="0046211F">
      <w:pPr>
        <w:spacing w:line="276" w:lineRule="auto"/>
        <w:rPr>
          <w:szCs w:val="21"/>
        </w:rPr>
      </w:pPr>
      <w:r w:rsidRPr="00C30304">
        <w:rPr>
          <w:szCs w:val="21"/>
        </w:rPr>
        <w:t>ever really cross our mind,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1707</w:t>
      </w:r>
    </w:p>
    <w:p w:rsidR="0046211F" w:rsidRPr="00C30304" w:rsidRDefault="0046211F" w:rsidP="0046211F">
      <w:pPr>
        <w:spacing w:line="276" w:lineRule="auto"/>
        <w:rPr>
          <w:szCs w:val="21"/>
        </w:rPr>
      </w:pPr>
      <w:r w:rsidRPr="00C30304">
        <w:rPr>
          <w:szCs w:val="21"/>
        </w:rPr>
        <w:t>01:27:37,953 --&gt; 01:27:40,754</w:t>
      </w:r>
    </w:p>
    <w:p w:rsidR="0046211F" w:rsidRPr="00C30304" w:rsidRDefault="0046211F" w:rsidP="0046211F">
      <w:pPr>
        <w:spacing w:line="276" w:lineRule="auto"/>
        <w:rPr>
          <w:szCs w:val="21"/>
        </w:rPr>
      </w:pPr>
      <w:r w:rsidRPr="00C30304">
        <w:rPr>
          <w:szCs w:val="21"/>
        </w:rPr>
        <w:t>because we were looking at it</w:t>
      </w:r>
    </w:p>
    <w:p w:rsidR="0046211F" w:rsidRPr="00C30304" w:rsidRDefault="0046211F" w:rsidP="0046211F">
      <w:pPr>
        <w:spacing w:line="276" w:lineRule="auto"/>
        <w:rPr>
          <w:szCs w:val="21"/>
        </w:rPr>
      </w:pPr>
      <w:r w:rsidRPr="00C30304">
        <w:rPr>
          <w:szCs w:val="21"/>
        </w:rPr>
        <w:t>from the standpoint of,</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lastRenderedPageBreak/>
        <w:t>1708</w:t>
      </w:r>
    </w:p>
    <w:p w:rsidR="0046211F" w:rsidRPr="00C30304" w:rsidRDefault="0046211F" w:rsidP="0046211F">
      <w:pPr>
        <w:spacing w:line="276" w:lineRule="auto"/>
        <w:rPr>
          <w:szCs w:val="21"/>
        </w:rPr>
      </w:pPr>
      <w:r w:rsidRPr="00C30304">
        <w:rPr>
          <w:szCs w:val="21"/>
        </w:rPr>
        <w:t>01:27:41,089 --&gt; 01:27:43,056</w:t>
      </w:r>
    </w:p>
    <w:p w:rsidR="0046211F" w:rsidRPr="00C30304" w:rsidRDefault="0046211F" w:rsidP="0046211F">
      <w:pPr>
        <w:spacing w:line="276" w:lineRule="auto"/>
        <w:rPr>
          <w:szCs w:val="21"/>
        </w:rPr>
      </w:pPr>
      <w:r w:rsidRPr="00C30304">
        <w:rPr>
          <w:szCs w:val="21"/>
        </w:rPr>
        <w:t>is this something that's coming</w:t>
      </w:r>
    </w:p>
    <w:p w:rsidR="0046211F" w:rsidRPr="00C30304" w:rsidRDefault="0046211F" w:rsidP="0046211F">
      <w:pPr>
        <w:spacing w:line="276" w:lineRule="auto"/>
        <w:rPr>
          <w:szCs w:val="21"/>
        </w:rPr>
      </w:pPr>
      <w:r w:rsidRPr="00C30304">
        <w:rPr>
          <w:szCs w:val="21"/>
        </w:rPr>
        <w:t>after the homeland?</w:t>
      </w:r>
    </w:p>
    <w:p w:rsidR="0046211F" w:rsidRPr="00C30304" w:rsidRDefault="0046211F" w:rsidP="0046211F">
      <w:pPr>
        <w:spacing w:line="276" w:lineRule="auto"/>
        <w:rPr>
          <w:szCs w:val="21"/>
        </w:rPr>
      </w:pPr>
      <w:r w:rsidRPr="00C30304">
        <w:rPr>
          <w:szCs w:val="21"/>
        </w:rPr>
        <w:t>这实际上包含震网病毒。我在许多场合上曾问过，</w:t>
      </w:r>
      <w:r w:rsidRPr="00C30304">
        <w:rPr>
          <w:szCs w:val="21"/>
        </w:rPr>
        <w:t>“</w:t>
      </w:r>
      <w:r w:rsidRPr="00C30304">
        <w:rPr>
          <w:szCs w:val="21"/>
        </w:rPr>
        <w:t>你有没有想过这是我们？</w:t>
      </w:r>
      <w:r w:rsidRPr="00C30304">
        <w:rPr>
          <w:szCs w:val="21"/>
        </w:rPr>
        <w:t>”</w:t>
      </w:r>
      <w:r w:rsidRPr="00C30304">
        <w:rPr>
          <w:szCs w:val="21"/>
        </w:rPr>
        <w:t>而在</w:t>
      </w:r>
      <w:r w:rsidRPr="00C30304">
        <w:rPr>
          <w:szCs w:val="21"/>
        </w:rPr>
        <w:t>……</w:t>
      </w:r>
      <w:r w:rsidRPr="00C30304">
        <w:rPr>
          <w:szCs w:val="21"/>
        </w:rPr>
        <w:t>在任何时候，那些曾在我们脑海中的想法，会因为我们看从它的观点，在未来发生吗？</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1709</w:t>
      </w:r>
    </w:p>
    <w:p w:rsidR="0046211F" w:rsidRPr="00C30304" w:rsidRDefault="0046211F" w:rsidP="0046211F">
      <w:pPr>
        <w:spacing w:line="276" w:lineRule="auto"/>
        <w:rPr>
          <w:szCs w:val="21"/>
        </w:rPr>
      </w:pPr>
      <w:r w:rsidRPr="00C30304">
        <w:rPr>
          <w:szCs w:val="21"/>
        </w:rPr>
        <w:t>01:27:43,058 --&gt; 01:27:45,626</w:t>
      </w:r>
    </w:p>
    <w:p w:rsidR="0046211F" w:rsidRPr="00C30304" w:rsidRDefault="0046211F" w:rsidP="0046211F">
      <w:pPr>
        <w:spacing w:line="276" w:lineRule="auto"/>
        <w:rPr>
          <w:szCs w:val="21"/>
        </w:rPr>
      </w:pPr>
      <w:r w:rsidRPr="00C30304">
        <w:rPr>
          <w:szCs w:val="21"/>
        </w:rPr>
        <w:t>You know, what... what's going</w:t>
      </w:r>
    </w:p>
    <w:p w:rsidR="0046211F" w:rsidRPr="00C30304" w:rsidRDefault="0046211F" w:rsidP="0046211F">
      <w:pPr>
        <w:spacing w:line="276" w:lineRule="auto"/>
        <w:rPr>
          <w:szCs w:val="21"/>
        </w:rPr>
      </w:pPr>
      <w:r w:rsidRPr="00C30304">
        <w:rPr>
          <w:szCs w:val="21"/>
        </w:rPr>
        <w:t>to potentially impact,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1710</w:t>
      </w:r>
    </w:p>
    <w:p w:rsidR="0046211F" w:rsidRPr="00C30304" w:rsidRDefault="0046211F" w:rsidP="0046211F">
      <w:pPr>
        <w:spacing w:line="276" w:lineRule="auto"/>
        <w:rPr>
          <w:szCs w:val="21"/>
        </w:rPr>
      </w:pPr>
      <w:r w:rsidRPr="00C30304">
        <w:rPr>
          <w:szCs w:val="21"/>
        </w:rPr>
        <w:t>01:27:45,628 --&gt; 01:27:48,428</w:t>
      </w:r>
    </w:p>
    <w:p w:rsidR="0046211F" w:rsidRPr="00C30304" w:rsidRDefault="0046211F" w:rsidP="0046211F">
      <w:pPr>
        <w:spacing w:line="276" w:lineRule="auto"/>
        <w:rPr>
          <w:szCs w:val="21"/>
        </w:rPr>
      </w:pPr>
      <w:r w:rsidRPr="00C30304">
        <w:rPr>
          <w:szCs w:val="21"/>
        </w:rPr>
        <w:t>you know, our industrial control</w:t>
      </w:r>
    </w:p>
    <w:p w:rsidR="0046211F" w:rsidRPr="00C30304" w:rsidRDefault="0046211F" w:rsidP="0046211F">
      <w:pPr>
        <w:spacing w:line="276" w:lineRule="auto"/>
        <w:rPr>
          <w:szCs w:val="21"/>
        </w:rPr>
      </w:pPr>
      <w:r w:rsidRPr="00C30304">
        <w:rPr>
          <w:szCs w:val="21"/>
        </w:rPr>
        <w:t>based here in the United States?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1711</w:t>
      </w:r>
    </w:p>
    <w:p w:rsidR="0046211F" w:rsidRPr="00C30304" w:rsidRDefault="0046211F" w:rsidP="0046211F">
      <w:pPr>
        <w:spacing w:line="276" w:lineRule="auto"/>
        <w:rPr>
          <w:szCs w:val="21"/>
        </w:rPr>
      </w:pPr>
      <w:r w:rsidRPr="00C30304">
        <w:rPr>
          <w:szCs w:val="21"/>
        </w:rPr>
        <w:t>01:27:48,863 --&gt; 01:27:51,798</w:t>
      </w:r>
    </w:p>
    <w:p w:rsidR="0046211F" w:rsidRPr="00C30304" w:rsidRDefault="0046211F" w:rsidP="0046211F">
      <w:pPr>
        <w:spacing w:line="276" w:lineRule="auto"/>
        <w:rPr>
          <w:szCs w:val="21"/>
        </w:rPr>
      </w:pPr>
      <w:r w:rsidRPr="00C30304">
        <w:rPr>
          <w:szCs w:val="21"/>
        </w:rPr>
        <w:t>You know, I liken it to,</w:t>
      </w:r>
    </w:p>
    <w:p w:rsidR="0046211F" w:rsidRPr="00C30304" w:rsidRDefault="0046211F" w:rsidP="0046211F">
      <w:pPr>
        <w:spacing w:line="276" w:lineRule="auto"/>
        <w:rPr>
          <w:szCs w:val="21"/>
        </w:rPr>
      </w:pPr>
      <w:r w:rsidRPr="00C30304">
        <w:rPr>
          <w:szCs w:val="21"/>
        </w:rPr>
        <w:t>you know, field of battle.</w:t>
      </w:r>
    </w:p>
    <w:p w:rsidR="0046211F" w:rsidRPr="00C30304" w:rsidRDefault="0046211F" w:rsidP="0046211F">
      <w:pPr>
        <w:spacing w:line="276" w:lineRule="auto"/>
        <w:rPr>
          <w:szCs w:val="21"/>
        </w:rPr>
      </w:pPr>
      <w:r w:rsidRPr="00C30304">
        <w:rPr>
          <w:szCs w:val="21"/>
        </w:rPr>
        <w:t>你知道，潜在的影响是什么，你知道，我们的工业控制总部设在美国么？你知道，我把它比作</w:t>
      </w:r>
      <w:r w:rsidRPr="00C30304">
        <w:rPr>
          <w:szCs w:val="21"/>
        </w:rPr>
        <w:t>——</w:t>
      </w:r>
      <w:r w:rsidRPr="00C30304">
        <w:rPr>
          <w:szCs w:val="21"/>
        </w:rPr>
        <w:t>战场。</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1712</w:t>
      </w:r>
    </w:p>
    <w:p w:rsidR="0046211F" w:rsidRPr="00C30304" w:rsidRDefault="0046211F" w:rsidP="0046211F">
      <w:pPr>
        <w:spacing w:line="276" w:lineRule="auto"/>
        <w:rPr>
          <w:szCs w:val="21"/>
        </w:rPr>
      </w:pPr>
      <w:r w:rsidRPr="00C30304">
        <w:rPr>
          <w:szCs w:val="21"/>
        </w:rPr>
        <w:t>01:27:51,966 --&gt; 01:27:53,934</w:t>
      </w:r>
    </w:p>
    <w:p w:rsidR="0046211F" w:rsidRPr="00C30304" w:rsidRDefault="0046211F" w:rsidP="0046211F">
      <w:pPr>
        <w:spacing w:line="276" w:lineRule="auto"/>
        <w:rPr>
          <w:szCs w:val="21"/>
        </w:rPr>
      </w:pPr>
      <w:r w:rsidRPr="00C30304">
        <w:rPr>
          <w:szCs w:val="21"/>
        </w:rPr>
        <w:t>You don't think the sniper</w:t>
      </w:r>
    </w:p>
    <w:p w:rsidR="0046211F" w:rsidRPr="00C30304" w:rsidRDefault="0046211F" w:rsidP="0046211F">
      <w:pPr>
        <w:spacing w:line="276" w:lineRule="auto"/>
        <w:rPr>
          <w:szCs w:val="21"/>
        </w:rPr>
      </w:pPr>
      <w:r w:rsidRPr="00C30304">
        <w:rPr>
          <w:szCs w:val="21"/>
        </w:rPr>
        <w:t>that's behind you</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1713</w:t>
      </w:r>
    </w:p>
    <w:p w:rsidR="0046211F" w:rsidRPr="00C30304" w:rsidRDefault="0046211F" w:rsidP="0046211F">
      <w:pPr>
        <w:spacing w:line="276" w:lineRule="auto"/>
        <w:rPr>
          <w:szCs w:val="21"/>
        </w:rPr>
      </w:pPr>
      <w:r w:rsidRPr="00C30304">
        <w:rPr>
          <w:szCs w:val="21"/>
        </w:rPr>
        <w:t>01:27:53,936 --&gt; 01:27:55,435</w:t>
      </w:r>
    </w:p>
    <w:p w:rsidR="0046211F" w:rsidRPr="00C30304" w:rsidRDefault="0046211F" w:rsidP="0046211F">
      <w:pPr>
        <w:spacing w:line="276" w:lineRule="auto"/>
        <w:rPr>
          <w:szCs w:val="21"/>
        </w:rPr>
      </w:pPr>
      <w:r w:rsidRPr="00C30304">
        <w:rPr>
          <w:szCs w:val="21"/>
        </w:rPr>
        <w:t>is gonna be shooting at you,</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1714</w:t>
      </w:r>
    </w:p>
    <w:p w:rsidR="0046211F" w:rsidRPr="00C30304" w:rsidRDefault="0046211F" w:rsidP="0046211F">
      <w:pPr>
        <w:spacing w:line="276" w:lineRule="auto"/>
        <w:rPr>
          <w:szCs w:val="21"/>
        </w:rPr>
      </w:pPr>
      <w:r w:rsidRPr="00C30304">
        <w:rPr>
          <w:szCs w:val="21"/>
        </w:rPr>
        <w:t>01:27:55,603 --&gt; 01:27:57,204</w:t>
      </w:r>
    </w:p>
    <w:p w:rsidR="0046211F" w:rsidRPr="00C30304" w:rsidRDefault="0046211F" w:rsidP="0046211F">
      <w:pPr>
        <w:spacing w:line="276" w:lineRule="auto"/>
        <w:rPr>
          <w:szCs w:val="21"/>
        </w:rPr>
      </w:pPr>
      <w:r w:rsidRPr="00C30304">
        <w:rPr>
          <w:szCs w:val="21"/>
        </w:rPr>
        <w:t>'cause you expect him to be</w:t>
      </w:r>
    </w:p>
    <w:p w:rsidR="0046211F" w:rsidRPr="00C30304" w:rsidRDefault="0046211F" w:rsidP="0046211F">
      <w:pPr>
        <w:spacing w:line="276" w:lineRule="auto"/>
        <w:rPr>
          <w:szCs w:val="21"/>
        </w:rPr>
      </w:pPr>
      <w:r w:rsidRPr="00C30304">
        <w:rPr>
          <w:szCs w:val="21"/>
        </w:rPr>
        <w:t>on your side.</w:t>
      </w:r>
    </w:p>
    <w:p w:rsidR="0046211F" w:rsidRPr="00C30304" w:rsidRDefault="0046211F" w:rsidP="0046211F">
      <w:pPr>
        <w:spacing w:line="276" w:lineRule="auto"/>
        <w:rPr>
          <w:szCs w:val="21"/>
        </w:rPr>
      </w:pPr>
      <w:r w:rsidRPr="00C30304">
        <w:rPr>
          <w:szCs w:val="21"/>
        </w:rPr>
        <w:t>你不觉得站在你身后的狙击手之所以会瞄准你，是因为你希望他站在你这边。</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lastRenderedPageBreak/>
        <w:t>1715</w:t>
      </w:r>
    </w:p>
    <w:p w:rsidR="0046211F" w:rsidRPr="00C30304" w:rsidRDefault="0046211F" w:rsidP="0046211F">
      <w:pPr>
        <w:spacing w:line="276" w:lineRule="auto"/>
        <w:rPr>
          <w:szCs w:val="21"/>
        </w:rPr>
      </w:pPr>
      <w:r w:rsidRPr="00C30304">
        <w:rPr>
          <w:szCs w:val="21"/>
        </w:rPr>
        <w:t>01:27:57,739 --&gt; 01:28:01,441</w:t>
      </w:r>
    </w:p>
    <w:p w:rsidR="0046211F" w:rsidRPr="00C30304" w:rsidRDefault="0046211F" w:rsidP="0046211F">
      <w:pPr>
        <w:spacing w:line="276" w:lineRule="auto"/>
        <w:rPr>
          <w:szCs w:val="21"/>
        </w:rPr>
      </w:pPr>
      <w:r w:rsidRPr="00C30304">
        <w:rPr>
          <w:szCs w:val="21"/>
        </w:rPr>
        <w:t>We really don't know</w:t>
      </w:r>
    </w:p>
    <w:p w:rsidR="0046211F" w:rsidRPr="00C30304" w:rsidRDefault="0046211F" w:rsidP="0046211F">
      <w:pPr>
        <w:spacing w:line="276" w:lineRule="auto"/>
        <w:rPr>
          <w:szCs w:val="21"/>
        </w:rPr>
      </w:pPr>
      <w:r w:rsidRPr="00C30304">
        <w:rPr>
          <w:szCs w:val="21"/>
        </w:rPr>
        <w:t>who the attacker was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1716</w:t>
      </w:r>
    </w:p>
    <w:p w:rsidR="0046211F" w:rsidRPr="00C30304" w:rsidRDefault="0046211F" w:rsidP="0046211F">
      <w:pPr>
        <w:spacing w:line="276" w:lineRule="auto"/>
        <w:rPr>
          <w:szCs w:val="21"/>
        </w:rPr>
      </w:pPr>
      <w:r w:rsidRPr="00C30304">
        <w:rPr>
          <w:szCs w:val="21"/>
        </w:rPr>
        <w:t>01:28:01,443 --&gt; 01:28:02,843</w:t>
      </w:r>
    </w:p>
    <w:p w:rsidR="0046211F" w:rsidRPr="00C30304" w:rsidRDefault="0046211F" w:rsidP="0046211F">
      <w:pPr>
        <w:spacing w:line="276" w:lineRule="auto"/>
        <w:rPr>
          <w:szCs w:val="21"/>
        </w:rPr>
      </w:pPr>
      <w:r w:rsidRPr="00C30304">
        <w:rPr>
          <w:szCs w:val="21"/>
        </w:rPr>
        <w:t>in the stuxnet case.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1717</w:t>
      </w:r>
    </w:p>
    <w:p w:rsidR="0046211F" w:rsidRPr="00C30304" w:rsidRDefault="0046211F" w:rsidP="0046211F">
      <w:pPr>
        <w:spacing w:line="276" w:lineRule="auto"/>
        <w:rPr>
          <w:szCs w:val="21"/>
        </w:rPr>
      </w:pPr>
      <w:r w:rsidRPr="00C30304">
        <w:rPr>
          <w:szCs w:val="21"/>
        </w:rPr>
        <w:t>01:28:03,044 --&gt; 01:28:05,279</w:t>
      </w:r>
    </w:p>
    <w:p w:rsidR="0046211F" w:rsidRPr="00C30304" w:rsidRDefault="0046211F" w:rsidP="0046211F">
      <w:pPr>
        <w:spacing w:line="276" w:lineRule="auto"/>
        <w:rPr>
          <w:szCs w:val="21"/>
        </w:rPr>
      </w:pPr>
      <w:r w:rsidRPr="00C30304">
        <w:rPr>
          <w:szCs w:val="21"/>
        </w:rPr>
        <w:t>So help us understand</w:t>
      </w:r>
    </w:p>
    <w:p w:rsidR="0046211F" w:rsidRPr="00C30304" w:rsidRDefault="0046211F" w:rsidP="0046211F">
      <w:pPr>
        <w:spacing w:line="276" w:lineRule="auto"/>
        <w:rPr>
          <w:szCs w:val="21"/>
        </w:rPr>
      </w:pPr>
      <w:r w:rsidRPr="00C30304">
        <w:rPr>
          <w:szCs w:val="21"/>
        </w:rPr>
        <w:t>a little more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1718</w:t>
      </w:r>
    </w:p>
    <w:p w:rsidR="0046211F" w:rsidRPr="00C30304" w:rsidRDefault="0046211F" w:rsidP="0046211F">
      <w:pPr>
        <w:spacing w:line="276" w:lineRule="auto"/>
        <w:rPr>
          <w:szCs w:val="21"/>
        </w:rPr>
      </w:pPr>
      <w:r w:rsidRPr="00C30304">
        <w:rPr>
          <w:szCs w:val="21"/>
        </w:rPr>
        <w:t>01:28:05,546 --&gt; 01:28:07,714</w:t>
      </w:r>
    </w:p>
    <w:p w:rsidR="0046211F" w:rsidRPr="00C30304" w:rsidRDefault="0046211F" w:rsidP="0046211F">
      <w:pPr>
        <w:spacing w:line="276" w:lineRule="auto"/>
        <w:rPr>
          <w:szCs w:val="21"/>
        </w:rPr>
      </w:pPr>
      <w:r w:rsidRPr="00C30304">
        <w:rPr>
          <w:szCs w:val="21"/>
        </w:rPr>
        <w:t>what this thing is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1719</w:t>
      </w:r>
    </w:p>
    <w:p w:rsidR="0046211F" w:rsidRPr="00C30304" w:rsidRDefault="0046211F" w:rsidP="0046211F">
      <w:pPr>
        <w:spacing w:line="276" w:lineRule="auto"/>
        <w:rPr>
          <w:szCs w:val="21"/>
        </w:rPr>
      </w:pPr>
      <w:r w:rsidRPr="00C30304">
        <w:rPr>
          <w:szCs w:val="21"/>
        </w:rPr>
        <w:t>01:28:08,416 --&gt; 01:28:13,820</w:t>
      </w:r>
    </w:p>
    <w:p w:rsidR="0046211F" w:rsidRPr="00C30304" w:rsidRDefault="0046211F" w:rsidP="0046211F">
      <w:pPr>
        <w:spacing w:line="276" w:lineRule="auto"/>
        <w:rPr>
          <w:szCs w:val="21"/>
        </w:rPr>
      </w:pPr>
      <w:r w:rsidRPr="00C30304">
        <w:rPr>
          <w:szCs w:val="21"/>
        </w:rPr>
        <w:t>whose origin and destination</w:t>
      </w:r>
    </w:p>
    <w:p w:rsidR="0046211F" w:rsidRPr="00C30304" w:rsidRDefault="0046211F" w:rsidP="0046211F">
      <w:pPr>
        <w:spacing w:line="276" w:lineRule="auto"/>
        <w:rPr>
          <w:szCs w:val="21"/>
        </w:rPr>
      </w:pPr>
      <w:r w:rsidRPr="00C30304">
        <w:rPr>
          <w:szCs w:val="21"/>
        </w:rPr>
        <w:t>we don't understand.</w:t>
      </w:r>
    </w:p>
    <w:p w:rsidR="0046211F" w:rsidRPr="00C30304" w:rsidRDefault="0046211F" w:rsidP="0046211F">
      <w:pPr>
        <w:spacing w:line="276" w:lineRule="auto"/>
        <w:rPr>
          <w:szCs w:val="21"/>
        </w:rPr>
      </w:pPr>
      <w:r w:rsidRPr="00C30304">
        <w:rPr>
          <w:szCs w:val="21"/>
        </w:rPr>
        <w:t>在震网事件中，我们真的不知道攻击者是谁。所以帮助我们多一点了解这是什么，它的起源和目的地我们也不了解。</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1720</w:t>
      </w:r>
    </w:p>
    <w:p w:rsidR="0046211F" w:rsidRPr="00C30304" w:rsidRDefault="0046211F" w:rsidP="0046211F">
      <w:pPr>
        <w:spacing w:line="276" w:lineRule="auto"/>
        <w:rPr>
          <w:szCs w:val="21"/>
        </w:rPr>
      </w:pPr>
      <w:r w:rsidRPr="00C30304">
        <w:rPr>
          <w:szCs w:val="21"/>
        </w:rPr>
        <w:t>01:28:15,056 --&gt; 01:28:17,157</w:t>
      </w:r>
    </w:p>
    <w:p w:rsidR="0046211F" w:rsidRPr="00C30304" w:rsidRDefault="0046211F" w:rsidP="0046211F">
      <w:pPr>
        <w:spacing w:line="276" w:lineRule="auto"/>
        <w:rPr>
          <w:szCs w:val="21"/>
        </w:rPr>
      </w:pPr>
      <w:r w:rsidRPr="00C30304">
        <w:rPr>
          <w:szCs w:val="21"/>
        </w:rPr>
        <w:t>Gibney: Did anybody</w:t>
      </w:r>
    </w:p>
    <w:p w:rsidR="0046211F" w:rsidRPr="00C30304" w:rsidRDefault="0046211F" w:rsidP="0046211F">
      <w:pPr>
        <w:spacing w:line="276" w:lineRule="auto"/>
        <w:rPr>
          <w:szCs w:val="21"/>
        </w:rPr>
      </w:pPr>
      <w:r w:rsidRPr="00C30304">
        <w:rPr>
          <w:szCs w:val="21"/>
        </w:rPr>
        <w:t>ever give you any indication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1721</w:t>
      </w:r>
    </w:p>
    <w:p w:rsidR="0046211F" w:rsidRPr="00C30304" w:rsidRDefault="0046211F" w:rsidP="0046211F">
      <w:pPr>
        <w:spacing w:line="276" w:lineRule="auto"/>
        <w:rPr>
          <w:szCs w:val="21"/>
        </w:rPr>
      </w:pPr>
      <w:r w:rsidRPr="00C30304">
        <w:rPr>
          <w:szCs w:val="21"/>
        </w:rPr>
        <w:t>01:28:17,159 --&gt; 01:28:19,326</w:t>
      </w:r>
    </w:p>
    <w:p w:rsidR="0046211F" w:rsidRPr="00C30304" w:rsidRDefault="0046211F" w:rsidP="0046211F">
      <w:pPr>
        <w:spacing w:line="276" w:lineRule="auto"/>
        <w:rPr>
          <w:szCs w:val="21"/>
        </w:rPr>
      </w:pPr>
      <w:r w:rsidRPr="00C30304">
        <w:rPr>
          <w:szCs w:val="21"/>
        </w:rPr>
        <w:t>that it was something</w:t>
      </w:r>
    </w:p>
    <w:p w:rsidR="0046211F" w:rsidRPr="00C30304" w:rsidRDefault="0046211F" w:rsidP="0046211F">
      <w:pPr>
        <w:spacing w:line="276" w:lineRule="auto"/>
        <w:rPr>
          <w:szCs w:val="21"/>
        </w:rPr>
      </w:pPr>
      <w:r w:rsidRPr="00C30304">
        <w:rPr>
          <w:szCs w:val="21"/>
        </w:rPr>
        <w:t>that they already knew about?</w:t>
      </w:r>
    </w:p>
    <w:p w:rsidR="0046211F" w:rsidRPr="00C30304" w:rsidRDefault="0046211F" w:rsidP="0046211F">
      <w:pPr>
        <w:spacing w:line="276" w:lineRule="auto"/>
        <w:rPr>
          <w:szCs w:val="21"/>
        </w:rPr>
      </w:pPr>
      <w:r w:rsidRPr="00C30304">
        <w:rPr>
          <w:szCs w:val="21"/>
        </w:rPr>
        <w:t>吉布尼</w:t>
      </w:r>
      <w:r w:rsidRPr="00C30304">
        <w:rPr>
          <w:szCs w:val="21"/>
        </w:rPr>
        <w:t>:</w:t>
      </w:r>
      <w:r w:rsidRPr="00C30304">
        <w:rPr>
          <w:szCs w:val="21"/>
        </w:rPr>
        <w:t>有人给你任何迹象表明他们已经知道了这件事么？</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1722</w:t>
      </w:r>
    </w:p>
    <w:p w:rsidR="0046211F" w:rsidRPr="00C30304" w:rsidRDefault="0046211F" w:rsidP="0046211F">
      <w:pPr>
        <w:spacing w:line="276" w:lineRule="auto"/>
        <w:rPr>
          <w:szCs w:val="21"/>
        </w:rPr>
      </w:pPr>
      <w:r w:rsidRPr="00C30304">
        <w:rPr>
          <w:szCs w:val="21"/>
        </w:rPr>
        <w:t>01:28:19,328 --&gt; 01:28:22,062</w:t>
      </w:r>
    </w:p>
    <w:p w:rsidR="0046211F" w:rsidRPr="00C30304" w:rsidRDefault="0046211F" w:rsidP="0046211F">
      <w:pPr>
        <w:spacing w:line="276" w:lineRule="auto"/>
        <w:rPr>
          <w:szCs w:val="21"/>
        </w:rPr>
      </w:pPr>
      <w:r w:rsidRPr="00C30304">
        <w:rPr>
          <w:szCs w:val="21"/>
        </w:rPr>
        <w:t>No, at no time did I get</w:t>
      </w:r>
    </w:p>
    <w:p w:rsidR="0046211F" w:rsidRPr="00C30304" w:rsidRDefault="0046211F" w:rsidP="0046211F">
      <w:pPr>
        <w:spacing w:line="276" w:lineRule="auto"/>
        <w:rPr>
          <w:szCs w:val="21"/>
        </w:rPr>
      </w:pPr>
      <w:r w:rsidRPr="00C30304">
        <w:rPr>
          <w:szCs w:val="21"/>
        </w:rPr>
        <w:lastRenderedPageBreak/>
        <w:t>the impression from someone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1723</w:t>
      </w:r>
    </w:p>
    <w:p w:rsidR="0046211F" w:rsidRPr="00C30304" w:rsidRDefault="0046211F" w:rsidP="0046211F">
      <w:pPr>
        <w:spacing w:line="276" w:lineRule="auto"/>
        <w:rPr>
          <w:szCs w:val="21"/>
        </w:rPr>
      </w:pPr>
      <w:r w:rsidRPr="00C30304">
        <w:rPr>
          <w:szCs w:val="21"/>
        </w:rPr>
        <w:t>01:28:22,064 --&gt; 01:28:24,931</w:t>
      </w:r>
    </w:p>
    <w:p w:rsidR="0046211F" w:rsidRPr="00C30304" w:rsidRDefault="0046211F" w:rsidP="0046211F">
      <w:pPr>
        <w:spacing w:line="276" w:lineRule="auto"/>
        <w:rPr>
          <w:szCs w:val="21"/>
        </w:rPr>
      </w:pPr>
      <w:r w:rsidRPr="00C30304">
        <w:rPr>
          <w:szCs w:val="21"/>
        </w:rPr>
        <w:t>that that's okay, you know,</w:t>
      </w:r>
    </w:p>
    <w:p w:rsidR="0046211F" w:rsidRPr="00C30304" w:rsidRDefault="0046211F" w:rsidP="0046211F">
      <w:pPr>
        <w:spacing w:line="276" w:lineRule="auto"/>
        <w:rPr>
          <w:szCs w:val="21"/>
        </w:rPr>
      </w:pPr>
      <w:r w:rsidRPr="00C30304">
        <w:rPr>
          <w:szCs w:val="21"/>
        </w:rPr>
        <w:t>get the little pat on the head,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1724</w:t>
      </w:r>
    </w:p>
    <w:p w:rsidR="0046211F" w:rsidRPr="00C30304" w:rsidRDefault="0046211F" w:rsidP="0046211F">
      <w:pPr>
        <w:spacing w:line="276" w:lineRule="auto"/>
        <w:rPr>
          <w:szCs w:val="21"/>
        </w:rPr>
      </w:pPr>
      <w:r w:rsidRPr="00C30304">
        <w:rPr>
          <w:szCs w:val="21"/>
        </w:rPr>
        <w:t>01:28:24,933 --&gt; 01:28:26,400</w:t>
      </w:r>
    </w:p>
    <w:p w:rsidR="0046211F" w:rsidRPr="00C30304" w:rsidRDefault="0046211F" w:rsidP="0046211F">
      <w:pPr>
        <w:spacing w:line="276" w:lineRule="auto"/>
        <w:rPr>
          <w:szCs w:val="21"/>
        </w:rPr>
      </w:pPr>
      <w:r w:rsidRPr="00C30304">
        <w:rPr>
          <w:szCs w:val="21"/>
        </w:rPr>
        <w:t>and... and scooted</w:t>
      </w:r>
    </w:p>
    <w:p w:rsidR="0046211F" w:rsidRPr="00C30304" w:rsidRDefault="0046211F" w:rsidP="0046211F">
      <w:pPr>
        <w:spacing w:line="276" w:lineRule="auto"/>
        <w:rPr>
          <w:szCs w:val="21"/>
        </w:rPr>
      </w:pPr>
      <w:r w:rsidRPr="00C30304">
        <w:rPr>
          <w:szCs w:val="21"/>
        </w:rPr>
        <w:t>out the door.</w:t>
      </w:r>
    </w:p>
    <w:p w:rsidR="0046211F" w:rsidRPr="00C30304" w:rsidRDefault="0046211F" w:rsidP="0046211F">
      <w:pPr>
        <w:spacing w:line="276" w:lineRule="auto"/>
        <w:rPr>
          <w:szCs w:val="21"/>
        </w:rPr>
      </w:pPr>
      <w:r w:rsidRPr="00C30304">
        <w:rPr>
          <w:szCs w:val="21"/>
        </w:rPr>
        <w:t>不，我从未得到任何迹象，你知道的，都是轻拍下脑门，然后匆忙离开。</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1725</w:t>
      </w:r>
    </w:p>
    <w:p w:rsidR="0046211F" w:rsidRPr="00C30304" w:rsidRDefault="0046211F" w:rsidP="0046211F">
      <w:pPr>
        <w:spacing w:line="276" w:lineRule="auto"/>
        <w:rPr>
          <w:szCs w:val="21"/>
        </w:rPr>
      </w:pPr>
      <w:r w:rsidRPr="00C30304">
        <w:rPr>
          <w:szCs w:val="21"/>
        </w:rPr>
        <w:t>01:28:26,402 --&gt; 01:28:28,268</w:t>
      </w:r>
    </w:p>
    <w:p w:rsidR="0046211F" w:rsidRPr="00C30304" w:rsidRDefault="0046211F" w:rsidP="0046211F">
      <w:pPr>
        <w:spacing w:line="276" w:lineRule="auto"/>
        <w:rPr>
          <w:szCs w:val="21"/>
        </w:rPr>
      </w:pPr>
      <w:r w:rsidRPr="00C30304">
        <w:rPr>
          <w:szCs w:val="21"/>
        </w:rPr>
        <w:t>I never received</w:t>
      </w:r>
    </w:p>
    <w:p w:rsidR="0046211F" w:rsidRPr="00C30304" w:rsidRDefault="0046211F" w:rsidP="0046211F">
      <w:pPr>
        <w:spacing w:line="276" w:lineRule="auto"/>
        <w:rPr>
          <w:szCs w:val="21"/>
        </w:rPr>
      </w:pPr>
      <w:r w:rsidRPr="00C30304">
        <w:rPr>
          <w:szCs w:val="21"/>
        </w:rPr>
        <w:t>a stand-down order.</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1726</w:t>
      </w:r>
    </w:p>
    <w:p w:rsidR="0046211F" w:rsidRPr="00C30304" w:rsidRDefault="0046211F" w:rsidP="0046211F">
      <w:pPr>
        <w:spacing w:line="276" w:lineRule="auto"/>
        <w:rPr>
          <w:szCs w:val="21"/>
        </w:rPr>
      </w:pPr>
      <w:r w:rsidRPr="00C30304">
        <w:rPr>
          <w:szCs w:val="21"/>
        </w:rPr>
        <w:t>01:28:28,270 --&gt; 01:28:31,905</w:t>
      </w:r>
    </w:p>
    <w:p w:rsidR="0046211F" w:rsidRPr="00C30304" w:rsidRDefault="0046211F" w:rsidP="0046211F">
      <w:pPr>
        <w:spacing w:line="276" w:lineRule="auto"/>
        <w:rPr>
          <w:szCs w:val="21"/>
        </w:rPr>
      </w:pPr>
      <w:r w:rsidRPr="00C30304">
        <w:rPr>
          <w:szCs w:val="21"/>
        </w:rPr>
        <w:t>I never... no one ever asked,</w:t>
      </w:r>
    </w:p>
    <w:p w:rsidR="0046211F" w:rsidRPr="00C30304" w:rsidRDefault="0046211F" w:rsidP="0046211F">
      <w:pPr>
        <w:spacing w:line="276" w:lineRule="auto"/>
        <w:rPr>
          <w:szCs w:val="21"/>
        </w:rPr>
      </w:pPr>
      <w:r w:rsidRPr="00C30304">
        <w:rPr>
          <w:szCs w:val="21"/>
        </w:rPr>
        <w:t>"stop looking at this."</w:t>
      </w:r>
    </w:p>
    <w:p w:rsidR="0046211F" w:rsidRPr="00C30304" w:rsidRDefault="0046211F" w:rsidP="0046211F">
      <w:pPr>
        <w:spacing w:line="276" w:lineRule="auto"/>
        <w:rPr>
          <w:szCs w:val="21"/>
        </w:rPr>
      </w:pPr>
      <w:r w:rsidRPr="00C30304">
        <w:rPr>
          <w:szCs w:val="21"/>
        </w:rPr>
        <w:t>我从未收到过停工的指令。从来没有人提出：停止寻找。</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1727</w:t>
      </w:r>
    </w:p>
    <w:p w:rsidR="0046211F" w:rsidRPr="00C30304" w:rsidRDefault="0046211F" w:rsidP="0046211F">
      <w:pPr>
        <w:spacing w:line="276" w:lineRule="auto"/>
        <w:rPr>
          <w:szCs w:val="21"/>
        </w:rPr>
      </w:pPr>
      <w:r w:rsidRPr="00C30304">
        <w:rPr>
          <w:szCs w:val="21"/>
        </w:rPr>
        <w:t>01:28:32,507 --&gt; 01:28:36,310</w:t>
      </w:r>
    </w:p>
    <w:p w:rsidR="0046211F" w:rsidRPr="00C30304" w:rsidRDefault="0046211F" w:rsidP="0046211F">
      <w:pPr>
        <w:spacing w:line="276" w:lineRule="auto"/>
        <w:rPr>
          <w:szCs w:val="21"/>
        </w:rPr>
      </w:pPr>
      <w:r w:rsidRPr="00C30304">
        <w:rPr>
          <w:szCs w:val="21"/>
        </w:rPr>
        <w:t>Do we think that this</w:t>
      </w:r>
    </w:p>
    <w:p w:rsidR="0046211F" w:rsidRPr="00C30304" w:rsidRDefault="0046211F" w:rsidP="0046211F">
      <w:pPr>
        <w:spacing w:line="276" w:lineRule="auto"/>
        <w:rPr>
          <w:szCs w:val="21"/>
        </w:rPr>
      </w:pPr>
      <w:r w:rsidRPr="00C30304">
        <w:rPr>
          <w:szCs w:val="21"/>
        </w:rPr>
        <w:t>was a nation-state actor</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1728</w:t>
      </w:r>
    </w:p>
    <w:p w:rsidR="0046211F" w:rsidRPr="00C30304" w:rsidRDefault="0046211F" w:rsidP="0046211F">
      <w:pPr>
        <w:spacing w:line="276" w:lineRule="auto"/>
        <w:rPr>
          <w:szCs w:val="21"/>
        </w:rPr>
      </w:pPr>
      <w:r w:rsidRPr="00C30304">
        <w:rPr>
          <w:szCs w:val="21"/>
        </w:rPr>
        <w:t>01:28:36,312 --&gt; 01:28:38,745</w:t>
      </w:r>
    </w:p>
    <w:p w:rsidR="0046211F" w:rsidRPr="00C30304" w:rsidRDefault="0046211F" w:rsidP="0046211F">
      <w:pPr>
        <w:spacing w:line="276" w:lineRule="auto"/>
        <w:rPr>
          <w:szCs w:val="21"/>
        </w:rPr>
      </w:pPr>
      <w:r w:rsidRPr="00C30304">
        <w:rPr>
          <w:szCs w:val="21"/>
        </w:rPr>
        <w:t>and that there are a limited</w:t>
      </w:r>
    </w:p>
    <w:p w:rsidR="0046211F" w:rsidRPr="00C30304" w:rsidRDefault="0046211F" w:rsidP="0046211F">
      <w:pPr>
        <w:spacing w:line="276" w:lineRule="auto"/>
        <w:rPr>
          <w:szCs w:val="21"/>
        </w:rPr>
      </w:pPr>
      <w:r w:rsidRPr="00C30304">
        <w:rPr>
          <w:szCs w:val="21"/>
        </w:rPr>
        <w:t>number of nation-states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1729</w:t>
      </w:r>
    </w:p>
    <w:p w:rsidR="0046211F" w:rsidRPr="00C30304" w:rsidRDefault="0046211F" w:rsidP="0046211F">
      <w:pPr>
        <w:spacing w:line="276" w:lineRule="auto"/>
        <w:rPr>
          <w:szCs w:val="21"/>
        </w:rPr>
      </w:pPr>
      <w:r w:rsidRPr="00C30304">
        <w:rPr>
          <w:szCs w:val="21"/>
        </w:rPr>
        <w:t>01:28:38,747 --&gt; 01:28:42,149</w:t>
      </w:r>
    </w:p>
    <w:p w:rsidR="0046211F" w:rsidRPr="00C30304" w:rsidRDefault="0046211F" w:rsidP="0046211F">
      <w:pPr>
        <w:spacing w:line="276" w:lineRule="auto"/>
        <w:rPr>
          <w:szCs w:val="21"/>
        </w:rPr>
      </w:pPr>
      <w:r w:rsidRPr="00C30304">
        <w:rPr>
          <w:szCs w:val="21"/>
        </w:rPr>
        <w:t>that have such</w:t>
      </w:r>
    </w:p>
    <w:p w:rsidR="0046211F" w:rsidRPr="00C30304" w:rsidRDefault="0046211F" w:rsidP="0046211F">
      <w:pPr>
        <w:spacing w:line="276" w:lineRule="auto"/>
        <w:rPr>
          <w:szCs w:val="21"/>
        </w:rPr>
      </w:pPr>
      <w:r w:rsidRPr="00C30304">
        <w:rPr>
          <w:szCs w:val="21"/>
        </w:rPr>
        <w:t>advanced capacity?</w:t>
      </w:r>
    </w:p>
    <w:p w:rsidR="0046211F" w:rsidRPr="00C30304" w:rsidRDefault="0046211F" w:rsidP="0046211F">
      <w:pPr>
        <w:spacing w:line="276" w:lineRule="auto"/>
        <w:rPr>
          <w:szCs w:val="21"/>
        </w:rPr>
      </w:pPr>
      <w:r w:rsidRPr="00C30304">
        <w:rPr>
          <w:szCs w:val="21"/>
        </w:rPr>
        <w:t>难道我们认为这是一个民族国家的行动者，拥有先进能力的并且人口数量有限的民族国家？</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1730</w:t>
      </w:r>
    </w:p>
    <w:p w:rsidR="0046211F" w:rsidRPr="00C30304" w:rsidRDefault="0046211F" w:rsidP="0046211F">
      <w:pPr>
        <w:spacing w:line="276" w:lineRule="auto"/>
        <w:rPr>
          <w:szCs w:val="21"/>
        </w:rPr>
      </w:pPr>
      <w:r w:rsidRPr="00C30304">
        <w:rPr>
          <w:szCs w:val="21"/>
        </w:rPr>
        <w:t>01:28:43,985 --&gt; 01:28:46,253</w:t>
      </w:r>
    </w:p>
    <w:p w:rsidR="0046211F" w:rsidRPr="00C30304" w:rsidRDefault="0046211F" w:rsidP="0046211F">
      <w:pPr>
        <w:spacing w:line="276" w:lineRule="auto"/>
        <w:rPr>
          <w:szCs w:val="21"/>
        </w:rPr>
      </w:pPr>
      <w:r w:rsidRPr="00C30304">
        <w:rPr>
          <w:rFonts w:hint="eastAsia"/>
          <w:szCs w:val="21"/>
        </w:rPr>
        <w:t>Gibney: Se</w:t>
      </w:r>
      <w:r w:rsidRPr="00C30304">
        <w:rPr>
          <w:rFonts w:hint="eastAsia"/>
          <w:szCs w:val="21"/>
        </w:rPr>
        <w:t>醤</w:t>
      </w:r>
      <w:r w:rsidRPr="00C30304">
        <w:rPr>
          <w:rFonts w:hint="eastAsia"/>
          <w:szCs w:val="21"/>
        </w:rPr>
        <w:t xml:space="preserve"> mcgurk,</w:t>
      </w:r>
    </w:p>
    <w:p w:rsidR="0046211F" w:rsidRPr="00C30304" w:rsidRDefault="0046211F" w:rsidP="0046211F">
      <w:pPr>
        <w:spacing w:line="276" w:lineRule="auto"/>
        <w:rPr>
          <w:szCs w:val="21"/>
        </w:rPr>
      </w:pPr>
      <w:r w:rsidRPr="00C30304">
        <w:rPr>
          <w:szCs w:val="21"/>
        </w:rPr>
        <w:t>the director of cyber</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1731</w:t>
      </w:r>
    </w:p>
    <w:p w:rsidR="0046211F" w:rsidRPr="00C30304" w:rsidRDefault="0046211F" w:rsidP="0046211F">
      <w:pPr>
        <w:spacing w:line="276" w:lineRule="auto"/>
        <w:rPr>
          <w:szCs w:val="21"/>
        </w:rPr>
      </w:pPr>
      <w:r w:rsidRPr="00C30304">
        <w:rPr>
          <w:szCs w:val="21"/>
        </w:rPr>
        <w:t>01:28:46,255 --&gt; 01:28:47,988</w:t>
      </w:r>
    </w:p>
    <w:p w:rsidR="0046211F" w:rsidRPr="00C30304" w:rsidRDefault="0046211F" w:rsidP="0046211F">
      <w:pPr>
        <w:spacing w:line="276" w:lineRule="auto"/>
        <w:rPr>
          <w:szCs w:val="21"/>
        </w:rPr>
      </w:pPr>
      <w:r w:rsidRPr="00C30304">
        <w:rPr>
          <w:szCs w:val="21"/>
        </w:rPr>
        <w:t>for the department</w:t>
      </w:r>
    </w:p>
    <w:p w:rsidR="0046211F" w:rsidRPr="00C30304" w:rsidRDefault="0046211F" w:rsidP="0046211F">
      <w:pPr>
        <w:spacing w:line="276" w:lineRule="auto"/>
        <w:rPr>
          <w:szCs w:val="21"/>
        </w:rPr>
      </w:pPr>
      <w:r w:rsidRPr="00C30304">
        <w:rPr>
          <w:szCs w:val="21"/>
        </w:rPr>
        <w:t>of homeland security,</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1732</w:t>
      </w:r>
    </w:p>
    <w:p w:rsidR="0046211F" w:rsidRPr="00C30304" w:rsidRDefault="0046211F" w:rsidP="0046211F">
      <w:pPr>
        <w:spacing w:line="276" w:lineRule="auto"/>
        <w:rPr>
          <w:szCs w:val="21"/>
        </w:rPr>
      </w:pPr>
      <w:r w:rsidRPr="00C30304">
        <w:rPr>
          <w:szCs w:val="21"/>
        </w:rPr>
        <w:t>01:28:47,990 --&gt; 01:28:50,824</w:t>
      </w:r>
    </w:p>
    <w:p w:rsidR="0046211F" w:rsidRPr="00C30304" w:rsidRDefault="0046211F" w:rsidP="0046211F">
      <w:pPr>
        <w:spacing w:line="276" w:lineRule="auto"/>
        <w:rPr>
          <w:szCs w:val="21"/>
        </w:rPr>
      </w:pPr>
      <w:r w:rsidRPr="00C30304">
        <w:rPr>
          <w:szCs w:val="21"/>
        </w:rPr>
        <w:t>testified before the senate</w:t>
      </w:r>
    </w:p>
    <w:p w:rsidR="0046211F" w:rsidRPr="00C30304" w:rsidRDefault="0046211F" w:rsidP="0046211F">
      <w:pPr>
        <w:spacing w:line="276" w:lineRule="auto"/>
        <w:rPr>
          <w:szCs w:val="21"/>
        </w:rPr>
      </w:pPr>
      <w:r w:rsidRPr="00C30304">
        <w:rPr>
          <w:szCs w:val="21"/>
        </w:rPr>
        <w:t>about how he thought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1733</w:t>
      </w:r>
    </w:p>
    <w:p w:rsidR="0046211F" w:rsidRPr="00C30304" w:rsidRDefault="0046211F" w:rsidP="0046211F">
      <w:pPr>
        <w:spacing w:line="276" w:lineRule="auto"/>
        <w:rPr>
          <w:szCs w:val="21"/>
        </w:rPr>
      </w:pPr>
      <w:r w:rsidRPr="00C30304">
        <w:rPr>
          <w:szCs w:val="21"/>
        </w:rPr>
        <w:t>01:28:50,826 --&gt; 01:28:53,927</w:t>
      </w:r>
    </w:p>
    <w:p w:rsidR="0046211F" w:rsidRPr="00C30304" w:rsidRDefault="0046211F" w:rsidP="0046211F">
      <w:pPr>
        <w:spacing w:line="276" w:lineRule="auto"/>
        <w:rPr>
          <w:szCs w:val="21"/>
        </w:rPr>
      </w:pPr>
      <w:r w:rsidRPr="00C30304">
        <w:rPr>
          <w:szCs w:val="21"/>
        </w:rPr>
        <w:t>stuxnet was a terrifying threat</w:t>
      </w:r>
    </w:p>
    <w:p w:rsidR="0046211F" w:rsidRPr="00C30304" w:rsidRDefault="0046211F" w:rsidP="0046211F">
      <w:pPr>
        <w:spacing w:line="276" w:lineRule="auto"/>
        <w:rPr>
          <w:szCs w:val="21"/>
        </w:rPr>
      </w:pPr>
      <w:r w:rsidRPr="00C30304">
        <w:rPr>
          <w:szCs w:val="21"/>
        </w:rPr>
        <w:t>to the United States.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1734</w:t>
      </w:r>
    </w:p>
    <w:p w:rsidR="0046211F" w:rsidRPr="00C30304" w:rsidRDefault="0046211F" w:rsidP="0046211F">
      <w:pPr>
        <w:spacing w:line="276" w:lineRule="auto"/>
        <w:rPr>
          <w:szCs w:val="21"/>
        </w:rPr>
      </w:pPr>
      <w:r w:rsidRPr="00C30304">
        <w:rPr>
          <w:szCs w:val="21"/>
        </w:rPr>
        <w:t>01:28:54,195 --&gt; 01:28:55,462</w:t>
      </w:r>
    </w:p>
    <w:p w:rsidR="0046211F" w:rsidRPr="00C30304" w:rsidRDefault="0046211F" w:rsidP="0046211F">
      <w:pPr>
        <w:spacing w:line="276" w:lineRule="auto"/>
        <w:rPr>
          <w:szCs w:val="21"/>
        </w:rPr>
      </w:pPr>
      <w:r w:rsidRPr="00C30304">
        <w:rPr>
          <w:szCs w:val="21"/>
        </w:rPr>
        <w:t>Is that not a problem?</w:t>
      </w:r>
    </w:p>
    <w:p w:rsidR="0046211F" w:rsidRPr="00C30304" w:rsidRDefault="0046211F" w:rsidP="0046211F">
      <w:pPr>
        <w:spacing w:line="276" w:lineRule="auto"/>
        <w:rPr>
          <w:szCs w:val="21"/>
        </w:rPr>
      </w:pPr>
      <w:r w:rsidRPr="00C30304">
        <w:rPr>
          <w:szCs w:val="21"/>
        </w:rPr>
        <w:t>吉布尼</w:t>
      </w:r>
      <w:r w:rsidRPr="00C30304">
        <w:rPr>
          <w:szCs w:val="21"/>
        </w:rPr>
        <w:t>:</w:t>
      </w:r>
      <w:r w:rsidRPr="00C30304">
        <w:rPr>
          <w:szCs w:val="21"/>
        </w:rPr>
        <w:t>国土安全部网络主管部门在参议院上证实，震网对于美国来讲，是一个可怕的威胁。这不是一个问题吗？</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1735</w:t>
      </w:r>
    </w:p>
    <w:p w:rsidR="0046211F" w:rsidRPr="00C30304" w:rsidRDefault="0046211F" w:rsidP="0046211F">
      <w:pPr>
        <w:spacing w:line="276" w:lineRule="auto"/>
        <w:rPr>
          <w:szCs w:val="21"/>
        </w:rPr>
      </w:pPr>
      <w:r w:rsidRPr="00C30304">
        <w:rPr>
          <w:szCs w:val="21"/>
        </w:rPr>
        <w:t>01:28:55,464 --&gt; 01:28:57,364</w:t>
      </w:r>
    </w:p>
    <w:p w:rsidR="0046211F" w:rsidRPr="00C30304" w:rsidRDefault="0046211F" w:rsidP="0046211F">
      <w:pPr>
        <w:spacing w:line="276" w:lineRule="auto"/>
        <w:rPr>
          <w:szCs w:val="21"/>
        </w:rPr>
      </w:pPr>
      <w:r w:rsidRPr="00C30304">
        <w:rPr>
          <w:szCs w:val="21"/>
        </w:rPr>
        <w:t>I don't... and... and how...</w:t>
      </w:r>
    </w:p>
    <w:p w:rsidR="0046211F" w:rsidRPr="00C30304" w:rsidRDefault="0046211F" w:rsidP="0046211F">
      <w:pPr>
        <w:spacing w:line="276" w:lineRule="auto"/>
        <w:rPr>
          <w:szCs w:val="21"/>
        </w:rPr>
      </w:pPr>
      <w:r w:rsidRPr="00C30304">
        <w:rPr>
          <w:szCs w:val="21"/>
        </w:rPr>
        <w:t>How do you mean?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1736</w:t>
      </w:r>
    </w:p>
    <w:p w:rsidR="0046211F" w:rsidRPr="00C30304" w:rsidRDefault="0046211F" w:rsidP="0046211F">
      <w:pPr>
        <w:spacing w:line="276" w:lineRule="auto"/>
        <w:rPr>
          <w:szCs w:val="21"/>
        </w:rPr>
      </w:pPr>
      <w:r w:rsidRPr="00C30304">
        <w:rPr>
          <w:szCs w:val="21"/>
        </w:rPr>
        <w:t>01:28:57,632 --&gt; 01:29:00,033</w:t>
      </w:r>
    </w:p>
    <w:p w:rsidR="0046211F" w:rsidRPr="00C30304" w:rsidRDefault="0046211F" w:rsidP="0046211F">
      <w:pPr>
        <w:spacing w:line="276" w:lineRule="auto"/>
        <w:rPr>
          <w:szCs w:val="21"/>
        </w:rPr>
      </w:pPr>
      <w:r w:rsidRPr="00C30304">
        <w:rPr>
          <w:szCs w:val="21"/>
        </w:rPr>
        <w:t>That stuxnet was a bad idea?</w:t>
      </w:r>
    </w:p>
    <w:p w:rsidR="0046211F" w:rsidRPr="00C30304" w:rsidRDefault="0046211F" w:rsidP="0046211F">
      <w:pPr>
        <w:spacing w:line="276" w:lineRule="auto"/>
        <w:rPr>
          <w:szCs w:val="21"/>
        </w:rPr>
      </w:pPr>
      <w:r w:rsidRPr="00C30304">
        <w:rPr>
          <w:szCs w:val="21"/>
        </w:rPr>
        <w:t>我不太明白您的意思？震网是一个坏主意么？</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1737</w:t>
      </w:r>
    </w:p>
    <w:p w:rsidR="0046211F" w:rsidRPr="00C30304" w:rsidRDefault="0046211F" w:rsidP="0046211F">
      <w:pPr>
        <w:spacing w:line="276" w:lineRule="auto"/>
        <w:rPr>
          <w:szCs w:val="21"/>
        </w:rPr>
      </w:pPr>
      <w:r w:rsidRPr="00C30304">
        <w:rPr>
          <w:szCs w:val="21"/>
        </w:rPr>
        <w:t>01:29:00,435 --&gt; 01:29:03,103</w:t>
      </w:r>
    </w:p>
    <w:p w:rsidR="0046211F" w:rsidRPr="00C30304" w:rsidRDefault="0046211F" w:rsidP="0046211F">
      <w:pPr>
        <w:spacing w:line="276" w:lineRule="auto"/>
        <w:rPr>
          <w:szCs w:val="21"/>
        </w:rPr>
      </w:pPr>
      <w:r w:rsidRPr="00C30304">
        <w:rPr>
          <w:szCs w:val="21"/>
        </w:rPr>
        <w:lastRenderedPageBreak/>
        <w:t>Gibney: No, no, no, just that</w:t>
      </w:r>
    </w:p>
    <w:p w:rsidR="0046211F" w:rsidRPr="00C30304" w:rsidRDefault="0046211F" w:rsidP="0046211F">
      <w:pPr>
        <w:spacing w:line="276" w:lineRule="auto"/>
        <w:rPr>
          <w:szCs w:val="21"/>
        </w:rPr>
      </w:pPr>
      <w:r w:rsidRPr="00C30304">
        <w:rPr>
          <w:szCs w:val="21"/>
        </w:rPr>
        <w:t>before he knew what it was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1738</w:t>
      </w:r>
    </w:p>
    <w:p w:rsidR="0046211F" w:rsidRPr="00C30304" w:rsidRDefault="0046211F" w:rsidP="0046211F">
      <w:pPr>
        <w:spacing w:line="276" w:lineRule="auto"/>
        <w:rPr>
          <w:szCs w:val="21"/>
        </w:rPr>
      </w:pPr>
      <w:r w:rsidRPr="00C30304">
        <w:rPr>
          <w:szCs w:val="21"/>
        </w:rPr>
        <w:t>01:29:03,105 --&gt; 01:29:04,938</w:t>
      </w:r>
    </w:p>
    <w:p w:rsidR="0046211F" w:rsidRPr="00C30304" w:rsidRDefault="0046211F" w:rsidP="0046211F">
      <w:pPr>
        <w:spacing w:line="276" w:lineRule="auto"/>
        <w:rPr>
          <w:szCs w:val="21"/>
        </w:rPr>
      </w:pPr>
      <w:r w:rsidRPr="00C30304">
        <w:rPr>
          <w:szCs w:val="21"/>
        </w:rPr>
        <w:t>- and what it attacks...</w:t>
      </w:r>
    </w:p>
    <w:p w:rsidR="0046211F" w:rsidRPr="00C30304" w:rsidRDefault="0046211F" w:rsidP="0046211F">
      <w:pPr>
        <w:spacing w:line="276" w:lineRule="auto"/>
        <w:rPr>
          <w:szCs w:val="21"/>
        </w:rPr>
      </w:pPr>
      <w:r w:rsidRPr="00C30304">
        <w:rPr>
          <w:szCs w:val="21"/>
        </w:rPr>
        <w:t>- Oh, I... I get it.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1739</w:t>
      </w:r>
    </w:p>
    <w:p w:rsidR="0046211F" w:rsidRPr="00C30304" w:rsidRDefault="0046211F" w:rsidP="0046211F">
      <w:pPr>
        <w:spacing w:line="276" w:lineRule="auto"/>
        <w:rPr>
          <w:szCs w:val="21"/>
        </w:rPr>
      </w:pPr>
      <w:r w:rsidRPr="00C30304">
        <w:rPr>
          <w:szCs w:val="21"/>
        </w:rPr>
        <w:t>01:29:04,940 --&gt; 01:29:06,340</w:t>
      </w:r>
    </w:p>
    <w:p w:rsidR="0046211F" w:rsidRPr="00C30304" w:rsidRDefault="0046211F" w:rsidP="0046211F">
      <w:pPr>
        <w:spacing w:line="276" w:lineRule="auto"/>
        <w:rPr>
          <w:szCs w:val="21"/>
        </w:rPr>
      </w:pPr>
      <w:r w:rsidRPr="00C30304">
        <w:rPr>
          <w:szCs w:val="21"/>
        </w:rPr>
        <w:t>- Gibney: Yeah...</w:t>
      </w:r>
    </w:p>
    <w:p w:rsidR="0046211F" w:rsidRPr="00C30304" w:rsidRDefault="0046211F" w:rsidP="0046211F">
      <w:pPr>
        <w:spacing w:line="276" w:lineRule="auto"/>
        <w:rPr>
          <w:szCs w:val="21"/>
        </w:rPr>
      </w:pPr>
      <w:r w:rsidRPr="00C30304">
        <w:rPr>
          <w:szCs w:val="21"/>
        </w:rPr>
        <w:t>- Yeah,</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1740</w:t>
      </w:r>
    </w:p>
    <w:p w:rsidR="0046211F" w:rsidRPr="00C30304" w:rsidRDefault="0046211F" w:rsidP="0046211F">
      <w:pPr>
        <w:spacing w:line="276" w:lineRule="auto"/>
        <w:rPr>
          <w:szCs w:val="21"/>
        </w:rPr>
      </w:pPr>
      <w:r w:rsidRPr="00C30304">
        <w:rPr>
          <w:szCs w:val="21"/>
        </w:rPr>
        <w:t>01:29:06,342 --&gt; 01:29:07,941</w:t>
      </w:r>
    </w:p>
    <w:p w:rsidR="0046211F" w:rsidRPr="00C30304" w:rsidRDefault="0046211F" w:rsidP="0046211F">
      <w:pPr>
        <w:spacing w:line="276" w:lineRule="auto"/>
        <w:rPr>
          <w:szCs w:val="21"/>
        </w:rPr>
      </w:pPr>
      <w:r w:rsidRPr="00C30304">
        <w:rPr>
          <w:szCs w:val="21"/>
        </w:rPr>
        <w:t>he was responding</w:t>
      </w:r>
    </w:p>
    <w:p w:rsidR="0046211F" w:rsidRPr="00C30304" w:rsidRDefault="0046211F" w:rsidP="0046211F">
      <w:pPr>
        <w:spacing w:line="276" w:lineRule="auto"/>
        <w:rPr>
          <w:szCs w:val="21"/>
        </w:rPr>
      </w:pPr>
      <w:r w:rsidRPr="00C30304">
        <w:rPr>
          <w:szCs w:val="21"/>
        </w:rPr>
        <w:t>to something that we...</w:t>
      </w:r>
    </w:p>
    <w:p w:rsidR="0046211F" w:rsidRPr="00C30304" w:rsidRDefault="0046211F" w:rsidP="0046211F">
      <w:pPr>
        <w:spacing w:line="276" w:lineRule="auto"/>
        <w:rPr>
          <w:szCs w:val="21"/>
        </w:rPr>
      </w:pPr>
      <w:r w:rsidRPr="00C30304">
        <w:rPr>
          <w:szCs w:val="21"/>
        </w:rPr>
        <w:t>吉布尼</w:t>
      </w:r>
      <w:r w:rsidRPr="00C30304">
        <w:rPr>
          <w:szCs w:val="21"/>
        </w:rPr>
        <w:t>:</w:t>
      </w:r>
      <w:r w:rsidRPr="00C30304">
        <w:rPr>
          <w:szCs w:val="21"/>
        </w:rPr>
        <w:t>不不不，只是之前，他就知道那是什么，它攻击什么</w:t>
      </w:r>
      <w:r w:rsidRPr="00C30304">
        <w:rPr>
          <w:szCs w:val="21"/>
        </w:rPr>
        <w:t>…</w:t>
      </w:r>
    </w:p>
    <w:p w:rsidR="0046211F" w:rsidRPr="00C30304" w:rsidRDefault="0046211F" w:rsidP="0046211F">
      <w:pPr>
        <w:spacing w:line="276" w:lineRule="auto"/>
        <w:rPr>
          <w:szCs w:val="21"/>
        </w:rPr>
      </w:pPr>
      <w:r w:rsidRPr="00C30304">
        <w:rPr>
          <w:szCs w:val="21"/>
        </w:rPr>
        <w:t>-</w:t>
      </w:r>
      <w:r w:rsidRPr="00C30304">
        <w:rPr>
          <w:szCs w:val="21"/>
        </w:rPr>
        <w:t>噢</w:t>
      </w:r>
      <w:r w:rsidRPr="00C30304">
        <w:rPr>
          <w:szCs w:val="21"/>
        </w:rPr>
        <w:t xml:space="preserve"> </w:t>
      </w:r>
      <w:r w:rsidRPr="00C30304">
        <w:rPr>
          <w:szCs w:val="21"/>
        </w:rPr>
        <w:t>我懂了</w:t>
      </w:r>
    </w:p>
    <w:p w:rsidR="0046211F" w:rsidRPr="00C30304" w:rsidRDefault="0046211F" w:rsidP="0046211F">
      <w:pPr>
        <w:spacing w:line="276" w:lineRule="auto"/>
        <w:rPr>
          <w:szCs w:val="21"/>
        </w:rPr>
      </w:pPr>
      <w:r w:rsidRPr="00C30304">
        <w:rPr>
          <w:szCs w:val="21"/>
        </w:rPr>
        <w:t>吉布尼</w:t>
      </w:r>
      <w:r w:rsidRPr="00C30304">
        <w:rPr>
          <w:szCs w:val="21"/>
        </w:rPr>
        <w:t>:</w:t>
      </w:r>
      <w:r w:rsidRPr="00C30304">
        <w:rPr>
          <w:szCs w:val="21"/>
        </w:rPr>
        <w:t>是的</w:t>
      </w:r>
    </w:p>
    <w:p w:rsidR="0046211F" w:rsidRPr="00C30304" w:rsidRDefault="0046211F" w:rsidP="0046211F">
      <w:pPr>
        <w:spacing w:line="276" w:lineRule="auto"/>
        <w:rPr>
          <w:szCs w:val="21"/>
        </w:rPr>
      </w:pPr>
      <w:r w:rsidRPr="00C30304">
        <w:rPr>
          <w:szCs w:val="21"/>
        </w:rPr>
        <w:t>-</w:t>
      </w:r>
      <w:r w:rsidRPr="00C30304">
        <w:rPr>
          <w:szCs w:val="21"/>
        </w:rPr>
        <w:t>他是在回应我们，那</w:t>
      </w:r>
      <w:r w:rsidRPr="00C30304">
        <w:rPr>
          <w:szCs w:val="21"/>
        </w:rPr>
        <w: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1741</w:t>
      </w:r>
    </w:p>
    <w:p w:rsidR="0046211F" w:rsidRPr="00C30304" w:rsidRDefault="0046211F" w:rsidP="0046211F">
      <w:pPr>
        <w:spacing w:line="276" w:lineRule="auto"/>
        <w:rPr>
          <w:szCs w:val="21"/>
        </w:rPr>
      </w:pPr>
      <w:r w:rsidRPr="00C30304">
        <w:rPr>
          <w:szCs w:val="21"/>
        </w:rPr>
        <w:t>01:29:07,943 --&gt; 01:29:07,941</w:t>
      </w:r>
    </w:p>
    <w:p w:rsidR="0046211F" w:rsidRPr="00C30304" w:rsidRDefault="0046211F" w:rsidP="0046211F">
      <w:pPr>
        <w:spacing w:line="276" w:lineRule="auto"/>
        <w:rPr>
          <w:szCs w:val="21"/>
        </w:rPr>
      </w:pPr>
      <w:r w:rsidRPr="00C30304">
        <w:rPr>
          <w:szCs w:val="21"/>
        </w:rPr>
        <w:t>Gibney:</w:t>
      </w:r>
    </w:p>
    <w:p w:rsidR="0046211F" w:rsidRPr="00C30304" w:rsidRDefault="0046211F" w:rsidP="0046211F">
      <w:pPr>
        <w:spacing w:line="276" w:lineRule="auto"/>
        <w:rPr>
          <w:szCs w:val="21"/>
        </w:rPr>
      </w:pPr>
      <w:r w:rsidRPr="00C30304">
        <w:rPr>
          <w:szCs w:val="21"/>
        </w:rPr>
        <w:t>He thought it was a threat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1742</w:t>
      </w:r>
    </w:p>
    <w:p w:rsidR="0046211F" w:rsidRPr="00C30304" w:rsidRDefault="0046211F" w:rsidP="0046211F">
      <w:pPr>
        <w:spacing w:line="276" w:lineRule="auto"/>
        <w:rPr>
          <w:szCs w:val="21"/>
        </w:rPr>
      </w:pPr>
      <w:r w:rsidRPr="00C30304">
        <w:rPr>
          <w:szCs w:val="21"/>
        </w:rPr>
        <w:t>01:29:09,277 --&gt; 01:29:11,144</w:t>
      </w:r>
    </w:p>
    <w:p w:rsidR="0046211F" w:rsidRPr="00C30304" w:rsidRDefault="0046211F" w:rsidP="0046211F">
      <w:pPr>
        <w:spacing w:line="276" w:lineRule="auto"/>
        <w:rPr>
          <w:szCs w:val="21"/>
        </w:rPr>
      </w:pPr>
      <w:r w:rsidRPr="00C30304">
        <w:rPr>
          <w:szCs w:val="21"/>
        </w:rPr>
        <w:t>to critical infrastructure</w:t>
      </w:r>
    </w:p>
    <w:p w:rsidR="0046211F" w:rsidRPr="00C30304" w:rsidRDefault="0046211F" w:rsidP="0046211F">
      <w:pPr>
        <w:spacing w:line="276" w:lineRule="auto"/>
        <w:rPr>
          <w:szCs w:val="21"/>
        </w:rPr>
      </w:pPr>
      <w:r w:rsidRPr="00C30304">
        <w:rPr>
          <w:szCs w:val="21"/>
        </w:rPr>
        <w:t>in the United States.</w:t>
      </w:r>
    </w:p>
    <w:p w:rsidR="0046211F" w:rsidRPr="00C30304" w:rsidRDefault="0046211F" w:rsidP="0046211F">
      <w:pPr>
        <w:spacing w:line="276" w:lineRule="auto"/>
        <w:rPr>
          <w:szCs w:val="21"/>
        </w:rPr>
      </w:pPr>
      <w:r w:rsidRPr="00C30304">
        <w:rPr>
          <w:szCs w:val="21"/>
        </w:rPr>
        <w:t>吉布尼</w:t>
      </w:r>
      <w:r w:rsidRPr="00C30304">
        <w:rPr>
          <w:szCs w:val="21"/>
        </w:rPr>
        <w:t>:</w:t>
      </w:r>
      <w:r w:rsidRPr="00C30304">
        <w:rPr>
          <w:szCs w:val="21"/>
        </w:rPr>
        <w:t>他认为这对于美国的关键基础设施是一个威胁。</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1743</w:t>
      </w:r>
    </w:p>
    <w:p w:rsidR="0046211F" w:rsidRPr="00C30304" w:rsidRDefault="0046211F" w:rsidP="0046211F">
      <w:pPr>
        <w:spacing w:line="276" w:lineRule="auto"/>
        <w:rPr>
          <w:szCs w:val="21"/>
        </w:rPr>
      </w:pPr>
      <w:r w:rsidRPr="00C30304">
        <w:rPr>
          <w:szCs w:val="21"/>
        </w:rPr>
        <w:t>01:29:11,146 --&gt; 01:29:12,846</w:t>
      </w:r>
    </w:p>
    <w:p w:rsidR="0046211F" w:rsidRPr="00C30304" w:rsidRDefault="0046211F" w:rsidP="0046211F">
      <w:pPr>
        <w:spacing w:line="276" w:lineRule="auto"/>
        <w:rPr>
          <w:szCs w:val="21"/>
        </w:rPr>
      </w:pPr>
      <w:r w:rsidRPr="00C30304">
        <w:rPr>
          <w:szCs w:val="21"/>
        </w:rPr>
        <w:t>Yeah.</w:t>
      </w:r>
    </w:p>
    <w:p w:rsidR="0046211F" w:rsidRPr="00C30304" w:rsidRDefault="0046211F" w:rsidP="0046211F">
      <w:pPr>
        <w:spacing w:line="276" w:lineRule="auto"/>
        <w:rPr>
          <w:szCs w:val="21"/>
        </w:rPr>
      </w:pPr>
      <w:r w:rsidRPr="00C30304">
        <w:rPr>
          <w:szCs w:val="21"/>
        </w:rPr>
        <w:t>The worm is loose!</w:t>
      </w:r>
    </w:p>
    <w:p w:rsidR="0046211F" w:rsidRPr="00C30304" w:rsidRDefault="0046211F" w:rsidP="0046211F">
      <w:pPr>
        <w:spacing w:line="276" w:lineRule="auto"/>
        <w:rPr>
          <w:szCs w:val="21"/>
        </w:rPr>
      </w:pPr>
      <w:r w:rsidRPr="00C30304">
        <w:rPr>
          <w:szCs w:val="21"/>
        </w:rPr>
        <w:t>是的，蠕虫已经失控了！</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lastRenderedPageBreak/>
        <w:t>1744</w:t>
      </w:r>
    </w:p>
    <w:p w:rsidR="0046211F" w:rsidRPr="00C30304" w:rsidRDefault="0046211F" w:rsidP="0046211F">
      <w:pPr>
        <w:spacing w:line="276" w:lineRule="auto"/>
        <w:rPr>
          <w:szCs w:val="21"/>
        </w:rPr>
      </w:pPr>
      <w:r w:rsidRPr="00C30304">
        <w:rPr>
          <w:szCs w:val="21"/>
        </w:rPr>
        <w:t>01:29:12,848 --&gt; 01:29:14,715</w:t>
      </w:r>
    </w:p>
    <w:p w:rsidR="0046211F" w:rsidRPr="00C30304" w:rsidRDefault="0046211F" w:rsidP="0046211F">
      <w:pPr>
        <w:spacing w:line="276" w:lineRule="auto"/>
        <w:rPr>
          <w:szCs w:val="21"/>
        </w:rPr>
      </w:pPr>
      <w:r w:rsidRPr="00C30304">
        <w:rPr>
          <w:szCs w:val="21"/>
        </w:rPr>
        <w:t>Gibney: The worm is loose.</w:t>
      </w:r>
    </w:p>
    <w:p w:rsidR="0046211F" w:rsidRPr="00C30304" w:rsidRDefault="0046211F" w:rsidP="0046211F">
      <w:pPr>
        <w:spacing w:line="276" w:lineRule="auto"/>
        <w:rPr>
          <w:szCs w:val="21"/>
        </w:rPr>
      </w:pPr>
      <w:r w:rsidRPr="00C30304">
        <w:rPr>
          <w:szCs w:val="21"/>
        </w:rPr>
        <w:t>I understand.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1745</w:t>
      </w:r>
    </w:p>
    <w:p w:rsidR="0046211F" w:rsidRPr="00C30304" w:rsidRDefault="0046211F" w:rsidP="0046211F">
      <w:pPr>
        <w:spacing w:line="276" w:lineRule="auto"/>
        <w:rPr>
          <w:szCs w:val="21"/>
        </w:rPr>
      </w:pPr>
      <w:r w:rsidRPr="00C30304">
        <w:rPr>
          <w:szCs w:val="21"/>
        </w:rPr>
        <w:t>01:29:14,717 --&gt; 01:29:17,718</w:t>
      </w:r>
    </w:p>
    <w:p w:rsidR="0046211F" w:rsidRPr="00C30304" w:rsidRDefault="0046211F" w:rsidP="0046211F">
      <w:pPr>
        <w:spacing w:line="276" w:lineRule="auto"/>
        <w:rPr>
          <w:szCs w:val="21"/>
        </w:rPr>
      </w:pPr>
      <w:r w:rsidRPr="00C30304">
        <w:rPr>
          <w:szCs w:val="21"/>
        </w:rPr>
        <w:t>But there's...</w:t>
      </w:r>
    </w:p>
    <w:p w:rsidR="0046211F" w:rsidRPr="00C30304" w:rsidRDefault="0046211F" w:rsidP="0046211F">
      <w:pPr>
        <w:spacing w:line="276" w:lineRule="auto"/>
        <w:rPr>
          <w:szCs w:val="21"/>
        </w:rPr>
      </w:pPr>
      <w:r w:rsidRPr="00C30304">
        <w:rPr>
          <w:szCs w:val="21"/>
        </w:rPr>
        <w:t>There's a further theory</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1746</w:t>
      </w:r>
    </w:p>
    <w:p w:rsidR="0046211F" w:rsidRPr="00C30304" w:rsidRDefault="0046211F" w:rsidP="0046211F">
      <w:pPr>
        <w:spacing w:line="276" w:lineRule="auto"/>
        <w:rPr>
          <w:szCs w:val="21"/>
        </w:rPr>
      </w:pPr>
      <w:r w:rsidRPr="00C30304">
        <w:rPr>
          <w:szCs w:val="21"/>
        </w:rPr>
        <w:t>01:29:17,720 --&gt; 01:29:19,319</w:t>
      </w:r>
    </w:p>
    <w:p w:rsidR="0046211F" w:rsidRPr="00C30304" w:rsidRDefault="0046211F" w:rsidP="0046211F">
      <w:pPr>
        <w:spacing w:line="276" w:lineRule="auto"/>
        <w:rPr>
          <w:szCs w:val="21"/>
        </w:rPr>
      </w:pPr>
      <w:r w:rsidRPr="00C30304">
        <w:rPr>
          <w:szCs w:val="21"/>
        </w:rPr>
        <w:t>having to do with</w:t>
      </w:r>
    </w:p>
    <w:p w:rsidR="0046211F" w:rsidRPr="00C30304" w:rsidRDefault="0046211F" w:rsidP="0046211F">
      <w:pPr>
        <w:spacing w:line="276" w:lineRule="auto"/>
        <w:rPr>
          <w:szCs w:val="21"/>
        </w:rPr>
      </w:pPr>
      <w:r w:rsidRPr="00C30304">
        <w:rPr>
          <w:szCs w:val="21"/>
        </w:rPr>
        <w:t>whether or not,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1747</w:t>
      </w:r>
    </w:p>
    <w:p w:rsidR="0046211F" w:rsidRPr="00C30304" w:rsidRDefault="0046211F" w:rsidP="0046211F">
      <w:pPr>
        <w:spacing w:line="276" w:lineRule="auto"/>
        <w:rPr>
          <w:szCs w:val="21"/>
        </w:rPr>
      </w:pPr>
      <w:r w:rsidRPr="00C30304">
        <w:rPr>
          <w:szCs w:val="21"/>
        </w:rPr>
        <w:t>01:29:19,321 --&gt; 01:29:21,555</w:t>
      </w:r>
    </w:p>
    <w:p w:rsidR="0046211F" w:rsidRPr="00C30304" w:rsidRDefault="0046211F" w:rsidP="0046211F">
      <w:pPr>
        <w:spacing w:line="276" w:lineRule="auto"/>
        <w:rPr>
          <w:szCs w:val="21"/>
        </w:rPr>
      </w:pPr>
      <w:r w:rsidRPr="00C30304">
        <w:rPr>
          <w:szCs w:val="21"/>
        </w:rPr>
        <w:t>following upon David sanger...</w:t>
      </w:r>
    </w:p>
    <w:p w:rsidR="0046211F" w:rsidRPr="00C30304" w:rsidRDefault="0046211F" w:rsidP="0046211F">
      <w:pPr>
        <w:spacing w:line="276" w:lineRule="auto"/>
        <w:rPr>
          <w:szCs w:val="21"/>
        </w:rPr>
      </w:pPr>
      <w:r w:rsidRPr="00C30304">
        <w:rPr>
          <w:szCs w:val="21"/>
        </w:rPr>
        <w:t xml:space="preserve">Gibney: </w:t>
      </w:r>
      <w:r w:rsidRPr="00C30304">
        <w:rPr>
          <w:szCs w:val="21"/>
        </w:rPr>
        <w:t>蠕虫已经失控了。我明白。</w:t>
      </w:r>
      <w:r w:rsidRPr="00C30304">
        <w:rPr>
          <w:szCs w:val="21"/>
        </w:rPr>
        <w:t xml:space="preserve"> </w:t>
      </w:r>
      <w:r w:rsidRPr="00C30304">
        <w:rPr>
          <w:szCs w:val="21"/>
        </w:rPr>
        <w:t>但是是否还要跟随大卫</w:t>
      </w:r>
      <w:r w:rsidRPr="00C30304">
        <w:rPr>
          <w:szCs w:val="21"/>
        </w:rPr>
        <w:t>·</w:t>
      </w:r>
      <w:r w:rsidRPr="00C30304">
        <w:rPr>
          <w:szCs w:val="21"/>
        </w:rPr>
        <w:t>桑格做进一步的理论研究</w:t>
      </w:r>
      <w:r w:rsidRPr="00C30304">
        <w:rPr>
          <w:szCs w:val="21"/>
        </w:rPr>
        <w: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1748</w:t>
      </w:r>
    </w:p>
    <w:p w:rsidR="0046211F" w:rsidRPr="00C30304" w:rsidRDefault="0046211F" w:rsidP="0046211F">
      <w:pPr>
        <w:spacing w:line="276" w:lineRule="auto"/>
        <w:rPr>
          <w:szCs w:val="21"/>
        </w:rPr>
      </w:pPr>
      <w:r w:rsidRPr="00C30304">
        <w:rPr>
          <w:szCs w:val="21"/>
        </w:rPr>
        <w:t>01:29:21,557 --&gt; 01:29:23,457</w:t>
      </w:r>
    </w:p>
    <w:p w:rsidR="0046211F" w:rsidRPr="00C30304" w:rsidRDefault="0046211F" w:rsidP="0046211F">
      <w:pPr>
        <w:spacing w:line="276" w:lineRule="auto"/>
        <w:rPr>
          <w:szCs w:val="21"/>
        </w:rPr>
      </w:pPr>
      <w:r w:rsidRPr="00C30304">
        <w:rPr>
          <w:szCs w:val="21"/>
        </w:rPr>
        <w:t>I got the subplot,</w:t>
      </w:r>
    </w:p>
    <w:p w:rsidR="0046211F" w:rsidRPr="00C30304" w:rsidRDefault="0046211F" w:rsidP="0046211F">
      <w:pPr>
        <w:spacing w:line="276" w:lineRule="auto"/>
        <w:rPr>
          <w:szCs w:val="21"/>
        </w:rPr>
      </w:pPr>
      <w:r w:rsidRPr="00C30304">
        <w:rPr>
          <w:szCs w:val="21"/>
        </w:rPr>
        <w:t>and who did that?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1749</w:t>
      </w:r>
    </w:p>
    <w:p w:rsidR="0046211F" w:rsidRPr="00C30304" w:rsidRDefault="0046211F" w:rsidP="0046211F">
      <w:pPr>
        <w:spacing w:line="276" w:lineRule="auto"/>
        <w:rPr>
          <w:szCs w:val="21"/>
        </w:rPr>
      </w:pPr>
      <w:r w:rsidRPr="00C30304">
        <w:rPr>
          <w:szCs w:val="21"/>
        </w:rPr>
        <w:t>01:29:23,459 --&gt; 01:29:25,359</w:t>
      </w:r>
    </w:p>
    <w:p w:rsidR="0046211F" w:rsidRPr="00C30304" w:rsidRDefault="0046211F" w:rsidP="0046211F">
      <w:pPr>
        <w:spacing w:line="276" w:lineRule="auto"/>
        <w:rPr>
          <w:szCs w:val="21"/>
        </w:rPr>
      </w:pPr>
      <w:r w:rsidRPr="00C30304">
        <w:rPr>
          <w:szCs w:val="21"/>
        </w:rPr>
        <w:t>Was it the Israelis?</w:t>
      </w:r>
    </w:p>
    <w:p w:rsidR="0046211F" w:rsidRPr="00C30304" w:rsidRDefault="0046211F" w:rsidP="0046211F">
      <w:pPr>
        <w:spacing w:line="276" w:lineRule="auto"/>
        <w:rPr>
          <w:szCs w:val="21"/>
        </w:rPr>
      </w:pPr>
      <w:r w:rsidRPr="00C30304">
        <w:rPr>
          <w:szCs w:val="21"/>
        </w:rPr>
        <w:t>And, yeah, I...</w:t>
      </w:r>
    </w:p>
    <w:p w:rsidR="0046211F" w:rsidRPr="00C30304" w:rsidRDefault="0046211F" w:rsidP="0046211F">
      <w:pPr>
        <w:spacing w:line="276" w:lineRule="auto"/>
        <w:rPr>
          <w:szCs w:val="21"/>
        </w:rPr>
      </w:pPr>
      <w:r w:rsidRPr="00C30304">
        <w:rPr>
          <w:szCs w:val="21"/>
        </w:rPr>
        <w:t>我得到了次要情报，是谁做的呢？是以色列人吗？</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1750</w:t>
      </w:r>
    </w:p>
    <w:p w:rsidR="0046211F" w:rsidRPr="00C30304" w:rsidRDefault="0046211F" w:rsidP="0046211F">
      <w:pPr>
        <w:spacing w:line="276" w:lineRule="auto"/>
        <w:rPr>
          <w:szCs w:val="21"/>
        </w:rPr>
      </w:pPr>
      <w:r w:rsidRPr="00C30304">
        <w:rPr>
          <w:szCs w:val="21"/>
        </w:rPr>
        <w:t>01:29:25,960 --&gt; 01:29:28,862</w:t>
      </w:r>
    </w:p>
    <w:p w:rsidR="0046211F" w:rsidRPr="00C30304" w:rsidRDefault="0046211F" w:rsidP="0046211F">
      <w:pPr>
        <w:spacing w:line="276" w:lineRule="auto"/>
        <w:rPr>
          <w:szCs w:val="21"/>
        </w:rPr>
      </w:pPr>
      <w:r w:rsidRPr="00C30304">
        <w:rPr>
          <w:szCs w:val="21"/>
        </w:rPr>
        <w:t>I truly don't know,</w:t>
      </w:r>
    </w:p>
    <w:p w:rsidR="0046211F" w:rsidRPr="00C30304" w:rsidRDefault="0046211F" w:rsidP="0046211F">
      <w:pPr>
        <w:spacing w:line="276" w:lineRule="auto"/>
        <w:rPr>
          <w:szCs w:val="21"/>
        </w:rPr>
      </w:pPr>
      <w:r w:rsidRPr="00C30304">
        <w:rPr>
          <w:szCs w:val="21"/>
        </w:rPr>
        <w:t>and even though I don't know,</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1751</w:t>
      </w:r>
    </w:p>
    <w:p w:rsidR="0046211F" w:rsidRPr="00C30304" w:rsidRDefault="0046211F" w:rsidP="0046211F">
      <w:pPr>
        <w:spacing w:line="276" w:lineRule="auto"/>
        <w:rPr>
          <w:szCs w:val="21"/>
        </w:rPr>
      </w:pPr>
      <w:r w:rsidRPr="00C30304">
        <w:rPr>
          <w:szCs w:val="21"/>
        </w:rPr>
        <w:t>01:29:28,864 --&gt; 01:29:30,564</w:t>
      </w:r>
    </w:p>
    <w:p w:rsidR="0046211F" w:rsidRPr="00C30304" w:rsidRDefault="0046211F" w:rsidP="0046211F">
      <w:pPr>
        <w:spacing w:line="276" w:lineRule="auto"/>
        <w:rPr>
          <w:szCs w:val="21"/>
        </w:rPr>
      </w:pPr>
      <w:r w:rsidRPr="00C30304">
        <w:rPr>
          <w:szCs w:val="21"/>
        </w:rPr>
        <w:t>I still can't talk about it,</w:t>
      </w:r>
    </w:p>
    <w:p w:rsidR="0046211F" w:rsidRPr="00C30304" w:rsidRDefault="0046211F" w:rsidP="0046211F">
      <w:pPr>
        <w:spacing w:line="276" w:lineRule="auto"/>
        <w:rPr>
          <w:szCs w:val="21"/>
        </w:rPr>
      </w:pPr>
      <w:r w:rsidRPr="00C30304">
        <w:rPr>
          <w:szCs w:val="21"/>
        </w:rPr>
        <w:lastRenderedPageBreak/>
        <w:t>all right?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1752</w:t>
      </w:r>
    </w:p>
    <w:p w:rsidR="0046211F" w:rsidRPr="00C30304" w:rsidRDefault="0046211F" w:rsidP="0046211F">
      <w:pPr>
        <w:spacing w:line="276" w:lineRule="auto"/>
        <w:rPr>
          <w:szCs w:val="21"/>
        </w:rPr>
      </w:pPr>
      <w:r w:rsidRPr="00C30304">
        <w:rPr>
          <w:szCs w:val="21"/>
        </w:rPr>
        <w:t>01:29:30,865 --&gt; 01:29:34,401</w:t>
      </w:r>
    </w:p>
    <w:p w:rsidR="0046211F" w:rsidRPr="00C30304" w:rsidRDefault="0046211F" w:rsidP="0046211F">
      <w:pPr>
        <w:spacing w:line="276" w:lineRule="auto"/>
        <w:rPr>
          <w:szCs w:val="21"/>
        </w:rPr>
      </w:pPr>
      <w:r w:rsidRPr="00C30304">
        <w:rPr>
          <w:szCs w:val="21"/>
        </w:rPr>
        <w:t>Stuxnet was somebody's</w:t>
      </w:r>
    </w:p>
    <w:p w:rsidR="0046211F" w:rsidRPr="00C30304" w:rsidRDefault="0046211F" w:rsidP="0046211F">
      <w:pPr>
        <w:spacing w:line="276" w:lineRule="auto"/>
        <w:rPr>
          <w:szCs w:val="21"/>
        </w:rPr>
      </w:pPr>
      <w:r w:rsidRPr="00C30304">
        <w:rPr>
          <w:szCs w:val="21"/>
        </w:rPr>
        <w:t>covert action, all right?</w:t>
      </w:r>
    </w:p>
    <w:p w:rsidR="0046211F" w:rsidRPr="00C30304" w:rsidRDefault="0046211F" w:rsidP="0046211F">
      <w:pPr>
        <w:spacing w:line="276" w:lineRule="auto"/>
        <w:rPr>
          <w:szCs w:val="21"/>
        </w:rPr>
      </w:pPr>
      <w:r w:rsidRPr="00C30304">
        <w:rPr>
          <w:szCs w:val="21"/>
        </w:rPr>
        <w:t>我真的不知道，即使我不知道，但我现在仍然不能谈论它，好吗？震网是某人的秘密行动，好吗？</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1753</w:t>
      </w:r>
    </w:p>
    <w:p w:rsidR="0046211F" w:rsidRPr="00C30304" w:rsidRDefault="0046211F" w:rsidP="0046211F">
      <w:pPr>
        <w:spacing w:line="276" w:lineRule="auto"/>
        <w:rPr>
          <w:szCs w:val="21"/>
        </w:rPr>
      </w:pPr>
      <w:r w:rsidRPr="00C30304">
        <w:rPr>
          <w:szCs w:val="21"/>
        </w:rPr>
        <w:t>01:29:34,635 --&gt; 01:29:36,303</w:t>
      </w:r>
    </w:p>
    <w:p w:rsidR="0046211F" w:rsidRPr="00C30304" w:rsidRDefault="0046211F" w:rsidP="0046211F">
      <w:pPr>
        <w:spacing w:line="276" w:lineRule="auto"/>
        <w:rPr>
          <w:szCs w:val="21"/>
        </w:rPr>
      </w:pPr>
      <w:r w:rsidRPr="00C30304">
        <w:rPr>
          <w:szCs w:val="21"/>
        </w:rPr>
        <w:t>And the definition</w:t>
      </w:r>
    </w:p>
    <w:p w:rsidR="0046211F" w:rsidRPr="00C30304" w:rsidRDefault="0046211F" w:rsidP="0046211F">
      <w:pPr>
        <w:spacing w:line="276" w:lineRule="auto"/>
        <w:rPr>
          <w:szCs w:val="21"/>
        </w:rPr>
      </w:pPr>
      <w:r w:rsidRPr="00C30304">
        <w:rPr>
          <w:szCs w:val="21"/>
        </w:rPr>
        <w:t>of covert action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1754</w:t>
      </w:r>
    </w:p>
    <w:p w:rsidR="0046211F" w:rsidRPr="00C30304" w:rsidRDefault="0046211F" w:rsidP="0046211F">
      <w:pPr>
        <w:spacing w:line="276" w:lineRule="auto"/>
        <w:rPr>
          <w:szCs w:val="21"/>
        </w:rPr>
      </w:pPr>
      <w:r w:rsidRPr="00C30304">
        <w:rPr>
          <w:szCs w:val="21"/>
        </w:rPr>
        <w:t>01:29:36,305 --&gt; 01:29:39,206</w:t>
      </w:r>
    </w:p>
    <w:p w:rsidR="0046211F" w:rsidRPr="00C30304" w:rsidRDefault="0046211F" w:rsidP="0046211F">
      <w:pPr>
        <w:spacing w:line="276" w:lineRule="auto"/>
        <w:rPr>
          <w:szCs w:val="21"/>
        </w:rPr>
      </w:pPr>
      <w:r w:rsidRPr="00C30304">
        <w:rPr>
          <w:szCs w:val="21"/>
        </w:rPr>
        <w:t>is an activity in which you want</w:t>
      </w:r>
    </w:p>
    <w:p w:rsidR="0046211F" w:rsidRPr="00C30304" w:rsidRDefault="0046211F" w:rsidP="0046211F">
      <w:pPr>
        <w:spacing w:line="276" w:lineRule="auto"/>
        <w:rPr>
          <w:szCs w:val="21"/>
        </w:rPr>
      </w:pPr>
      <w:r w:rsidRPr="00C30304">
        <w:rPr>
          <w:szCs w:val="21"/>
        </w:rPr>
        <w:t>to have the hand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1755</w:t>
      </w:r>
    </w:p>
    <w:p w:rsidR="0046211F" w:rsidRPr="00C30304" w:rsidRDefault="0046211F" w:rsidP="0046211F">
      <w:pPr>
        <w:spacing w:line="276" w:lineRule="auto"/>
        <w:rPr>
          <w:szCs w:val="21"/>
        </w:rPr>
      </w:pPr>
      <w:r w:rsidRPr="00C30304">
        <w:rPr>
          <w:szCs w:val="21"/>
        </w:rPr>
        <w:t>01:29:39,208 --&gt; 01:29:41,208</w:t>
      </w:r>
    </w:p>
    <w:p w:rsidR="0046211F" w:rsidRPr="00C30304" w:rsidRDefault="0046211F" w:rsidP="0046211F">
      <w:pPr>
        <w:spacing w:line="276" w:lineRule="auto"/>
        <w:rPr>
          <w:szCs w:val="21"/>
        </w:rPr>
      </w:pPr>
      <w:r w:rsidRPr="00C30304">
        <w:rPr>
          <w:szCs w:val="21"/>
        </w:rPr>
        <w:t>of the actor forever hidden.</w:t>
      </w:r>
    </w:p>
    <w:p w:rsidR="0046211F" w:rsidRPr="00C30304" w:rsidRDefault="0046211F" w:rsidP="0046211F">
      <w:pPr>
        <w:spacing w:line="276" w:lineRule="auto"/>
        <w:rPr>
          <w:szCs w:val="21"/>
        </w:rPr>
      </w:pPr>
      <w:r w:rsidRPr="00C30304">
        <w:rPr>
          <w:szCs w:val="21"/>
        </w:rPr>
        <w:t>秘密行动的定义就是在活动中，你想要得到的永远隐藏在行动者的手中。</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1756</w:t>
      </w:r>
    </w:p>
    <w:p w:rsidR="0046211F" w:rsidRPr="00C30304" w:rsidRDefault="0046211F" w:rsidP="0046211F">
      <w:pPr>
        <w:spacing w:line="276" w:lineRule="auto"/>
        <w:rPr>
          <w:szCs w:val="21"/>
        </w:rPr>
      </w:pPr>
      <w:r w:rsidRPr="00C30304">
        <w:rPr>
          <w:szCs w:val="21"/>
        </w:rPr>
        <w:t>01:29:41,576 --&gt; 01:29:44,745</w:t>
      </w:r>
    </w:p>
    <w:p w:rsidR="0046211F" w:rsidRPr="00C30304" w:rsidRDefault="0046211F" w:rsidP="0046211F">
      <w:pPr>
        <w:spacing w:line="276" w:lineRule="auto"/>
        <w:rPr>
          <w:szCs w:val="21"/>
        </w:rPr>
      </w:pPr>
      <w:r w:rsidRPr="00C30304">
        <w:rPr>
          <w:szCs w:val="21"/>
        </w:rPr>
        <w:t>So by definition,</w:t>
      </w:r>
    </w:p>
    <w:p w:rsidR="0046211F" w:rsidRPr="00C30304" w:rsidRDefault="0046211F" w:rsidP="0046211F">
      <w:pPr>
        <w:spacing w:line="276" w:lineRule="auto"/>
        <w:rPr>
          <w:szCs w:val="21"/>
        </w:rPr>
      </w:pPr>
      <w:r w:rsidRPr="00C30304">
        <w:rPr>
          <w:szCs w:val="21"/>
        </w:rPr>
        <w:t>it's gonna end up in this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1757</w:t>
      </w:r>
    </w:p>
    <w:p w:rsidR="0046211F" w:rsidRPr="00C30304" w:rsidRDefault="0046211F" w:rsidP="0046211F">
      <w:pPr>
        <w:spacing w:line="276" w:lineRule="auto"/>
        <w:rPr>
          <w:szCs w:val="21"/>
        </w:rPr>
      </w:pPr>
      <w:r w:rsidRPr="00C30304">
        <w:rPr>
          <w:szCs w:val="21"/>
        </w:rPr>
        <w:t>01:29:44,747 --&gt; 01:29:46,646</w:t>
      </w:r>
    </w:p>
    <w:p w:rsidR="0046211F" w:rsidRPr="00C30304" w:rsidRDefault="0046211F" w:rsidP="0046211F">
      <w:pPr>
        <w:spacing w:line="276" w:lineRule="auto"/>
        <w:rPr>
          <w:szCs w:val="21"/>
        </w:rPr>
      </w:pPr>
      <w:r w:rsidRPr="00C30304">
        <w:rPr>
          <w:szCs w:val="21"/>
        </w:rPr>
        <w:t>"we don't talk about</w:t>
      </w:r>
    </w:p>
    <w:p w:rsidR="0046211F" w:rsidRPr="00C30304" w:rsidRDefault="0046211F" w:rsidP="0046211F">
      <w:pPr>
        <w:spacing w:line="276" w:lineRule="auto"/>
        <w:rPr>
          <w:szCs w:val="21"/>
        </w:rPr>
      </w:pPr>
      <w:r w:rsidRPr="00C30304">
        <w:rPr>
          <w:szCs w:val="21"/>
        </w:rPr>
        <w:t>these things" box.</w:t>
      </w:r>
    </w:p>
    <w:p w:rsidR="0046211F" w:rsidRPr="00C30304" w:rsidRDefault="0046211F" w:rsidP="0046211F">
      <w:pPr>
        <w:spacing w:line="276" w:lineRule="auto"/>
        <w:rPr>
          <w:szCs w:val="21"/>
        </w:rPr>
      </w:pPr>
      <w:r w:rsidRPr="00C30304">
        <w:rPr>
          <w:szCs w:val="21"/>
        </w:rPr>
        <w:t>根据定义</w:t>
      </w:r>
      <w:r w:rsidRPr="00C30304">
        <w:rPr>
          <w:szCs w:val="21"/>
        </w:rPr>
        <w:t>,</w:t>
      </w:r>
      <w:r w:rsidRPr="00C30304">
        <w:rPr>
          <w:szCs w:val="21"/>
        </w:rPr>
        <w:t>最终结果就是</w:t>
      </w:r>
      <w:r w:rsidRPr="00C30304">
        <w:rPr>
          <w:szCs w:val="21"/>
        </w:rPr>
        <w:t>“</w:t>
      </w:r>
      <w:r w:rsidRPr="00C30304">
        <w:rPr>
          <w:szCs w:val="21"/>
        </w:rPr>
        <w:t>我们不谈论这些事情</w:t>
      </w:r>
      <w:r w:rsidRPr="00C30304">
        <w:rPr>
          <w:szCs w:val="21"/>
        </w:rPr>
        <w:t>”</w:t>
      </w:r>
      <w:r w:rsidRPr="00C30304">
        <w:rPr>
          <w:szCs w:val="21"/>
        </w:rPr>
        <w: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1758</w:t>
      </w:r>
    </w:p>
    <w:p w:rsidR="0046211F" w:rsidRPr="00C30304" w:rsidRDefault="0046211F" w:rsidP="0046211F">
      <w:pPr>
        <w:spacing w:line="276" w:lineRule="auto"/>
        <w:rPr>
          <w:szCs w:val="21"/>
        </w:rPr>
      </w:pPr>
      <w:r w:rsidRPr="00C30304">
        <w:rPr>
          <w:szCs w:val="21"/>
        </w:rPr>
        <w:t>01:29:52,320 --&gt; 01:29:55,188</w:t>
      </w:r>
    </w:p>
    <w:p w:rsidR="0046211F" w:rsidRPr="00C30304" w:rsidRDefault="0046211F" w:rsidP="0046211F">
      <w:pPr>
        <w:spacing w:line="276" w:lineRule="auto"/>
        <w:rPr>
          <w:szCs w:val="21"/>
        </w:rPr>
      </w:pPr>
      <w:r w:rsidRPr="00C30304">
        <w:rPr>
          <w:szCs w:val="21"/>
        </w:rPr>
        <w:t>Sanger:&lt;i&gt; To this day,&lt;/i&gt;</w:t>
      </w:r>
    </w:p>
    <w:p w:rsidR="0046211F" w:rsidRPr="00C30304" w:rsidRDefault="0046211F" w:rsidP="0046211F">
      <w:pPr>
        <w:spacing w:line="276" w:lineRule="auto"/>
        <w:rPr>
          <w:szCs w:val="21"/>
        </w:rPr>
      </w:pPr>
      <w:r w:rsidRPr="00C30304">
        <w:rPr>
          <w:szCs w:val="21"/>
        </w:rPr>
        <w:t>&lt;i&gt; the United States government&lt;/i&gt;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1759</w:t>
      </w:r>
    </w:p>
    <w:p w:rsidR="0046211F" w:rsidRPr="00C30304" w:rsidRDefault="0046211F" w:rsidP="0046211F">
      <w:pPr>
        <w:spacing w:line="276" w:lineRule="auto"/>
        <w:rPr>
          <w:szCs w:val="21"/>
        </w:rPr>
      </w:pPr>
      <w:r w:rsidRPr="00C30304">
        <w:rPr>
          <w:szCs w:val="21"/>
        </w:rPr>
        <w:t>01:29:55,190 --&gt; 01:29:57,324</w:t>
      </w:r>
    </w:p>
    <w:p w:rsidR="0046211F" w:rsidRPr="00C30304" w:rsidRDefault="0046211F" w:rsidP="0046211F">
      <w:pPr>
        <w:spacing w:line="276" w:lineRule="auto"/>
        <w:rPr>
          <w:szCs w:val="21"/>
        </w:rPr>
      </w:pPr>
      <w:r w:rsidRPr="00C30304">
        <w:rPr>
          <w:szCs w:val="21"/>
        </w:rPr>
        <w:t>&lt;i&gt; has never acknowledged&lt;/i&gt;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1760</w:t>
      </w:r>
    </w:p>
    <w:p w:rsidR="0046211F" w:rsidRPr="00C30304" w:rsidRDefault="0046211F" w:rsidP="0046211F">
      <w:pPr>
        <w:spacing w:line="276" w:lineRule="auto"/>
        <w:rPr>
          <w:szCs w:val="21"/>
        </w:rPr>
      </w:pPr>
      <w:r w:rsidRPr="00C30304">
        <w:rPr>
          <w:szCs w:val="21"/>
        </w:rPr>
        <w:t>01:29:57,326 --&gt; 01:30:01,795</w:t>
      </w:r>
    </w:p>
    <w:p w:rsidR="0046211F" w:rsidRPr="00C30304" w:rsidRDefault="0046211F" w:rsidP="0046211F">
      <w:pPr>
        <w:spacing w:line="276" w:lineRule="auto"/>
        <w:rPr>
          <w:szCs w:val="21"/>
        </w:rPr>
      </w:pPr>
      <w:r w:rsidRPr="00C30304">
        <w:rPr>
          <w:szCs w:val="21"/>
        </w:rPr>
        <w:t>&lt;i&gt; conducting any offensive cyber&lt;/i&gt;</w:t>
      </w:r>
    </w:p>
    <w:p w:rsidR="0046211F" w:rsidRPr="00C30304" w:rsidRDefault="0046211F" w:rsidP="0046211F">
      <w:pPr>
        <w:spacing w:line="276" w:lineRule="auto"/>
        <w:rPr>
          <w:szCs w:val="21"/>
        </w:rPr>
      </w:pPr>
      <w:r w:rsidRPr="00C30304">
        <w:rPr>
          <w:szCs w:val="21"/>
        </w:rPr>
        <w:t>&lt;i&gt; attack anywhere in the world.&lt;/i&gt;</w:t>
      </w:r>
    </w:p>
    <w:p w:rsidR="0046211F" w:rsidRPr="00C30304" w:rsidRDefault="0046211F" w:rsidP="0046211F">
      <w:pPr>
        <w:spacing w:line="276" w:lineRule="auto"/>
        <w:rPr>
          <w:szCs w:val="21"/>
        </w:rPr>
      </w:pPr>
      <w:r w:rsidRPr="00C30304">
        <w:rPr>
          <w:szCs w:val="21"/>
        </w:rPr>
        <w:t>桑格</w:t>
      </w:r>
      <w:r w:rsidRPr="00C30304">
        <w:rPr>
          <w:szCs w:val="21"/>
        </w:rPr>
        <w:t>:</w:t>
      </w:r>
      <w:r w:rsidRPr="00C30304">
        <w:rPr>
          <w:szCs w:val="21"/>
        </w:rPr>
        <w:t>直到今天，美国政府从未承认在世界的任一地方进行过任何网络攻击。</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1761</w:t>
      </w:r>
    </w:p>
    <w:p w:rsidR="0046211F" w:rsidRPr="00C30304" w:rsidRDefault="0046211F" w:rsidP="0046211F">
      <w:pPr>
        <w:spacing w:line="276" w:lineRule="auto"/>
        <w:rPr>
          <w:szCs w:val="21"/>
        </w:rPr>
      </w:pPr>
      <w:r w:rsidRPr="00C30304">
        <w:rPr>
          <w:szCs w:val="21"/>
        </w:rPr>
        <w:t>01:30:03,831 --&gt; 01:30:08,735</w:t>
      </w:r>
    </w:p>
    <w:p w:rsidR="0046211F" w:rsidRPr="00C30304" w:rsidRDefault="0046211F" w:rsidP="0046211F">
      <w:pPr>
        <w:spacing w:line="276" w:lineRule="auto"/>
        <w:rPr>
          <w:szCs w:val="21"/>
        </w:rPr>
      </w:pPr>
      <w:r w:rsidRPr="00C30304">
        <w:rPr>
          <w:szCs w:val="21"/>
        </w:rPr>
        <w:t>&lt;i&gt; But thanks to Mr. snowden,&lt;/i&gt;</w:t>
      </w:r>
    </w:p>
    <w:p w:rsidR="0046211F" w:rsidRPr="00C30304" w:rsidRDefault="0046211F" w:rsidP="0046211F">
      <w:pPr>
        <w:spacing w:line="276" w:lineRule="auto"/>
        <w:rPr>
          <w:szCs w:val="21"/>
        </w:rPr>
      </w:pPr>
      <w:r w:rsidRPr="00C30304">
        <w:rPr>
          <w:szCs w:val="21"/>
        </w:rPr>
        <w:t>&lt;i&gt; we know that in 2012&lt;/i&gt;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1762</w:t>
      </w:r>
    </w:p>
    <w:p w:rsidR="0046211F" w:rsidRPr="00C30304" w:rsidRDefault="0046211F" w:rsidP="0046211F">
      <w:pPr>
        <w:spacing w:line="276" w:lineRule="auto"/>
        <w:rPr>
          <w:szCs w:val="21"/>
        </w:rPr>
      </w:pPr>
      <w:r w:rsidRPr="00C30304">
        <w:rPr>
          <w:szCs w:val="21"/>
        </w:rPr>
        <w:t>01:30:08,737 --&gt; 01:30:11,138</w:t>
      </w:r>
    </w:p>
    <w:p w:rsidR="0046211F" w:rsidRPr="00C30304" w:rsidRDefault="0046211F" w:rsidP="0046211F">
      <w:pPr>
        <w:spacing w:line="276" w:lineRule="auto"/>
        <w:rPr>
          <w:szCs w:val="21"/>
        </w:rPr>
      </w:pPr>
      <w:r w:rsidRPr="00C30304">
        <w:rPr>
          <w:szCs w:val="21"/>
        </w:rPr>
        <w:t>&lt;i&gt; president Obama issued&lt;/i&gt;</w:t>
      </w:r>
    </w:p>
    <w:p w:rsidR="0046211F" w:rsidRPr="00C30304" w:rsidRDefault="0046211F" w:rsidP="0046211F">
      <w:pPr>
        <w:spacing w:line="276" w:lineRule="auto"/>
        <w:rPr>
          <w:szCs w:val="21"/>
        </w:rPr>
      </w:pPr>
      <w:r w:rsidRPr="00C30304">
        <w:rPr>
          <w:szCs w:val="21"/>
        </w:rPr>
        <w:t>&lt;i&gt; an executive order&lt;/i&gt;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1763</w:t>
      </w:r>
    </w:p>
    <w:p w:rsidR="0046211F" w:rsidRPr="00C30304" w:rsidRDefault="0046211F" w:rsidP="0046211F">
      <w:pPr>
        <w:spacing w:line="276" w:lineRule="auto"/>
        <w:rPr>
          <w:szCs w:val="21"/>
        </w:rPr>
      </w:pPr>
      <w:r w:rsidRPr="00C30304">
        <w:rPr>
          <w:szCs w:val="21"/>
        </w:rPr>
        <w:t>01:30:11,339 --&gt; 01:30:14,074</w:t>
      </w:r>
    </w:p>
    <w:p w:rsidR="0046211F" w:rsidRPr="00C30304" w:rsidRDefault="0046211F" w:rsidP="0046211F">
      <w:pPr>
        <w:spacing w:line="276" w:lineRule="auto"/>
        <w:rPr>
          <w:szCs w:val="21"/>
        </w:rPr>
      </w:pPr>
      <w:r w:rsidRPr="00C30304">
        <w:rPr>
          <w:szCs w:val="21"/>
        </w:rPr>
        <w:t>&lt;i&gt; that laid out&lt;/i&gt;</w:t>
      </w:r>
    </w:p>
    <w:p w:rsidR="0046211F" w:rsidRPr="00C30304" w:rsidRDefault="0046211F" w:rsidP="0046211F">
      <w:pPr>
        <w:spacing w:line="276" w:lineRule="auto"/>
        <w:rPr>
          <w:szCs w:val="21"/>
        </w:rPr>
      </w:pPr>
      <w:r w:rsidRPr="00C30304">
        <w:rPr>
          <w:szCs w:val="21"/>
        </w:rPr>
        <w:t>&lt;i&gt; some of the conditions&lt;/i&gt;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1764</w:t>
      </w:r>
    </w:p>
    <w:p w:rsidR="0046211F" w:rsidRPr="00C30304" w:rsidRDefault="0046211F" w:rsidP="0046211F">
      <w:pPr>
        <w:spacing w:line="276" w:lineRule="auto"/>
        <w:rPr>
          <w:szCs w:val="21"/>
        </w:rPr>
      </w:pPr>
      <w:r w:rsidRPr="00C30304">
        <w:rPr>
          <w:szCs w:val="21"/>
        </w:rPr>
        <w:t>01:30:14,076 --&gt; 01:30:16,543</w:t>
      </w:r>
    </w:p>
    <w:p w:rsidR="0046211F" w:rsidRPr="00C30304" w:rsidRDefault="0046211F" w:rsidP="0046211F">
      <w:pPr>
        <w:spacing w:line="276" w:lineRule="auto"/>
        <w:rPr>
          <w:szCs w:val="21"/>
        </w:rPr>
      </w:pPr>
      <w:r w:rsidRPr="00C30304">
        <w:rPr>
          <w:szCs w:val="21"/>
        </w:rPr>
        <w:t>&lt;i&gt; under which cyber weapons&lt;/i&gt;</w:t>
      </w:r>
    </w:p>
    <w:p w:rsidR="0046211F" w:rsidRPr="00C30304" w:rsidRDefault="0046211F" w:rsidP="0046211F">
      <w:pPr>
        <w:spacing w:line="276" w:lineRule="auto"/>
        <w:rPr>
          <w:szCs w:val="21"/>
        </w:rPr>
      </w:pPr>
      <w:r w:rsidRPr="00C30304">
        <w:rPr>
          <w:szCs w:val="21"/>
        </w:rPr>
        <w:t>&lt;i&gt; can be used.&lt;/i&gt;</w:t>
      </w:r>
    </w:p>
    <w:p w:rsidR="0046211F" w:rsidRPr="00C30304" w:rsidRDefault="0046211F" w:rsidP="0046211F">
      <w:pPr>
        <w:spacing w:line="276" w:lineRule="auto"/>
        <w:rPr>
          <w:szCs w:val="21"/>
        </w:rPr>
      </w:pPr>
      <w:r w:rsidRPr="00C30304">
        <w:rPr>
          <w:szCs w:val="21"/>
        </w:rPr>
        <w:t>但是由于斯诺登事件的爆料，我们知道了奥巴马总统在</w:t>
      </w:r>
      <w:r w:rsidRPr="00C30304">
        <w:rPr>
          <w:szCs w:val="21"/>
        </w:rPr>
        <w:t>2012</w:t>
      </w:r>
      <w:r w:rsidRPr="00C30304">
        <w:rPr>
          <w:szCs w:val="21"/>
        </w:rPr>
        <w:t>年发布了这样的行政命令：在一些情况下是可以使用网络武器的。</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1765</w:t>
      </w:r>
    </w:p>
    <w:p w:rsidR="0046211F" w:rsidRPr="00C30304" w:rsidRDefault="0046211F" w:rsidP="0046211F">
      <w:pPr>
        <w:spacing w:line="276" w:lineRule="auto"/>
        <w:rPr>
          <w:szCs w:val="21"/>
        </w:rPr>
      </w:pPr>
      <w:r w:rsidRPr="00C30304">
        <w:rPr>
          <w:szCs w:val="21"/>
        </w:rPr>
        <w:t>01:30:16,545 --&gt; 01:30:20,113</w:t>
      </w:r>
    </w:p>
    <w:p w:rsidR="0046211F" w:rsidRPr="00C30304" w:rsidRDefault="0046211F" w:rsidP="0046211F">
      <w:pPr>
        <w:spacing w:line="276" w:lineRule="auto"/>
        <w:rPr>
          <w:szCs w:val="21"/>
        </w:rPr>
      </w:pPr>
      <w:r w:rsidRPr="00C30304">
        <w:rPr>
          <w:szCs w:val="21"/>
        </w:rPr>
        <w:t>&lt;i&gt; And interestingly,&lt;/i&gt;</w:t>
      </w:r>
    </w:p>
    <w:p w:rsidR="0046211F" w:rsidRPr="00C30304" w:rsidRDefault="0046211F" w:rsidP="0046211F">
      <w:pPr>
        <w:spacing w:line="276" w:lineRule="auto"/>
        <w:rPr>
          <w:szCs w:val="21"/>
        </w:rPr>
      </w:pPr>
      <w:r w:rsidRPr="00C30304">
        <w:rPr>
          <w:szCs w:val="21"/>
        </w:rPr>
        <w:t>&lt;i&gt; every use of a cyber weapon&lt;/i&gt;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1766</w:t>
      </w:r>
    </w:p>
    <w:p w:rsidR="0046211F" w:rsidRPr="00C30304" w:rsidRDefault="0046211F" w:rsidP="0046211F">
      <w:pPr>
        <w:spacing w:line="276" w:lineRule="auto"/>
        <w:rPr>
          <w:szCs w:val="21"/>
        </w:rPr>
      </w:pPr>
      <w:r w:rsidRPr="00C30304">
        <w:rPr>
          <w:szCs w:val="21"/>
        </w:rPr>
        <w:lastRenderedPageBreak/>
        <w:t>01:30:20,115 --&gt; 01:30:23,150</w:t>
      </w:r>
    </w:p>
    <w:p w:rsidR="0046211F" w:rsidRPr="00C30304" w:rsidRDefault="0046211F" w:rsidP="0046211F">
      <w:pPr>
        <w:spacing w:line="276" w:lineRule="auto"/>
        <w:rPr>
          <w:szCs w:val="21"/>
        </w:rPr>
      </w:pPr>
      <w:r w:rsidRPr="00C30304">
        <w:rPr>
          <w:szCs w:val="21"/>
        </w:rPr>
        <w:t>&lt;i&gt; requires presidential&lt;/i&gt;</w:t>
      </w:r>
    </w:p>
    <w:p w:rsidR="0046211F" w:rsidRPr="00C30304" w:rsidRDefault="0046211F" w:rsidP="0046211F">
      <w:pPr>
        <w:spacing w:line="276" w:lineRule="auto"/>
        <w:rPr>
          <w:szCs w:val="21"/>
        </w:rPr>
      </w:pPr>
      <w:r w:rsidRPr="00C30304">
        <w:rPr>
          <w:szCs w:val="21"/>
        </w:rPr>
        <w:t>&lt;i&gt; sign-off.&lt;/i&gt;</w:t>
      </w:r>
    </w:p>
    <w:p w:rsidR="0046211F" w:rsidRPr="00C30304" w:rsidRDefault="0046211F" w:rsidP="0046211F">
      <w:pPr>
        <w:spacing w:line="276" w:lineRule="auto"/>
        <w:rPr>
          <w:szCs w:val="21"/>
        </w:rPr>
      </w:pPr>
      <w:r w:rsidRPr="00C30304">
        <w:rPr>
          <w:szCs w:val="21"/>
        </w:rPr>
        <w:t>有趣的是，每一次使用网络武器需要总统签字同意。</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1767</w:t>
      </w:r>
    </w:p>
    <w:p w:rsidR="0046211F" w:rsidRPr="00C30304" w:rsidRDefault="0046211F" w:rsidP="0046211F">
      <w:pPr>
        <w:spacing w:line="276" w:lineRule="auto"/>
        <w:rPr>
          <w:szCs w:val="21"/>
        </w:rPr>
      </w:pPr>
      <w:r w:rsidRPr="00C30304">
        <w:rPr>
          <w:szCs w:val="21"/>
        </w:rPr>
        <w:t>01:30:24,385 --&gt; 01:30:28,221</w:t>
      </w:r>
    </w:p>
    <w:p w:rsidR="0046211F" w:rsidRPr="00C30304" w:rsidRDefault="0046211F" w:rsidP="0046211F">
      <w:pPr>
        <w:spacing w:line="276" w:lineRule="auto"/>
        <w:rPr>
          <w:szCs w:val="21"/>
        </w:rPr>
      </w:pPr>
      <w:r w:rsidRPr="00C30304">
        <w:rPr>
          <w:szCs w:val="21"/>
        </w:rPr>
        <w:t>That is only true</w:t>
      </w:r>
    </w:p>
    <w:p w:rsidR="0046211F" w:rsidRPr="00C30304" w:rsidRDefault="0046211F" w:rsidP="0046211F">
      <w:pPr>
        <w:spacing w:line="276" w:lineRule="auto"/>
        <w:rPr>
          <w:szCs w:val="21"/>
        </w:rPr>
      </w:pPr>
      <w:r w:rsidRPr="00C30304">
        <w:rPr>
          <w:szCs w:val="21"/>
        </w:rPr>
        <w:t>in the physical world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1768</w:t>
      </w:r>
    </w:p>
    <w:p w:rsidR="0046211F" w:rsidRPr="00C30304" w:rsidRDefault="0046211F" w:rsidP="0046211F">
      <w:pPr>
        <w:spacing w:line="276" w:lineRule="auto"/>
        <w:rPr>
          <w:szCs w:val="21"/>
        </w:rPr>
      </w:pPr>
      <w:r w:rsidRPr="00C30304">
        <w:rPr>
          <w:szCs w:val="21"/>
        </w:rPr>
        <w:t>01:30:28,223 --&gt; 01:30:30,090</w:t>
      </w:r>
    </w:p>
    <w:p w:rsidR="0046211F" w:rsidRPr="00C30304" w:rsidRDefault="0046211F" w:rsidP="0046211F">
      <w:pPr>
        <w:spacing w:line="276" w:lineRule="auto"/>
        <w:rPr>
          <w:szCs w:val="21"/>
        </w:rPr>
      </w:pPr>
      <w:r w:rsidRPr="00C30304">
        <w:rPr>
          <w:szCs w:val="21"/>
        </w:rPr>
        <w:t>for nuclear weapons.</w:t>
      </w:r>
    </w:p>
    <w:p w:rsidR="0046211F" w:rsidRPr="00C30304" w:rsidRDefault="0046211F" w:rsidP="0046211F">
      <w:pPr>
        <w:spacing w:line="276" w:lineRule="auto"/>
        <w:rPr>
          <w:szCs w:val="21"/>
        </w:rPr>
      </w:pPr>
      <w:r w:rsidRPr="00C30304">
        <w:rPr>
          <w:szCs w:val="21"/>
        </w:rPr>
        <w:t>在核武器的物理世界里这是唯一的真实。</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1769</w:t>
      </w:r>
    </w:p>
    <w:p w:rsidR="0046211F" w:rsidRPr="00C30304" w:rsidRDefault="0046211F" w:rsidP="0046211F">
      <w:pPr>
        <w:spacing w:line="276" w:lineRule="auto"/>
        <w:rPr>
          <w:szCs w:val="21"/>
        </w:rPr>
      </w:pPr>
      <w:r w:rsidRPr="00C30304">
        <w:rPr>
          <w:szCs w:val="21"/>
        </w:rPr>
        <w:t>01:30:41,402 --&gt; 01:30:43,703</w:t>
      </w:r>
    </w:p>
    <w:p w:rsidR="0046211F" w:rsidRPr="00C30304" w:rsidRDefault="0046211F" w:rsidP="0046211F">
      <w:pPr>
        <w:spacing w:line="276" w:lineRule="auto"/>
        <w:rPr>
          <w:szCs w:val="21"/>
        </w:rPr>
      </w:pPr>
      <w:r w:rsidRPr="00C30304">
        <w:rPr>
          <w:szCs w:val="21"/>
        </w:rPr>
        <w:t>Clarke:&lt;i&gt; Nuclear war and nuclear&lt;/i&gt;</w:t>
      </w:r>
    </w:p>
    <w:p w:rsidR="0046211F" w:rsidRPr="00C30304" w:rsidRDefault="0046211F" w:rsidP="0046211F">
      <w:pPr>
        <w:spacing w:line="276" w:lineRule="auto"/>
        <w:rPr>
          <w:szCs w:val="21"/>
        </w:rPr>
      </w:pPr>
      <w:r w:rsidRPr="00C30304">
        <w:rPr>
          <w:szCs w:val="21"/>
        </w:rPr>
        <w:t>&lt;i&gt; weapons are vastly different&lt;/i&gt;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1770</w:t>
      </w:r>
    </w:p>
    <w:p w:rsidR="0046211F" w:rsidRPr="00C30304" w:rsidRDefault="0046211F" w:rsidP="0046211F">
      <w:pPr>
        <w:spacing w:line="276" w:lineRule="auto"/>
        <w:rPr>
          <w:szCs w:val="21"/>
        </w:rPr>
      </w:pPr>
      <w:r w:rsidRPr="00C30304">
        <w:rPr>
          <w:szCs w:val="21"/>
        </w:rPr>
        <w:t>01:30:43,705 --&gt; 01:30:45,572</w:t>
      </w:r>
    </w:p>
    <w:p w:rsidR="0046211F" w:rsidRPr="00C30304" w:rsidRDefault="0046211F" w:rsidP="0046211F">
      <w:pPr>
        <w:spacing w:line="276" w:lineRule="auto"/>
        <w:rPr>
          <w:szCs w:val="21"/>
        </w:rPr>
      </w:pPr>
      <w:r w:rsidRPr="00C30304">
        <w:rPr>
          <w:szCs w:val="21"/>
        </w:rPr>
        <w:t>&lt;i&gt; from cyber war&lt;/i&gt;</w:t>
      </w:r>
    </w:p>
    <w:p w:rsidR="0046211F" w:rsidRPr="00C30304" w:rsidRDefault="0046211F" w:rsidP="0046211F">
      <w:pPr>
        <w:spacing w:line="276" w:lineRule="auto"/>
        <w:rPr>
          <w:szCs w:val="21"/>
        </w:rPr>
      </w:pPr>
      <w:r w:rsidRPr="00C30304">
        <w:rPr>
          <w:szCs w:val="21"/>
        </w:rPr>
        <w:t>&lt;i&gt; and cyber weapons.&lt;/i&gt;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1771</w:t>
      </w:r>
    </w:p>
    <w:p w:rsidR="0046211F" w:rsidRPr="00C30304" w:rsidRDefault="0046211F" w:rsidP="0046211F">
      <w:pPr>
        <w:spacing w:line="276" w:lineRule="auto"/>
        <w:rPr>
          <w:szCs w:val="21"/>
        </w:rPr>
      </w:pPr>
      <w:r w:rsidRPr="00C30304">
        <w:rPr>
          <w:szCs w:val="21"/>
        </w:rPr>
        <w:t>01:30:45,574 --&gt; 01:30:48,542</w:t>
      </w:r>
    </w:p>
    <w:p w:rsidR="0046211F" w:rsidRPr="00C30304" w:rsidRDefault="0046211F" w:rsidP="0046211F">
      <w:pPr>
        <w:spacing w:line="276" w:lineRule="auto"/>
        <w:rPr>
          <w:szCs w:val="21"/>
        </w:rPr>
      </w:pPr>
      <w:r w:rsidRPr="00C30304">
        <w:rPr>
          <w:szCs w:val="21"/>
        </w:rPr>
        <w:t>&lt;i&gt; Having said that,&lt;/i&gt;</w:t>
      </w:r>
    </w:p>
    <w:p w:rsidR="0046211F" w:rsidRPr="00C30304" w:rsidRDefault="0046211F" w:rsidP="0046211F">
      <w:pPr>
        <w:spacing w:line="276" w:lineRule="auto"/>
        <w:rPr>
          <w:szCs w:val="21"/>
        </w:rPr>
      </w:pPr>
      <w:r w:rsidRPr="00C30304">
        <w:rPr>
          <w:szCs w:val="21"/>
        </w:rPr>
        <w:t>&lt;i&gt; there are some similarities.&lt;/i&gt;</w:t>
      </w:r>
    </w:p>
    <w:p w:rsidR="0046211F" w:rsidRPr="00C30304" w:rsidRDefault="0046211F" w:rsidP="0046211F">
      <w:pPr>
        <w:spacing w:line="276" w:lineRule="auto"/>
        <w:rPr>
          <w:szCs w:val="21"/>
        </w:rPr>
      </w:pPr>
      <w:r w:rsidRPr="00C30304">
        <w:rPr>
          <w:szCs w:val="21"/>
        </w:rPr>
        <w:t xml:space="preserve">Clarke: </w:t>
      </w:r>
      <w:r w:rsidRPr="00C30304">
        <w:rPr>
          <w:szCs w:val="21"/>
        </w:rPr>
        <w:t>核战争和核武器与网络战争和网络武器是有很大的区别。尽管如此，也有一些相似之处。</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1772</w:t>
      </w:r>
    </w:p>
    <w:p w:rsidR="0046211F" w:rsidRPr="00C30304" w:rsidRDefault="0046211F" w:rsidP="0046211F">
      <w:pPr>
        <w:spacing w:line="276" w:lineRule="auto"/>
        <w:rPr>
          <w:szCs w:val="21"/>
        </w:rPr>
      </w:pPr>
      <w:r w:rsidRPr="00C30304">
        <w:rPr>
          <w:szCs w:val="21"/>
        </w:rPr>
        <w:t>01:30:48,544 --&gt; 01:30:50,944</w:t>
      </w:r>
    </w:p>
    <w:p w:rsidR="0046211F" w:rsidRPr="00C30304" w:rsidRDefault="0046211F" w:rsidP="0046211F">
      <w:pPr>
        <w:spacing w:line="276" w:lineRule="auto"/>
        <w:rPr>
          <w:szCs w:val="21"/>
        </w:rPr>
      </w:pPr>
      <w:r w:rsidRPr="00C30304">
        <w:rPr>
          <w:szCs w:val="21"/>
        </w:rPr>
        <w:t>&lt;i&gt; And in the early 1960s,&lt;/i&gt;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1773</w:t>
      </w:r>
    </w:p>
    <w:p w:rsidR="0046211F" w:rsidRPr="00C30304" w:rsidRDefault="0046211F" w:rsidP="0046211F">
      <w:pPr>
        <w:spacing w:line="276" w:lineRule="auto"/>
        <w:rPr>
          <w:szCs w:val="21"/>
        </w:rPr>
      </w:pPr>
      <w:r w:rsidRPr="00C30304">
        <w:rPr>
          <w:szCs w:val="21"/>
        </w:rPr>
        <w:t>01:30:51,379 --&gt; 01:30:53,280</w:t>
      </w:r>
    </w:p>
    <w:p w:rsidR="0046211F" w:rsidRPr="00C30304" w:rsidRDefault="0046211F" w:rsidP="0046211F">
      <w:pPr>
        <w:spacing w:line="276" w:lineRule="auto"/>
        <w:rPr>
          <w:szCs w:val="21"/>
        </w:rPr>
      </w:pPr>
      <w:r w:rsidRPr="00C30304">
        <w:rPr>
          <w:szCs w:val="21"/>
        </w:rPr>
        <w:t>&lt;i&gt; the United States government&lt;/i&gt;</w:t>
      </w:r>
    </w:p>
    <w:p w:rsidR="0046211F" w:rsidRPr="00C30304" w:rsidRDefault="0046211F" w:rsidP="0046211F">
      <w:pPr>
        <w:spacing w:line="276" w:lineRule="auto"/>
        <w:rPr>
          <w:szCs w:val="21"/>
        </w:rPr>
      </w:pPr>
      <w:r w:rsidRPr="00C30304">
        <w:rPr>
          <w:szCs w:val="21"/>
        </w:rPr>
        <w:lastRenderedPageBreak/>
        <w:t>&lt;i&gt; suddenly realized&lt;/i&gt;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1774</w:t>
      </w:r>
    </w:p>
    <w:p w:rsidR="0046211F" w:rsidRPr="00C30304" w:rsidRDefault="0046211F" w:rsidP="0046211F">
      <w:pPr>
        <w:spacing w:line="276" w:lineRule="auto"/>
        <w:rPr>
          <w:szCs w:val="21"/>
        </w:rPr>
      </w:pPr>
      <w:r w:rsidRPr="00C30304">
        <w:rPr>
          <w:szCs w:val="21"/>
        </w:rPr>
        <w:t>01:30:53,282 --&gt; 01:30:55,348</w:t>
      </w:r>
    </w:p>
    <w:p w:rsidR="0046211F" w:rsidRPr="00C30304" w:rsidRDefault="0046211F" w:rsidP="0046211F">
      <w:pPr>
        <w:spacing w:line="276" w:lineRule="auto"/>
        <w:rPr>
          <w:szCs w:val="21"/>
        </w:rPr>
      </w:pPr>
      <w:r w:rsidRPr="00C30304">
        <w:rPr>
          <w:szCs w:val="21"/>
        </w:rPr>
        <w:t>&lt;i&gt; it had thousands&lt;/i&gt;</w:t>
      </w:r>
    </w:p>
    <w:p w:rsidR="0046211F" w:rsidRPr="00C30304" w:rsidRDefault="0046211F" w:rsidP="0046211F">
      <w:pPr>
        <w:spacing w:line="276" w:lineRule="auto"/>
        <w:rPr>
          <w:szCs w:val="21"/>
        </w:rPr>
      </w:pPr>
      <w:r w:rsidRPr="00C30304">
        <w:rPr>
          <w:szCs w:val="21"/>
        </w:rPr>
        <w:t>&lt;i&gt; of nuclear weapons,&lt;/i&gt;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1775</w:t>
      </w:r>
    </w:p>
    <w:p w:rsidR="0046211F" w:rsidRPr="00C30304" w:rsidRDefault="0046211F" w:rsidP="0046211F">
      <w:pPr>
        <w:spacing w:line="276" w:lineRule="auto"/>
        <w:rPr>
          <w:szCs w:val="21"/>
        </w:rPr>
      </w:pPr>
      <w:r w:rsidRPr="00C30304">
        <w:rPr>
          <w:szCs w:val="21"/>
        </w:rPr>
        <w:t>01:30:55,550 --&gt; 01:30:57,217</w:t>
      </w:r>
    </w:p>
    <w:p w:rsidR="0046211F" w:rsidRPr="00C30304" w:rsidRDefault="0046211F" w:rsidP="0046211F">
      <w:pPr>
        <w:spacing w:line="276" w:lineRule="auto"/>
        <w:rPr>
          <w:szCs w:val="21"/>
        </w:rPr>
      </w:pPr>
      <w:r w:rsidRPr="00C30304">
        <w:rPr>
          <w:szCs w:val="21"/>
        </w:rPr>
        <w:t>&lt;i&gt; big ones and little ones,&lt;/i&gt;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1776</w:t>
      </w:r>
    </w:p>
    <w:p w:rsidR="0046211F" w:rsidRPr="00C30304" w:rsidRDefault="0046211F" w:rsidP="0046211F">
      <w:pPr>
        <w:spacing w:line="276" w:lineRule="auto"/>
        <w:rPr>
          <w:szCs w:val="21"/>
        </w:rPr>
      </w:pPr>
      <w:r w:rsidRPr="00C30304">
        <w:rPr>
          <w:szCs w:val="21"/>
        </w:rPr>
        <w:t>01:30:57,219 --&gt; 01:30:59,553</w:t>
      </w:r>
    </w:p>
    <w:p w:rsidR="0046211F" w:rsidRPr="00C30304" w:rsidRDefault="0046211F" w:rsidP="0046211F">
      <w:pPr>
        <w:spacing w:line="276" w:lineRule="auto"/>
        <w:rPr>
          <w:szCs w:val="21"/>
        </w:rPr>
      </w:pPr>
      <w:r w:rsidRPr="00C30304">
        <w:rPr>
          <w:szCs w:val="21"/>
        </w:rPr>
        <w:t>&lt;i&gt; weapons on jeeps,&lt;/i&gt;</w:t>
      </w:r>
    </w:p>
    <w:p w:rsidR="0046211F" w:rsidRPr="00C30304" w:rsidRDefault="0046211F" w:rsidP="0046211F">
      <w:pPr>
        <w:spacing w:line="276" w:lineRule="auto"/>
        <w:rPr>
          <w:szCs w:val="21"/>
        </w:rPr>
      </w:pPr>
      <w:r w:rsidRPr="00C30304">
        <w:rPr>
          <w:szCs w:val="21"/>
        </w:rPr>
        <w:t>&lt;i&gt; weapons on submarines,&lt;/i&gt;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1777</w:t>
      </w:r>
    </w:p>
    <w:p w:rsidR="0046211F" w:rsidRPr="00C30304" w:rsidRDefault="0046211F" w:rsidP="0046211F">
      <w:pPr>
        <w:spacing w:line="276" w:lineRule="auto"/>
        <w:rPr>
          <w:szCs w:val="21"/>
        </w:rPr>
      </w:pPr>
      <w:r w:rsidRPr="00C30304">
        <w:rPr>
          <w:szCs w:val="21"/>
        </w:rPr>
        <w:t>01:31:00,421 --&gt; 01:31:02,556</w:t>
      </w:r>
    </w:p>
    <w:p w:rsidR="0046211F" w:rsidRPr="00C30304" w:rsidRDefault="0046211F" w:rsidP="0046211F">
      <w:pPr>
        <w:spacing w:line="276" w:lineRule="auto"/>
        <w:rPr>
          <w:szCs w:val="21"/>
        </w:rPr>
      </w:pPr>
      <w:r w:rsidRPr="00C30304">
        <w:rPr>
          <w:szCs w:val="21"/>
        </w:rPr>
        <w:t>and it really didn't have</w:t>
      </w:r>
    </w:p>
    <w:p w:rsidR="0046211F" w:rsidRPr="00C30304" w:rsidRDefault="0046211F" w:rsidP="0046211F">
      <w:pPr>
        <w:spacing w:line="276" w:lineRule="auto"/>
        <w:rPr>
          <w:szCs w:val="21"/>
        </w:rPr>
      </w:pPr>
      <w:r w:rsidRPr="00C30304">
        <w:rPr>
          <w:szCs w:val="21"/>
        </w:rPr>
        <w:t>a doctrine.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1778</w:t>
      </w:r>
    </w:p>
    <w:p w:rsidR="0046211F" w:rsidRPr="00C30304" w:rsidRDefault="0046211F" w:rsidP="0046211F">
      <w:pPr>
        <w:spacing w:line="276" w:lineRule="auto"/>
        <w:rPr>
          <w:szCs w:val="21"/>
        </w:rPr>
      </w:pPr>
      <w:r w:rsidRPr="00C30304">
        <w:rPr>
          <w:szCs w:val="21"/>
        </w:rPr>
        <w:t>01:31:02,558 --&gt; 01:31:04,391</w:t>
      </w:r>
    </w:p>
    <w:p w:rsidR="0046211F" w:rsidRPr="00C30304" w:rsidRDefault="0046211F" w:rsidP="0046211F">
      <w:pPr>
        <w:spacing w:line="276" w:lineRule="auto"/>
        <w:rPr>
          <w:szCs w:val="21"/>
        </w:rPr>
      </w:pPr>
      <w:r w:rsidRPr="00C30304">
        <w:rPr>
          <w:szCs w:val="21"/>
        </w:rPr>
        <w:t>It really didn't have</w:t>
      </w:r>
    </w:p>
    <w:p w:rsidR="0046211F" w:rsidRPr="00C30304" w:rsidRDefault="0046211F" w:rsidP="0046211F">
      <w:pPr>
        <w:spacing w:line="276" w:lineRule="auto"/>
        <w:rPr>
          <w:szCs w:val="21"/>
        </w:rPr>
      </w:pPr>
      <w:r w:rsidRPr="00C30304">
        <w:rPr>
          <w:szCs w:val="21"/>
        </w:rPr>
        <w:t>a strategy.</w:t>
      </w:r>
    </w:p>
    <w:p w:rsidR="0046211F" w:rsidRPr="00C30304" w:rsidRDefault="0046211F" w:rsidP="0046211F">
      <w:pPr>
        <w:spacing w:line="276" w:lineRule="auto"/>
        <w:rPr>
          <w:szCs w:val="21"/>
        </w:rPr>
      </w:pPr>
      <w:r w:rsidRPr="00C30304">
        <w:rPr>
          <w:szCs w:val="21"/>
        </w:rPr>
        <w:t>而在</w:t>
      </w:r>
      <w:r w:rsidRPr="00C30304">
        <w:rPr>
          <w:szCs w:val="21"/>
        </w:rPr>
        <w:t>20</w:t>
      </w:r>
      <w:r w:rsidRPr="00C30304">
        <w:rPr>
          <w:szCs w:val="21"/>
        </w:rPr>
        <w:t>世纪</w:t>
      </w:r>
      <w:r w:rsidRPr="00C30304">
        <w:rPr>
          <w:szCs w:val="21"/>
        </w:rPr>
        <w:t>60</w:t>
      </w:r>
      <w:r w:rsidRPr="00C30304">
        <w:rPr>
          <w:szCs w:val="21"/>
        </w:rPr>
        <w:t>年代初，美国政府突然意识到它有成千上万的核武器</w:t>
      </w:r>
      <w:r w:rsidRPr="00C30304">
        <w:rPr>
          <w:szCs w:val="21"/>
        </w:rPr>
        <w:t>,</w:t>
      </w:r>
      <w:r w:rsidRPr="00C30304">
        <w:rPr>
          <w:szCs w:val="21"/>
        </w:rPr>
        <w:t>大的和小的</w:t>
      </w:r>
      <w:r w:rsidRPr="00C30304">
        <w:rPr>
          <w:szCs w:val="21"/>
        </w:rPr>
        <w:t>,</w:t>
      </w:r>
      <w:r w:rsidRPr="00C30304">
        <w:rPr>
          <w:szCs w:val="21"/>
        </w:rPr>
        <w:t>吉普车的武器</w:t>
      </w:r>
      <w:r w:rsidRPr="00C30304">
        <w:rPr>
          <w:rFonts w:hint="eastAsia"/>
          <w:szCs w:val="21"/>
        </w:rPr>
        <w:t>、</w:t>
      </w:r>
      <w:r w:rsidRPr="00C30304">
        <w:rPr>
          <w:szCs w:val="21"/>
        </w:rPr>
        <w:t>潜艇的武器</w:t>
      </w:r>
      <w:r w:rsidRPr="00C30304">
        <w:rPr>
          <w:rFonts w:hint="eastAsia"/>
          <w:szCs w:val="21"/>
        </w:rPr>
        <w:t>。这</w:t>
      </w:r>
      <w:r w:rsidRPr="00C30304">
        <w:rPr>
          <w:szCs w:val="21"/>
        </w:rPr>
        <w:t>真的没有规</w:t>
      </w:r>
      <w:r w:rsidRPr="00C30304">
        <w:rPr>
          <w:rFonts w:hint="eastAsia"/>
          <w:szCs w:val="21"/>
        </w:rPr>
        <w:t>律可循。</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1779</w:t>
      </w:r>
    </w:p>
    <w:p w:rsidR="0046211F" w:rsidRPr="00C30304" w:rsidRDefault="0046211F" w:rsidP="0046211F">
      <w:pPr>
        <w:spacing w:line="276" w:lineRule="auto"/>
        <w:rPr>
          <w:szCs w:val="21"/>
        </w:rPr>
      </w:pPr>
      <w:r w:rsidRPr="00C30304">
        <w:rPr>
          <w:szCs w:val="21"/>
        </w:rPr>
        <w:t>01:31:04,393 --&gt; 01:31:06,159</w:t>
      </w:r>
    </w:p>
    <w:p w:rsidR="0046211F" w:rsidRPr="00C30304" w:rsidRDefault="0046211F" w:rsidP="0046211F">
      <w:pPr>
        <w:spacing w:line="276" w:lineRule="auto"/>
        <w:rPr>
          <w:szCs w:val="21"/>
        </w:rPr>
      </w:pPr>
      <w:r w:rsidRPr="00C30304">
        <w:rPr>
          <w:szCs w:val="21"/>
        </w:rPr>
        <w:t>It really didn't have</w:t>
      </w:r>
    </w:p>
    <w:p w:rsidR="0046211F" w:rsidRPr="00C30304" w:rsidRDefault="0046211F" w:rsidP="0046211F">
      <w:pPr>
        <w:spacing w:line="276" w:lineRule="auto"/>
        <w:rPr>
          <w:szCs w:val="21"/>
        </w:rPr>
      </w:pPr>
      <w:r w:rsidRPr="00C30304">
        <w:rPr>
          <w:szCs w:val="21"/>
        </w:rPr>
        <w:t>an understanding</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1780</w:t>
      </w:r>
    </w:p>
    <w:p w:rsidR="0046211F" w:rsidRPr="00C30304" w:rsidRDefault="0046211F" w:rsidP="0046211F">
      <w:pPr>
        <w:spacing w:line="276" w:lineRule="auto"/>
        <w:rPr>
          <w:szCs w:val="21"/>
        </w:rPr>
      </w:pPr>
      <w:r w:rsidRPr="00C30304">
        <w:rPr>
          <w:szCs w:val="21"/>
        </w:rPr>
        <w:t>01:31:06,427 --&gt; 01:31:08,562</w:t>
      </w:r>
    </w:p>
    <w:p w:rsidR="0046211F" w:rsidRPr="00C30304" w:rsidRDefault="0046211F" w:rsidP="0046211F">
      <w:pPr>
        <w:spacing w:line="276" w:lineRule="auto"/>
        <w:rPr>
          <w:szCs w:val="21"/>
        </w:rPr>
      </w:pPr>
      <w:r w:rsidRPr="00C30304">
        <w:rPr>
          <w:szCs w:val="21"/>
        </w:rPr>
        <w:t>at the policy level about</w:t>
      </w:r>
    </w:p>
    <w:p w:rsidR="0046211F" w:rsidRPr="00C30304" w:rsidRDefault="0046211F" w:rsidP="0046211F">
      <w:pPr>
        <w:spacing w:line="276" w:lineRule="auto"/>
        <w:rPr>
          <w:szCs w:val="21"/>
        </w:rPr>
      </w:pPr>
      <w:r w:rsidRPr="00C30304">
        <w:rPr>
          <w:szCs w:val="21"/>
        </w:rPr>
        <w:t>how he was going to use</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1781</w:t>
      </w:r>
    </w:p>
    <w:p w:rsidR="0046211F" w:rsidRPr="00C30304" w:rsidRDefault="0046211F" w:rsidP="0046211F">
      <w:pPr>
        <w:spacing w:line="276" w:lineRule="auto"/>
        <w:rPr>
          <w:szCs w:val="21"/>
        </w:rPr>
      </w:pPr>
      <w:r w:rsidRPr="00C30304">
        <w:rPr>
          <w:szCs w:val="21"/>
        </w:rPr>
        <w:lastRenderedPageBreak/>
        <w:t>01:31:08,564 --&gt; 01:31:09,729</w:t>
      </w:r>
    </w:p>
    <w:p w:rsidR="0046211F" w:rsidRPr="00C30304" w:rsidRDefault="0046211F" w:rsidP="0046211F">
      <w:pPr>
        <w:spacing w:line="276" w:lineRule="auto"/>
        <w:rPr>
          <w:szCs w:val="21"/>
        </w:rPr>
      </w:pPr>
      <w:r w:rsidRPr="00C30304">
        <w:rPr>
          <w:szCs w:val="21"/>
        </w:rPr>
        <w:t>all of these things..</w:t>
      </w:r>
    </w:p>
    <w:p w:rsidR="0046211F" w:rsidRPr="00C30304" w:rsidRDefault="0046211F" w:rsidP="0046211F">
      <w:pPr>
        <w:spacing w:line="276" w:lineRule="auto"/>
        <w:rPr>
          <w:szCs w:val="21"/>
        </w:rPr>
      </w:pPr>
      <w:r w:rsidRPr="00C30304">
        <w:rPr>
          <w:rFonts w:hint="eastAsia"/>
          <w:szCs w:val="21"/>
        </w:rPr>
        <w:t>在政策层面上，</w:t>
      </w:r>
      <w:r w:rsidRPr="00C30304">
        <w:rPr>
          <w:szCs w:val="21"/>
        </w:rPr>
        <w:t>关于他如何使用这些武器真的没有的</w:t>
      </w:r>
      <w:r w:rsidRPr="00C30304">
        <w:rPr>
          <w:rFonts w:hint="eastAsia"/>
          <w:szCs w:val="21"/>
        </w:rPr>
        <w:t>一个清晰的认知</w:t>
      </w:r>
      <w:r w:rsidRPr="00C30304">
        <w:rPr>
          <w:szCs w:val="21"/>
        </w:rPr>
        <w: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1782</w:t>
      </w:r>
    </w:p>
    <w:p w:rsidR="0046211F" w:rsidRPr="00C30304" w:rsidRDefault="0046211F" w:rsidP="0046211F">
      <w:pPr>
        <w:spacing w:line="276" w:lineRule="auto"/>
        <w:rPr>
          <w:szCs w:val="21"/>
        </w:rPr>
      </w:pPr>
      <w:r w:rsidRPr="00C30304">
        <w:rPr>
          <w:szCs w:val="21"/>
        </w:rPr>
        <w:t>01:31:10,298 --&gt; 01:31:12,299</w:t>
      </w:r>
    </w:p>
    <w:p w:rsidR="0046211F" w:rsidRPr="00C30304" w:rsidRDefault="0046211F" w:rsidP="0046211F">
      <w:pPr>
        <w:spacing w:line="276" w:lineRule="auto"/>
        <w:rPr>
          <w:szCs w:val="21"/>
        </w:rPr>
      </w:pPr>
      <w:r w:rsidRPr="00C30304">
        <w:rPr>
          <w:szCs w:val="21"/>
        </w:rPr>
        <w:t>And so academics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1783</w:t>
      </w:r>
    </w:p>
    <w:p w:rsidR="0046211F" w:rsidRPr="00C30304" w:rsidRDefault="0046211F" w:rsidP="0046211F">
      <w:pPr>
        <w:spacing w:line="276" w:lineRule="auto"/>
        <w:rPr>
          <w:szCs w:val="21"/>
        </w:rPr>
      </w:pPr>
      <w:r w:rsidRPr="00C30304">
        <w:rPr>
          <w:szCs w:val="21"/>
        </w:rPr>
        <w:t>01:31:12,301 --&gt; 01:31:15,135</w:t>
      </w:r>
    </w:p>
    <w:p w:rsidR="0046211F" w:rsidRPr="00C30304" w:rsidRDefault="0046211F" w:rsidP="0046211F">
      <w:pPr>
        <w:spacing w:line="276" w:lineRule="auto"/>
        <w:rPr>
          <w:szCs w:val="21"/>
        </w:rPr>
      </w:pPr>
      <w:r w:rsidRPr="00C30304">
        <w:rPr>
          <w:szCs w:val="21"/>
        </w:rPr>
        <w:t>started publishing</w:t>
      </w:r>
    </w:p>
    <w:p w:rsidR="0046211F" w:rsidRPr="00C30304" w:rsidRDefault="0046211F" w:rsidP="0046211F">
      <w:pPr>
        <w:spacing w:line="276" w:lineRule="auto"/>
        <w:rPr>
          <w:szCs w:val="21"/>
        </w:rPr>
      </w:pPr>
      <w:r w:rsidRPr="00C30304">
        <w:rPr>
          <w:szCs w:val="21"/>
        </w:rPr>
        <w:t>unclassified documents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1784</w:t>
      </w:r>
    </w:p>
    <w:p w:rsidR="0046211F" w:rsidRPr="00C30304" w:rsidRDefault="0046211F" w:rsidP="0046211F">
      <w:pPr>
        <w:spacing w:line="276" w:lineRule="auto"/>
        <w:rPr>
          <w:szCs w:val="21"/>
        </w:rPr>
      </w:pPr>
      <w:r w:rsidRPr="00C30304">
        <w:rPr>
          <w:szCs w:val="21"/>
        </w:rPr>
        <w:t>01:31:15,137 --&gt; 01:31:19,005</w:t>
      </w:r>
    </w:p>
    <w:p w:rsidR="0046211F" w:rsidRPr="00C30304" w:rsidRDefault="0046211F" w:rsidP="0046211F">
      <w:pPr>
        <w:spacing w:line="276" w:lineRule="auto"/>
        <w:rPr>
          <w:szCs w:val="21"/>
        </w:rPr>
      </w:pPr>
      <w:r w:rsidRPr="00C30304">
        <w:rPr>
          <w:szCs w:val="21"/>
        </w:rPr>
        <w:t>about nuclear war</w:t>
      </w:r>
    </w:p>
    <w:p w:rsidR="0046211F" w:rsidRPr="00C30304" w:rsidRDefault="0046211F" w:rsidP="0046211F">
      <w:pPr>
        <w:spacing w:line="276" w:lineRule="auto"/>
        <w:rPr>
          <w:szCs w:val="21"/>
        </w:rPr>
      </w:pPr>
      <w:r w:rsidRPr="00C30304">
        <w:rPr>
          <w:szCs w:val="21"/>
        </w:rPr>
        <w:t>and nuclear weapons.</w:t>
      </w:r>
    </w:p>
    <w:p w:rsidR="0046211F" w:rsidRPr="00C30304" w:rsidRDefault="0046211F" w:rsidP="0046211F">
      <w:pPr>
        <w:spacing w:line="276" w:lineRule="auto"/>
        <w:rPr>
          <w:szCs w:val="21"/>
        </w:rPr>
      </w:pPr>
      <w:r w:rsidRPr="00C30304">
        <w:rPr>
          <w:szCs w:val="21"/>
        </w:rPr>
        <w:t>所以学者开始发公布关于核战争和核武器的非机密文档。</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1785</w:t>
      </w:r>
    </w:p>
    <w:p w:rsidR="0046211F" w:rsidRPr="00C30304" w:rsidRDefault="0046211F" w:rsidP="0046211F">
      <w:pPr>
        <w:spacing w:line="276" w:lineRule="auto"/>
        <w:rPr>
          <w:szCs w:val="21"/>
        </w:rPr>
      </w:pPr>
      <w:r w:rsidRPr="00C30304">
        <w:rPr>
          <w:szCs w:val="21"/>
        </w:rPr>
        <w:t>01:31:21,477 --&gt; 01:31:22,742</w:t>
      </w:r>
    </w:p>
    <w:p w:rsidR="0046211F" w:rsidRPr="00C30304" w:rsidRDefault="0046211F" w:rsidP="0046211F">
      <w:pPr>
        <w:spacing w:line="276" w:lineRule="auto"/>
        <w:rPr>
          <w:szCs w:val="21"/>
        </w:rPr>
      </w:pPr>
      <w:r w:rsidRPr="00C30304">
        <w:rPr>
          <w:szCs w:val="21"/>
        </w:rPr>
        <w:t>Sanger:&lt;i&gt; And the result was&lt;/i&gt;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1786</w:t>
      </w:r>
    </w:p>
    <w:p w:rsidR="0046211F" w:rsidRPr="00C30304" w:rsidRDefault="0046211F" w:rsidP="0046211F">
      <w:pPr>
        <w:spacing w:line="276" w:lineRule="auto"/>
        <w:rPr>
          <w:szCs w:val="21"/>
        </w:rPr>
      </w:pPr>
      <w:r w:rsidRPr="00C30304">
        <w:rPr>
          <w:szCs w:val="21"/>
        </w:rPr>
        <w:t>01:31:23,110 --&gt; 01:31:25,445</w:t>
      </w:r>
    </w:p>
    <w:p w:rsidR="0046211F" w:rsidRPr="00C30304" w:rsidRDefault="0046211F" w:rsidP="0046211F">
      <w:pPr>
        <w:spacing w:line="276" w:lineRule="auto"/>
        <w:rPr>
          <w:szCs w:val="21"/>
        </w:rPr>
      </w:pPr>
      <w:r w:rsidRPr="00C30304">
        <w:rPr>
          <w:szCs w:val="21"/>
        </w:rPr>
        <w:t>&lt;i&gt; more than 20 years,&lt;/i&gt;</w:t>
      </w:r>
    </w:p>
    <w:p w:rsidR="0046211F" w:rsidRPr="00C30304" w:rsidRDefault="0046211F" w:rsidP="0046211F">
      <w:pPr>
        <w:spacing w:line="276" w:lineRule="auto"/>
        <w:rPr>
          <w:szCs w:val="21"/>
        </w:rPr>
      </w:pPr>
      <w:r w:rsidRPr="00C30304">
        <w:rPr>
          <w:szCs w:val="21"/>
        </w:rPr>
        <w:t>&lt;i&gt; in the United States,&lt;/i&gt;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1787</w:t>
      </w:r>
    </w:p>
    <w:p w:rsidR="0046211F" w:rsidRPr="00C30304" w:rsidRDefault="0046211F" w:rsidP="0046211F">
      <w:pPr>
        <w:spacing w:line="276" w:lineRule="auto"/>
        <w:rPr>
          <w:szCs w:val="21"/>
        </w:rPr>
      </w:pPr>
      <w:r w:rsidRPr="00C30304">
        <w:rPr>
          <w:szCs w:val="21"/>
        </w:rPr>
        <w:t>01:31:25,447 --&gt; 01:31:28,148</w:t>
      </w:r>
    </w:p>
    <w:p w:rsidR="0046211F" w:rsidRPr="00C30304" w:rsidRDefault="0046211F" w:rsidP="0046211F">
      <w:pPr>
        <w:spacing w:line="276" w:lineRule="auto"/>
        <w:rPr>
          <w:szCs w:val="21"/>
        </w:rPr>
      </w:pPr>
      <w:r w:rsidRPr="00C30304">
        <w:rPr>
          <w:szCs w:val="21"/>
        </w:rPr>
        <w:t>of very vigorous</w:t>
      </w:r>
    </w:p>
    <w:p w:rsidR="0046211F" w:rsidRPr="00C30304" w:rsidRDefault="0046211F" w:rsidP="0046211F">
      <w:pPr>
        <w:spacing w:line="276" w:lineRule="auto"/>
        <w:rPr>
          <w:szCs w:val="21"/>
        </w:rPr>
      </w:pPr>
      <w:r w:rsidRPr="00C30304">
        <w:rPr>
          <w:szCs w:val="21"/>
        </w:rPr>
        <w:t>national debates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1788</w:t>
      </w:r>
    </w:p>
    <w:p w:rsidR="0046211F" w:rsidRPr="00C30304" w:rsidRDefault="0046211F" w:rsidP="0046211F">
      <w:pPr>
        <w:spacing w:line="276" w:lineRule="auto"/>
        <w:rPr>
          <w:szCs w:val="21"/>
        </w:rPr>
      </w:pPr>
      <w:r w:rsidRPr="00C30304">
        <w:rPr>
          <w:szCs w:val="21"/>
        </w:rPr>
        <w:t>01:31:28,683 --&gt; 01:31:32,219</w:t>
      </w:r>
    </w:p>
    <w:p w:rsidR="0046211F" w:rsidRPr="00C30304" w:rsidRDefault="0046211F" w:rsidP="0046211F">
      <w:pPr>
        <w:spacing w:line="276" w:lineRule="auto"/>
        <w:rPr>
          <w:szCs w:val="21"/>
        </w:rPr>
      </w:pPr>
      <w:r w:rsidRPr="00C30304">
        <w:rPr>
          <w:szCs w:val="21"/>
        </w:rPr>
        <w:t>&lt;i&gt; about how we want to go use&lt;/i&gt;</w:t>
      </w:r>
    </w:p>
    <w:p w:rsidR="0046211F" w:rsidRPr="00C30304" w:rsidRDefault="0046211F" w:rsidP="0046211F">
      <w:pPr>
        <w:spacing w:line="276" w:lineRule="auto"/>
        <w:rPr>
          <w:szCs w:val="21"/>
        </w:rPr>
      </w:pPr>
      <w:r w:rsidRPr="00C30304">
        <w:rPr>
          <w:szCs w:val="21"/>
        </w:rPr>
        <w:t>&lt;i&gt; nuclear weapons.&lt;/i&gt;</w:t>
      </w:r>
    </w:p>
    <w:p w:rsidR="0046211F" w:rsidRPr="00C30304" w:rsidRDefault="0046211F" w:rsidP="0046211F">
      <w:pPr>
        <w:spacing w:line="276" w:lineRule="auto"/>
        <w:rPr>
          <w:szCs w:val="21"/>
        </w:rPr>
      </w:pPr>
      <w:r w:rsidRPr="00C30304">
        <w:rPr>
          <w:szCs w:val="21"/>
        </w:rPr>
        <w:t>桑格</w:t>
      </w:r>
      <w:r w:rsidRPr="00C30304">
        <w:rPr>
          <w:szCs w:val="21"/>
        </w:rPr>
        <w:t>:</w:t>
      </w:r>
      <w:r w:rsidRPr="00C30304">
        <w:rPr>
          <w:szCs w:val="21"/>
        </w:rPr>
        <w:t>结果超过</w:t>
      </w:r>
      <w:r w:rsidRPr="00C30304">
        <w:rPr>
          <w:szCs w:val="21"/>
        </w:rPr>
        <w:t>20</w:t>
      </w:r>
      <w:r w:rsidRPr="00C30304">
        <w:rPr>
          <w:szCs w:val="21"/>
        </w:rPr>
        <w:t>年</w:t>
      </w:r>
      <w:r w:rsidRPr="00C30304">
        <w:rPr>
          <w:rFonts w:hint="eastAsia"/>
          <w:szCs w:val="21"/>
        </w:rPr>
        <w:t>了</w:t>
      </w:r>
      <w:r w:rsidRPr="00C30304">
        <w:rPr>
          <w:szCs w:val="21"/>
        </w:rPr>
        <w:t>,</w:t>
      </w:r>
      <w:r w:rsidRPr="00C30304">
        <w:rPr>
          <w:szCs w:val="21"/>
        </w:rPr>
        <w:t>像美国这样非常积极的国家</w:t>
      </w:r>
      <w:r w:rsidRPr="00C30304">
        <w:rPr>
          <w:rFonts w:hint="eastAsia"/>
          <w:szCs w:val="21"/>
        </w:rPr>
        <w:t>仍</w:t>
      </w:r>
      <w:r w:rsidRPr="00C30304">
        <w:rPr>
          <w:szCs w:val="21"/>
        </w:rPr>
        <w:t>在讨论我们如何使用核武器。</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lastRenderedPageBreak/>
        <w:t>1789</w:t>
      </w:r>
    </w:p>
    <w:p w:rsidR="0046211F" w:rsidRPr="00C30304" w:rsidRDefault="0046211F" w:rsidP="0046211F">
      <w:pPr>
        <w:spacing w:line="276" w:lineRule="auto"/>
        <w:rPr>
          <w:szCs w:val="21"/>
        </w:rPr>
      </w:pPr>
      <w:r w:rsidRPr="00C30304">
        <w:rPr>
          <w:szCs w:val="21"/>
        </w:rPr>
        <w:t>01:31:35,591 --&gt; 01:31:37,858</w:t>
      </w:r>
    </w:p>
    <w:p w:rsidR="0046211F" w:rsidRPr="00C30304" w:rsidRDefault="0046211F" w:rsidP="0046211F">
      <w:pPr>
        <w:spacing w:line="276" w:lineRule="auto"/>
        <w:rPr>
          <w:szCs w:val="21"/>
        </w:rPr>
      </w:pPr>
      <w:r w:rsidRPr="00C30304">
        <w:rPr>
          <w:szCs w:val="21"/>
        </w:rPr>
        <w:t>And not only did that cause</w:t>
      </w:r>
    </w:p>
    <w:p w:rsidR="0046211F" w:rsidRPr="00C30304" w:rsidRDefault="0046211F" w:rsidP="0046211F">
      <w:pPr>
        <w:spacing w:line="276" w:lineRule="auto"/>
        <w:rPr>
          <w:szCs w:val="21"/>
        </w:rPr>
      </w:pPr>
      <w:r w:rsidRPr="00C30304">
        <w:rPr>
          <w:szCs w:val="21"/>
        </w:rPr>
        <w:t>the congress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1790</w:t>
      </w:r>
    </w:p>
    <w:p w:rsidR="0046211F" w:rsidRPr="00C30304" w:rsidRDefault="0046211F" w:rsidP="0046211F">
      <w:pPr>
        <w:spacing w:line="276" w:lineRule="auto"/>
        <w:rPr>
          <w:szCs w:val="21"/>
        </w:rPr>
      </w:pPr>
      <w:r w:rsidRPr="00C30304">
        <w:rPr>
          <w:szCs w:val="21"/>
        </w:rPr>
        <w:t>01:31:37,860 --&gt; 01:31:40,260</w:t>
      </w:r>
    </w:p>
    <w:p w:rsidR="0046211F" w:rsidRPr="00C30304" w:rsidRDefault="0046211F" w:rsidP="0046211F">
      <w:pPr>
        <w:spacing w:line="276" w:lineRule="auto"/>
        <w:rPr>
          <w:szCs w:val="21"/>
        </w:rPr>
      </w:pPr>
      <w:r w:rsidRPr="00C30304">
        <w:rPr>
          <w:szCs w:val="21"/>
        </w:rPr>
        <w:t>and people in the executive</w:t>
      </w:r>
    </w:p>
    <w:p w:rsidR="0046211F" w:rsidRPr="00C30304" w:rsidRDefault="0046211F" w:rsidP="0046211F">
      <w:pPr>
        <w:spacing w:line="276" w:lineRule="auto"/>
        <w:rPr>
          <w:szCs w:val="21"/>
        </w:rPr>
      </w:pPr>
      <w:r w:rsidRPr="00C30304">
        <w:rPr>
          <w:szCs w:val="21"/>
        </w:rPr>
        <w:t>branch in Washington</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1791</w:t>
      </w:r>
    </w:p>
    <w:p w:rsidR="0046211F" w:rsidRPr="00C30304" w:rsidRDefault="0046211F" w:rsidP="0046211F">
      <w:pPr>
        <w:spacing w:line="276" w:lineRule="auto"/>
        <w:rPr>
          <w:szCs w:val="21"/>
        </w:rPr>
      </w:pPr>
      <w:r w:rsidRPr="00C30304">
        <w:rPr>
          <w:szCs w:val="21"/>
        </w:rPr>
        <w:t>01:31:40,262 --&gt; 01:31:41,995</w:t>
      </w:r>
    </w:p>
    <w:p w:rsidR="0046211F" w:rsidRPr="00C30304" w:rsidRDefault="0046211F" w:rsidP="0046211F">
      <w:pPr>
        <w:spacing w:line="276" w:lineRule="auto"/>
        <w:rPr>
          <w:szCs w:val="21"/>
        </w:rPr>
      </w:pPr>
      <w:r w:rsidRPr="00C30304">
        <w:rPr>
          <w:szCs w:val="21"/>
        </w:rPr>
        <w:t>to think about these things,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1792</w:t>
      </w:r>
    </w:p>
    <w:p w:rsidR="0046211F" w:rsidRPr="00C30304" w:rsidRDefault="0046211F" w:rsidP="0046211F">
      <w:pPr>
        <w:spacing w:line="276" w:lineRule="auto"/>
        <w:rPr>
          <w:szCs w:val="21"/>
        </w:rPr>
      </w:pPr>
      <w:r w:rsidRPr="00C30304">
        <w:rPr>
          <w:szCs w:val="21"/>
        </w:rPr>
        <w:t>01:31:41,997 --&gt; 01:31:45,265</w:t>
      </w:r>
    </w:p>
    <w:p w:rsidR="0046211F" w:rsidRPr="00C30304" w:rsidRDefault="0046211F" w:rsidP="0046211F">
      <w:pPr>
        <w:spacing w:line="276" w:lineRule="auto"/>
        <w:rPr>
          <w:szCs w:val="21"/>
        </w:rPr>
      </w:pPr>
      <w:r w:rsidRPr="00C30304">
        <w:rPr>
          <w:szCs w:val="21"/>
        </w:rPr>
        <w:t>it caused the Russians</w:t>
      </w:r>
    </w:p>
    <w:p w:rsidR="0046211F" w:rsidRPr="00C30304" w:rsidRDefault="0046211F" w:rsidP="0046211F">
      <w:pPr>
        <w:spacing w:line="276" w:lineRule="auto"/>
        <w:rPr>
          <w:szCs w:val="21"/>
        </w:rPr>
      </w:pPr>
      <w:r w:rsidRPr="00C30304">
        <w:rPr>
          <w:szCs w:val="21"/>
        </w:rPr>
        <w:t>to think about these things.</w:t>
      </w:r>
    </w:p>
    <w:p w:rsidR="0046211F" w:rsidRPr="00C30304" w:rsidRDefault="0046211F" w:rsidP="0046211F">
      <w:pPr>
        <w:spacing w:line="276" w:lineRule="auto"/>
        <w:rPr>
          <w:szCs w:val="21"/>
        </w:rPr>
      </w:pPr>
      <w:r w:rsidRPr="00C30304">
        <w:rPr>
          <w:szCs w:val="21"/>
        </w:rPr>
        <w:t>这不仅引起了国会和华盛顿行政分支的人去思考这些事情，也引起了俄罗斯人的思考。</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1793</w:t>
      </w:r>
    </w:p>
    <w:p w:rsidR="0046211F" w:rsidRPr="00C30304" w:rsidRDefault="0046211F" w:rsidP="0046211F">
      <w:pPr>
        <w:spacing w:line="276" w:lineRule="auto"/>
        <w:rPr>
          <w:szCs w:val="21"/>
        </w:rPr>
      </w:pPr>
      <w:r w:rsidRPr="00C30304">
        <w:rPr>
          <w:szCs w:val="21"/>
        </w:rPr>
        <w:t>01:31:46,200 --&gt; 01:31:49,436</w:t>
      </w:r>
    </w:p>
    <w:p w:rsidR="0046211F" w:rsidRPr="00C30304" w:rsidRDefault="0046211F" w:rsidP="0046211F">
      <w:pPr>
        <w:spacing w:line="276" w:lineRule="auto"/>
        <w:rPr>
          <w:szCs w:val="21"/>
        </w:rPr>
      </w:pPr>
      <w:r w:rsidRPr="00C30304">
        <w:rPr>
          <w:szCs w:val="21"/>
        </w:rPr>
        <w:t>&lt;i&gt; And out of that&lt;/i&gt;</w:t>
      </w:r>
    </w:p>
    <w:p w:rsidR="0046211F" w:rsidRPr="00C30304" w:rsidRDefault="0046211F" w:rsidP="0046211F">
      <w:pPr>
        <w:spacing w:line="276" w:lineRule="auto"/>
        <w:rPr>
          <w:szCs w:val="21"/>
        </w:rPr>
      </w:pPr>
      <w:r w:rsidRPr="00C30304">
        <w:rPr>
          <w:szCs w:val="21"/>
        </w:rPr>
        <w:t>&lt;i&gt; grew nuclear doctrine,&lt;/i&gt;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1794</w:t>
      </w:r>
    </w:p>
    <w:p w:rsidR="0046211F" w:rsidRPr="00C30304" w:rsidRDefault="0046211F" w:rsidP="0046211F">
      <w:pPr>
        <w:spacing w:line="276" w:lineRule="auto"/>
        <w:rPr>
          <w:szCs w:val="21"/>
        </w:rPr>
      </w:pPr>
      <w:r w:rsidRPr="00C30304">
        <w:rPr>
          <w:szCs w:val="21"/>
        </w:rPr>
        <w:t>01:31:49,438 --&gt; 01:31:51,104</w:t>
      </w:r>
    </w:p>
    <w:p w:rsidR="0046211F" w:rsidRPr="00C30304" w:rsidRDefault="0046211F" w:rsidP="0046211F">
      <w:pPr>
        <w:spacing w:line="276" w:lineRule="auto"/>
        <w:rPr>
          <w:szCs w:val="21"/>
        </w:rPr>
      </w:pPr>
      <w:r w:rsidRPr="00C30304">
        <w:rPr>
          <w:szCs w:val="21"/>
        </w:rPr>
        <w:t>&lt;i&gt; mutual assured destruction,&lt;/i&gt;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1795</w:t>
      </w:r>
    </w:p>
    <w:p w:rsidR="0046211F" w:rsidRPr="00C30304" w:rsidRDefault="0046211F" w:rsidP="0046211F">
      <w:pPr>
        <w:spacing w:line="276" w:lineRule="auto"/>
        <w:rPr>
          <w:szCs w:val="21"/>
        </w:rPr>
      </w:pPr>
      <w:r w:rsidRPr="00C30304">
        <w:rPr>
          <w:szCs w:val="21"/>
        </w:rPr>
        <w:t>01:31:51,106 --&gt; 01:31:56,243</w:t>
      </w:r>
    </w:p>
    <w:p w:rsidR="0046211F" w:rsidRPr="00C30304" w:rsidRDefault="0046211F" w:rsidP="0046211F">
      <w:pPr>
        <w:spacing w:line="276" w:lineRule="auto"/>
        <w:rPr>
          <w:szCs w:val="21"/>
        </w:rPr>
      </w:pPr>
      <w:r w:rsidRPr="00C30304">
        <w:rPr>
          <w:szCs w:val="21"/>
        </w:rPr>
        <w:t>&lt;i&gt; all of that complicated set&lt;/i&gt;</w:t>
      </w:r>
    </w:p>
    <w:p w:rsidR="0046211F" w:rsidRPr="00C30304" w:rsidRDefault="0046211F" w:rsidP="0046211F">
      <w:pPr>
        <w:spacing w:line="276" w:lineRule="auto"/>
        <w:rPr>
          <w:szCs w:val="21"/>
        </w:rPr>
      </w:pPr>
      <w:r w:rsidRPr="00C30304">
        <w:rPr>
          <w:szCs w:val="21"/>
        </w:rPr>
        <w:t>&lt;i&gt; of nuclear dynamics.&lt;/i&gt;</w:t>
      </w:r>
    </w:p>
    <w:p w:rsidR="0046211F" w:rsidRPr="00C30304" w:rsidRDefault="0046211F" w:rsidP="0046211F">
      <w:pPr>
        <w:spacing w:line="276" w:lineRule="auto"/>
        <w:rPr>
          <w:szCs w:val="21"/>
        </w:rPr>
      </w:pPr>
      <w:r w:rsidRPr="00C30304">
        <w:rPr>
          <w:szCs w:val="21"/>
        </w:rPr>
        <w:t>跳出发展核学说，同归毁灭论等所有这些复杂的核动力学理论。</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1796</w:t>
      </w:r>
    </w:p>
    <w:p w:rsidR="0046211F" w:rsidRPr="00C30304" w:rsidRDefault="0046211F" w:rsidP="0046211F">
      <w:pPr>
        <w:spacing w:line="276" w:lineRule="auto"/>
        <w:rPr>
          <w:szCs w:val="21"/>
        </w:rPr>
      </w:pPr>
      <w:r w:rsidRPr="00C30304">
        <w:rPr>
          <w:szCs w:val="21"/>
        </w:rPr>
        <w:t>01:31:56,844 --&gt; 01:31:59,813</w:t>
      </w:r>
    </w:p>
    <w:p w:rsidR="0046211F" w:rsidRPr="00C30304" w:rsidRDefault="0046211F" w:rsidP="0046211F">
      <w:pPr>
        <w:spacing w:line="276" w:lineRule="auto"/>
        <w:rPr>
          <w:szCs w:val="21"/>
        </w:rPr>
      </w:pPr>
      <w:r w:rsidRPr="00C30304">
        <w:rPr>
          <w:szCs w:val="21"/>
        </w:rPr>
        <w:t>Today, on this vital issue</w:t>
      </w:r>
    </w:p>
    <w:p w:rsidR="0046211F" w:rsidRPr="00C30304" w:rsidRDefault="0046211F" w:rsidP="0046211F">
      <w:pPr>
        <w:spacing w:line="276" w:lineRule="auto"/>
        <w:rPr>
          <w:szCs w:val="21"/>
        </w:rPr>
      </w:pPr>
      <w:r w:rsidRPr="00C30304">
        <w:rPr>
          <w:szCs w:val="21"/>
        </w:rPr>
        <w:t>at least,</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1797</w:t>
      </w:r>
    </w:p>
    <w:p w:rsidR="0046211F" w:rsidRPr="00C30304" w:rsidRDefault="0046211F" w:rsidP="0046211F">
      <w:pPr>
        <w:spacing w:line="276" w:lineRule="auto"/>
        <w:rPr>
          <w:szCs w:val="21"/>
        </w:rPr>
      </w:pPr>
      <w:r w:rsidRPr="00C30304">
        <w:rPr>
          <w:szCs w:val="21"/>
        </w:rPr>
        <w:t>01:31:59,815 --&gt; 01:32:01,882</w:t>
      </w:r>
    </w:p>
    <w:p w:rsidR="0046211F" w:rsidRPr="00C30304" w:rsidRDefault="0046211F" w:rsidP="0046211F">
      <w:pPr>
        <w:spacing w:line="276" w:lineRule="auto"/>
        <w:rPr>
          <w:szCs w:val="21"/>
        </w:rPr>
      </w:pPr>
      <w:r w:rsidRPr="00C30304">
        <w:rPr>
          <w:szCs w:val="21"/>
        </w:rPr>
        <w:t>we have seen what can be</w:t>
      </w:r>
    </w:p>
    <w:p w:rsidR="0046211F" w:rsidRPr="00C30304" w:rsidRDefault="0046211F" w:rsidP="0046211F">
      <w:pPr>
        <w:spacing w:line="276" w:lineRule="auto"/>
        <w:rPr>
          <w:szCs w:val="21"/>
        </w:rPr>
      </w:pPr>
      <w:r w:rsidRPr="00C30304">
        <w:rPr>
          <w:szCs w:val="21"/>
        </w:rPr>
        <w:t>accomplished</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1798</w:t>
      </w:r>
    </w:p>
    <w:p w:rsidR="0046211F" w:rsidRPr="00C30304" w:rsidRDefault="0046211F" w:rsidP="0046211F">
      <w:pPr>
        <w:spacing w:line="276" w:lineRule="auto"/>
        <w:rPr>
          <w:szCs w:val="21"/>
        </w:rPr>
      </w:pPr>
      <w:r w:rsidRPr="00C30304">
        <w:rPr>
          <w:szCs w:val="21"/>
        </w:rPr>
        <w:t>01:32:01,884 --&gt; 01:32:03,550</w:t>
      </w:r>
    </w:p>
    <w:p w:rsidR="0046211F" w:rsidRPr="00C30304" w:rsidRDefault="0046211F" w:rsidP="0046211F">
      <w:pPr>
        <w:spacing w:line="276" w:lineRule="auto"/>
        <w:rPr>
          <w:szCs w:val="21"/>
        </w:rPr>
      </w:pPr>
      <w:r w:rsidRPr="00C30304">
        <w:rPr>
          <w:szCs w:val="21"/>
        </w:rPr>
        <w:t>when we pull together.</w:t>
      </w:r>
    </w:p>
    <w:p w:rsidR="0046211F" w:rsidRPr="00C30304" w:rsidRDefault="0046211F" w:rsidP="0046211F">
      <w:pPr>
        <w:spacing w:line="276" w:lineRule="auto"/>
        <w:rPr>
          <w:szCs w:val="21"/>
        </w:rPr>
      </w:pPr>
      <w:r w:rsidRPr="00C30304">
        <w:rPr>
          <w:szCs w:val="21"/>
        </w:rPr>
        <w:t>今天，至少在这个至关重要的问题上，我们能看到当我们齐心协力的时候，我们能完成什么。</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1799</w:t>
      </w:r>
    </w:p>
    <w:p w:rsidR="0046211F" w:rsidRPr="00C30304" w:rsidRDefault="0046211F" w:rsidP="0046211F">
      <w:pPr>
        <w:spacing w:line="276" w:lineRule="auto"/>
        <w:rPr>
          <w:szCs w:val="21"/>
        </w:rPr>
      </w:pPr>
      <w:r w:rsidRPr="00C30304">
        <w:rPr>
          <w:szCs w:val="21"/>
        </w:rPr>
        <w:t>01:32:03,552 --&gt; 01:32:07,721</w:t>
      </w:r>
    </w:p>
    <w:p w:rsidR="0046211F" w:rsidRPr="00C30304" w:rsidRDefault="0046211F" w:rsidP="0046211F">
      <w:pPr>
        <w:spacing w:line="276" w:lineRule="auto"/>
        <w:rPr>
          <w:szCs w:val="21"/>
        </w:rPr>
      </w:pPr>
      <w:r w:rsidRPr="00C30304">
        <w:rPr>
          <w:szCs w:val="21"/>
        </w:rPr>
        <w:t>We can't have that discussion</w:t>
      </w:r>
    </w:p>
    <w:p w:rsidR="0046211F" w:rsidRPr="00C30304" w:rsidRDefault="0046211F" w:rsidP="0046211F">
      <w:pPr>
        <w:spacing w:line="276" w:lineRule="auto"/>
        <w:rPr>
          <w:szCs w:val="21"/>
        </w:rPr>
      </w:pPr>
      <w:r w:rsidRPr="00C30304">
        <w:rPr>
          <w:szCs w:val="21"/>
        </w:rPr>
        <w:t>in a sensible way right now</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1800</w:t>
      </w:r>
    </w:p>
    <w:p w:rsidR="0046211F" w:rsidRPr="00C30304" w:rsidRDefault="0046211F" w:rsidP="0046211F">
      <w:pPr>
        <w:spacing w:line="276" w:lineRule="auto"/>
        <w:rPr>
          <w:szCs w:val="21"/>
        </w:rPr>
      </w:pPr>
      <w:r w:rsidRPr="00C30304">
        <w:rPr>
          <w:szCs w:val="21"/>
        </w:rPr>
        <w:t>01:32:07,989 --&gt; 01:32:10,056</w:t>
      </w:r>
    </w:p>
    <w:p w:rsidR="0046211F" w:rsidRPr="00C30304" w:rsidRDefault="0046211F" w:rsidP="0046211F">
      <w:pPr>
        <w:spacing w:line="276" w:lineRule="auto"/>
        <w:rPr>
          <w:szCs w:val="21"/>
        </w:rPr>
      </w:pPr>
      <w:r w:rsidRPr="00C30304">
        <w:rPr>
          <w:szCs w:val="21"/>
        </w:rPr>
        <w:t>about cyber war</w:t>
      </w:r>
    </w:p>
    <w:p w:rsidR="0046211F" w:rsidRPr="00C30304" w:rsidRDefault="0046211F" w:rsidP="0046211F">
      <w:pPr>
        <w:spacing w:line="276" w:lineRule="auto"/>
        <w:rPr>
          <w:szCs w:val="21"/>
        </w:rPr>
      </w:pPr>
      <w:r w:rsidRPr="00C30304">
        <w:rPr>
          <w:szCs w:val="21"/>
        </w:rPr>
        <w:t>and cyber weapons</w:t>
      </w:r>
    </w:p>
    <w:p w:rsidR="0046211F" w:rsidRPr="00C30304" w:rsidRDefault="0046211F" w:rsidP="0046211F">
      <w:pPr>
        <w:spacing w:line="276" w:lineRule="auto"/>
        <w:rPr>
          <w:szCs w:val="21"/>
        </w:rPr>
      </w:pPr>
    </w:p>
    <w:p w:rsidR="0046211F" w:rsidRPr="00C30304" w:rsidRDefault="0046211F" w:rsidP="0046211F">
      <w:pPr>
        <w:spacing w:line="276" w:lineRule="auto"/>
        <w:rPr>
          <w:szCs w:val="21"/>
        </w:rPr>
      </w:pPr>
      <w:r w:rsidRPr="00C30304">
        <w:rPr>
          <w:szCs w:val="21"/>
        </w:rPr>
        <w:t>1801</w:t>
      </w:r>
    </w:p>
    <w:p w:rsidR="0046211F" w:rsidRPr="00C30304" w:rsidRDefault="0046211F" w:rsidP="0046211F">
      <w:pPr>
        <w:spacing w:line="276" w:lineRule="auto"/>
        <w:rPr>
          <w:szCs w:val="21"/>
        </w:rPr>
      </w:pPr>
      <w:r w:rsidRPr="00C30304">
        <w:rPr>
          <w:szCs w:val="21"/>
        </w:rPr>
        <w:t>01:32:10,058 --&gt; 01:32:11,424</w:t>
      </w:r>
    </w:p>
    <w:p w:rsidR="0046211F" w:rsidRPr="00C30304" w:rsidRDefault="0046211F" w:rsidP="0046211F">
      <w:pPr>
        <w:spacing w:line="276" w:lineRule="auto"/>
        <w:rPr>
          <w:szCs w:val="21"/>
        </w:rPr>
      </w:pPr>
      <w:r w:rsidRPr="00C30304">
        <w:rPr>
          <w:szCs w:val="21"/>
        </w:rPr>
        <w:t>because everything is secret.</w:t>
      </w:r>
    </w:p>
    <w:p w:rsidR="0046211F" w:rsidRPr="00C30304" w:rsidRDefault="0046211F" w:rsidP="0046211F">
      <w:pPr>
        <w:rPr>
          <w:rFonts w:asciiTheme="minorHAnsi" w:hAnsiTheme="minorHAnsi" w:cstheme="minorBidi"/>
          <w:szCs w:val="22"/>
        </w:rPr>
      </w:pPr>
      <w:r w:rsidRPr="00C30304">
        <w:rPr>
          <w:rFonts w:hint="eastAsia"/>
        </w:rPr>
        <w:t>对于网络战争和网络武器而言，每件事都是</w:t>
      </w:r>
      <w:r>
        <w:rPr>
          <w:rFonts w:hint="eastAsia"/>
        </w:rPr>
        <w:t>机密</w:t>
      </w:r>
      <w:r w:rsidRPr="00C30304">
        <w:rPr>
          <w:rFonts w:hint="eastAsia"/>
        </w:rPr>
        <w:t>的。</w:t>
      </w:r>
    </w:p>
    <w:p w:rsidR="0046211F" w:rsidRPr="00C30304" w:rsidRDefault="0046211F" w:rsidP="0046211F"/>
    <w:p w:rsidR="0046211F" w:rsidRPr="00C30304" w:rsidRDefault="0046211F" w:rsidP="0046211F">
      <w:r w:rsidRPr="00C30304">
        <w:t>1800</w:t>
      </w:r>
    </w:p>
    <w:p w:rsidR="0046211F" w:rsidRPr="00C30304" w:rsidRDefault="0046211F" w:rsidP="0046211F">
      <w:r w:rsidRPr="00C30304">
        <w:t>01:32:07,989 --&gt; 01:32:10,056</w:t>
      </w:r>
    </w:p>
    <w:p w:rsidR="0046211F" w:rsidRPr="00C30304" w:rsidRDefault="0046211F" w:rsidP="0046211F">
      <w:r w:rsidRPr="00C30304">
        <w:t>about cyber war</w:t>
      </w:r>
    </w:p>
    <w:p w:rsidR="0046211F" w:rsidRPr="00C30304" w:rsidRDefault="0046211F" w:rsidP="0046211F">
      <w:r w:rsidRPr="00C30304">
        <w:t>and cyber weapons</w:t>
      </w:r>
    </w:p>
    <w:p w:rsidR="0046211F" w:rsidRPr="00C30304" w:rsidRDefault="0046211F" w:rsidP="0046211F"/>
    <w:p w:rsidR="0046211F" w:rsidRPr="00C30304" w:rsidRDefault="0046211F" w:rsidP="0046211F">
      <w:r w:rsidRPr="00C30304">
        <w:t>1801</w:t>
      </w:r>
    </w:p>
    <w:p w:rsidR="0046211F" w:rsidRPr="00C30304" w:rsidRDefault="0046211F" w:rsidP="0046211F">
      <w:r w:rsidRPr="00C30304">
        <w:t>01:32:10,058 --&gt; 01:32:11,424</w:t>
      </w:r>
    </w:p>
    <w:p w:rsidR="0046211F" w:rsidRPr="00C30304" w:rsidRDefault="0046211F" w:rsidP="0046211F">
      <w:r w:rsidRPr="00C30304">
        <w:t>because everything is secret.</w:t>
      </w:r>
    </w:p>
    <w:p w:rsidR="0046211F" w:rsidRPr="00C30304" w:rsidRDefault="0046211F" w:rsidP="0046211F"/>
    <w:p w:rsidR="0046211F" w:rsidRPr="00C30304" w:rsidRDefault="0046211F" w:rsidP="0046211F">
      <w:r w:rsidRPr="00C30304">
        <w:t>1802</w:t>
      </w:r>
    </w:p>
    <w:p w:rsidR="0046211F" w:rsidRPr="00C30304" w:rsidRDefault="0046211F" w:rsidP="0046211F">
      <w:r w:rsidRPr="00C30304">
        <w:t>01:32:12,360 --&gt; 01:32:15,562</w:t>
      </w:r>
    </w:p>
    <w:p w:rsidR="0046211F" w:rsidRPr="00C30304" w:rsidRDefault="0046211F" w:rsidP="0046211F">
      <w:r w:rsidRPr="00C30304">
        <w:t>And when you get</w:t>
      </w:r>
    </w:p>
    <w:p w:rsidR="0046211F" w:rsidRPr="00C30304" w:rsidRDefault="0046211F" w:rsidP="0046211F">
      <w:r w:rsidRPr="00C30304">
        <w:t>into a discussion</w:t>
      </w:r>
    </w:p>
    <w:p w:rsidR="0046211F" w:rsidRPr="00C30304" w:rsidRDefault="0046211F" w:rsidP="0046211F"/>
    <w:p w:rsidR="0046211F" w:rsidRPr="00C30304" w:rsidRDefault="0046211F" w:rsidP="0046211F">
      <w:r w:rsidRPr="00C30304">
        <w:t>1803</w:t>
      </w:r>
    </w:p>
    <w:p w:rsidR="0046211F" w:rsidRPr="00C30304" w:rsidRDefault="0046211F" w:rsidP="0046211F">
      <w:r w:rsidRPr="00C30304">
        <w:lastRenderedPageBreak/>
        <w:t>01:32:15,564 --&gt; 01:32:18,665</w:t>
      </w:r>
    </w:p>
    <w:p w:rsidR="0046211F" w:rsidRPr="00C30304" w:rsidRDefault="0046211F" w:rsidP="0046211F">
      <w:r w:rsidRPr="00C30304">
        <w:t>with people in the government,</w:t>
      </w:r>
    </w:p>
    <w:p w:rsidR="0046211F" w:rsidRPr="00C30304" w:rsidRDefault="0046211F" w:rsidP="0046211F">
      <w:r w:rsidRPr="00C30304">
        <w:t>people still in the government,</w:t>
      </w:r>
    </w:p>
    <w:p w:rsidR="0046211F" w:rsidRPr="00C30304" w:rsidRDefault="0046211F" w:rsidP="0046211F"/>
    <w:p w:rsidR="0046211F" w:rsidRPr="00C30304" w:rsidRDefault="0046211F" w:rsidP="0046211F">
      <w:r w:rsidRPr="00C30304">
        <w:t>1804</w:t>
      </w:r>
    </w:p>
    <w:p w:rsidR="0046211F" w:rsidRPr="00C30304" w:rsidRDefault="0046211F" w:rsidP="0046211F">
      <w:r w:rsidRPr="00C30304">
        <w:t>01:32:18,667 --&gt; 01:32:20,200</w:t>
      </w:r>
    </w:p>
    <w:p w:rsidR="0046211F" w:rsidRPr="00C30304" w:rsidRDefault="0046211F" w:rsidP="0046211F">
      <w:r w:rsidRPr="00C30304">
        <w:t>people who have</w:t>
      </w:r>
    </w:p>
    <w:p w:rsidR="0046211F" w:rsidRPr="00C30304" w:rsidRDefault="0046211F" w:rsidP="0046211F">
      <w:r w:rsidRPr="00C30304">
        <w:t>security clearances,</w:t>
      </w:r>
    </w:p>
    <w:p w:rsidR="0046211F" w:rsidRPr="00C30304" w:rsidRDefault="0046211F" w:rsidP="0046211F"/>
    <w:p w:rsidR="0046211F" w:rsidRPr="00C30304" w:rsidRDefault="0046211F" w:rsidP="0046211F">
      <w:r w:rsidRPr="00C30304">
        <w:t>1805</w:t>
      </w:r>
    </w:p>
    <w:p w:rsidR="0046211F" w:rsidRPr="00C30304" w:rsidRDefault="0046211F" w:rsidP="0046211F">
      <w:r w:rsidRPr="00C30304">
        <w:t>01:32:20,468 --&gt; 01:32:21,701</w:t>
      </w:r>
    </w:p>
    <w:p w:rsidR="0046211F" w:rsidRPr="00C30304" w:rsidRDefault="0046211F" w:rsidP="0046211F">
      <w:r w:rsidRPr="00C30304">
        <w:t>you run into a brick wall.</w:t>
      </w:r>
    </w:p>
    <w:p w:rsidR="0046211F" w:rsidRPr="00C30304" w:rsidRDefault="0046211F" w:rsidP="0046211F">
      <w:r w:rsidRPr="00C30304">
        <w:t>当你与那些拥有安全许可的政府中人进入讨论</w:t>
      </w:r>
      <w:r w:rsidRPr="00C30304">
        <w:rPr>
          <w:rFonts w:hint="eastAsia"/>
        </w:rPr>
        <w:t>，</w:t>
      </w:r>
      <w:r w:rsidRPr="00C30304">
        <w:t>那些人仍然在政府</w:t>
      </w:r>
      <w:r w:rsidRPr="00C30304">
        <w:rPr>
          <w:rFonts w:hint="eastAsia"/>
        </w:rPr>
        <w:t>，</w:t>
      </w:r>
      <w:r w:rsidRPr="00C30304">
        <w:t>你将会无路可走。</w:t>
      </w:r>
    </w:p>
    <w:p w:rsidR="0046211F" w:rsidRPr="00C30304" w:rsidRDefault="0046211F" w:rsidP="0046211F"/>
    <w:p w:rsidR="0046211F" w:rsidRPr="00C30304" w:rsidRDefault="0046211F" w:rsidP="0046211F">
      <w:r w:rsidRPr="00C30304">
        <w:t>1806</w:t>
      </w:r>
    </w:p>
    <w:p w:rsidR="0046211F" w:rsidRPr="00C30304" w:rsidRDefault="0046211F" w:rsidP="0046211F">
      <w:r w:rsidRPr="00C30304">
        <w:t>01:32:21,969 --&gt; 01:32:23,303</w:t>
      </w:r>
    </w:p>
    <w:p w:rsidR="0046211F" w:rsidRPr="00C30304" w:rsidRDefault="0046211F" w:rsidP="0046211F">
      <w:r w:rsidRPr="00C30304">
        <w:t>Trying to stop Iran</w:t>
      </w:r>
    </w:p>
    <w:p w:rsidR="0046211F" w:rsidRPr="00C30304" w:rsidRDefault="0046211F" w:rsidP="0046211F"/>
    <w:p w:rsidR="0046211F" w:rsidRPr="00C30304" w:rsidRDefault="0046211F" w:rsidP="0046211F">
      <w:r w:rsidRPr="00C30304">
        <w:t>1807</w:t>
      </w:r>
    </w:p>
    <w:p w:rsidR="0046211F" w:rsidRPr="00C30304" w:rsidRDefault="0046211F" w:rsidP="0046211F">
      <w:r w:rsidRPr="00C30304">
        <w:t>01:32:23,305 --&gt; 01:32:26,640</w:t>
      </w:r>
    </w:p>
    <w:p w:rsidR="0046211F" w:rsidRPr="00C30304" w:rsidRDefault="0046211F" w:rsidP="0046211F">
      <w:r w:rsidRPr="00C30304">
        <w:t>is really the... my number</w:t>
      </w:r>
    </w:p>
    <w:p w:rsidR="0046211F" w:rsidRPr="00C30304" w:rsidRDefault="0046211F" w:rsidP="0046211F">
      <w:r w:rsidRPr="00C30304">
        <w:t>one job, and I think...</w:t>
      </w:r>
    </w:p>
    <w:p w:rsidR="0046211F" w:rsidRPr="00C30304" w:rsidRDefault="0046211F" w:rsidP="0046211F">
      <w:r w:rsidRPr="00C30304">
        <w:t>试着去阻止伊朗真的是</w:t>
      </w:r>
      <w:r w:rsidRPr="00C30304">
        <w:t>…</w:t>
      </w:r>
      <w:r w:rsidRPr="00C30304">
        <w:t>我的头等工作，我想</w:t>
      </w:r>
      <w:r w:rsidRPr="00C30304">
        <w:t>…</w:t>
      </w:r>
    </w:p>
    <w:p w:rsidR="0046211F" w:rsidRPr="00C30304" w:rsidRDefault="0046211F" w:rsidP="0046211F"/>
    <w:p w:rsidR="0046211F" w:rsidRPr="00C30304" w:rsidRDefault="0046211F" w:rsidP="0046211F">
      <w:r w:rsidRPr="00C30304">
        <w:t>1808</w:t>
      </w:r>
    </w:p>
    <w:p w:rsidR="0046211F" w:rsidRPr="00C30304" w:rsidRDefault="0046211F" w:rsidP="0046211F">
      <w:r w:rsidRPr="00C30304">
        <w:t>01:32:26,642 --&gt; 01:32:28,041</w:t>
      </w:r>
    </w:p>
    <w:p w:rsidR="0046211F" w:rsidRPr="00C30304" w:rsidRDefault="0046211F" w:rsidP="0046211F">
      <w:r w:rsidRPr="00C30304">
        <w:t>Host: And let me ask you,</w:t>
      </w:r>
    </w:p>
    <w:p w:rsidR="0046211F" w:rsidRPr="00C30304" w:rsidRDefault="0046211F" w:rsidP="0046211F">
      <w:r w:rsidRPr="00C30304">
        <w:t>in that context,</w:t>
      </w:r>
    </w:p>
    <w:p w:rsidR="0046211F" w:rsidRPr="00C30304" w:rsidRDefault="0046211F" w:rsidP="0046211F"/>
    <w:p w:rsidR="0046211F" w:rsidRPr="00C30304" w:rsidRDefault="0046211F" w:rsidP="0046211F">
      <w:r w:rsidRPr="00C30304">
        <w:t>1809</w:t>
      </w:r>
    </w:p>
    <w:p w:rsidR="0046211F" w:rsidRPr="00C30304" w:rsidRDefault="0046211F" w:rsidP="0046211F">
      <w:r w:rsidRPr="00C30304">
        <w:t>01:32:28,043 --&gt; 01:32:30,076</w:t>
      </w:r>
    </w:p>
    <w:p w:rsidR="0046211F" w:rsidRPr="00C30304" w:rsidRDefault="0046211F" w:rsidP="0046211F">
      <w:r w:rsidRPr="00C30304">
        <w:t>about the stuxnet</w:t>
      </w:r>
    </w:p>
    <w:p w:rsidR="0046211F" w:rsidRPr="00C30304" w:rsidRDefault="0046211F" w:rsidP="0046211F">
      <w:r w:rsidRPr="00C30304">
        <w:t>computer virus potentially...</w:t>
      </w:r>
    </w:p>
    <w:p w:rsidR="0046211F" w:rsidRPr="00C30304" w:rsidRDefault="0046211F" w:rsidP="0046211F">
      <w:r w:rsidRPr="00C30304">
        <w:t>主持人：我问你，在这种情况下，关于震网计算机病毒可能</w:t>
      </w:r>
      <w:r w:rsidRPr="00C30304">
        <w:t>…</w:t>
      </w:r>
    </w:p>
    <w:p w:rsidR="0046211F" w:rsidRPr="00C30304" w:rsidRDefault="0046211F" w:rsidP="0046211F"/>
    <w:p w:rsidR="0046211F" w:rsidRPr="00C30304" w:rsidRDefault="0046211F" w:rsidP="0046211F">
      <w:r w:rsidRPr="00C30304">
        <w:t>1810</w:t>
      </w:r>
    </w:p>
    <w:p w:rsidR="0046211F" w:rsidRPr="00C30304" w:rsidRDefault="0046211F" w:rsidP="0046211F">
      <w:r w:rsidRPr="00C30304">
        <w:t>01:32:30,078 --&gt; 01:32:31,645</w:t>
      </w:r>
    </w:p>
    <w:p w:rsidR="0046211F" w:rsidRPr="00C30304" w:rsidRDefault="0046211F" w:rsidP="0046211F">
      <w:r w:rsidRPr="00C30304">
        <w:t>You can ask,</w:t>
      </w:r>
    </w:p>
    <w:p w:rsidR="0046211F" w:rsidRPr="00C30304" w:rsidRDefault="0046211F" w:rsidP="0046211F">
      <w:r w:rsidRPr="00C30304">
        <w:t>but I won't comment.</w:t>
      </w:r>
    </w:p>
    <w:p w:rsidR="0046211F" w:rsidRPr="00C30304" w:rsidRDefault="0046211F" w:rsidP="0046211F">
      <w:r w:rsidRPr="00C30304">
        <w:t>你可以问，但是我不会发表评论</w:t>
      </w:r>
    </w:p>
    <w:p w:rsidR="0046211F" w:rsidRPr="00C30304" w:rsidRDefault="0046211F" w:rsidP="0046211F"/>
    <w:p w:rsidR="0046211F" w:rsidRPr="00C30304" w:rsidRDefault="0046211F" w:rsidP="0046211F">
      <w:r w:rsidRPr="00C30304">
        <w:t>1811</w:t>
      </w:r>
    </w:p>
    <w:p w:rsidR="0046211F" w:rsidRPr="00C30304" w:rsidRDefault="0046211F" w:rsidP="0046211F">
      <w:r w:rsidRPr="00C30304">
        <w:t>01:32:32,714 --&gt; 01:32:33,813</w:t>
      </w:r>
    </w:p>
    <w:p w:rsidR="0046211F" w:rsidRPr="00C30304" w:rsidRDefault="0046211F" w:rsidP="0046211F">
      <w:r w:rsidRPr="00C30304">
        <w:t>Host: Can you tell us anything?</w:t>
      </w:r>
    </w:p>
    <w:p w:rsidR="0046211F" w:rsidRPr="00C30304" w:rsidRDefault="0046211F" w:rsidP="0046211F">
      <w:r w:rsidRPr="00C30304">
        <w:lastRenderedPageBreak/>
        <w:t>主持人：你能告诉我们什么吗？</w:t>
      </w:r>
    </w:p>
    <w:p w:rsidR="0046211F" w:rsidRPr="00C30304" w:rsidRDefault="0046211F" w:rsidP="0046211F"/>
    <w:p w:rsidR="0046211F" w:rsidRPr="00C30304" w:rsidRDefault="0046211F" w:rsidP="0046211F">
      <w:r w:rsidRPr="00C30304">
        <w:t>1812</w:t>
      </w:r>
    </w:p>
    <w:p w:rsidR="0046211F" w:rsidRPr="00C30304" w:rsidRDefault="0046211F" w:rsidP="0046211F">
      <w:r w:rsidRPr="00C30304">
        <w:t>01:32:33,815 --&gt; 01:32:34,981</w:t>
      </w:r>
    </w:p>
    <w:p w:rsidR="0046211F" w:rsidRPr="00C30304" w:rsidRDefault="0046211F" w:rsidP="0046211F">
      <w:r w:rsidRPr="00C30304">
        <w:t>No.</w:t>
      </w:r>
    </w:p>
    <w:p w:rsidR="0046211F" w:rsidRPr="00C30304" w:rsidRDefault="0046211F" w:rsidP="0046211F">
      <w:r w:rsidRPr="00C30304">
        <w:t>不能</w:t>
      </w:r>
    </w:p>
    <w:p w:rsidR="0046211F" w:rsidRPr="00C30304" w:rsidRDefault="0046211F" w:rsidP="0046211F"/>
    <w:p w:rsidR="0046211F" w:rsidRPr="00C30304" w:rsidRDefault="0046211F" w:rsidP="0046211F">
      <w:r w:rsidRPr="00C30304">
        <w:t>1813</w:t>
      </w:r>
    </w:p>
    <w:p w:rsidR="0046211F" w:rsidRPr="00C30304" w:rsidRDefault="0046211F" w:rsidP="0046211F">
      <w:r w:rsidRPr="00C30304">
        <w:t>01:32:34,983 --&gt; 01:32:37,417</w:t>
      </w:r>
    </w:p>
    <w:p w:rsidR="0046211F" w:rsidRPr="00C30304" w:rsidRDefault="0046211F" w:rsidP="0046211F">
      <w:r w:rsidRPr="00C30304">
        <w:t>What do you think</w:t>
      </w:r>
    </w:p>
    <w:p w:rsidR="0046211F" w:rsidRPr="00C30304" w:rsidRDefault="0046211F" w:rsidP="0046211F">
      <w:r w:rsidRPr="00C30304">
        <w:t>has had the most impact</w:t>
      </w:r>
    </w:p>
    <w:p w:rsidR="0046211F" w:rsidRPr="00C30304" w:rsidRDefault="0046211F" w:rsidP="0046211F"/>
    <w:p w:rsidR="0046211F" w:rsidRPr="00C30304" w:rsidRDefault="0046211F" w:rsidP="0046211F">
      <w:r w:rsidRPr="00C30304">
        <w:t>1814</w:t>
      </w:r>
    </w:p>
    <w:p w:rsidR="0046211F" w:rsidRPr="00C30304" w:rsidRDefault="0046211F" w:rsidP="0046211F">
      <w:r w:rsidRPr="00C30304">
        <w:t>01:32:37,419 --&gt; 01:32:39,553</w:t>
      </w:r>
    </w:p>
    <w:p w:rsidR="0046211F" w:rsidRPr="00C30304" w:rsidRDefault="0046211F" w:rsidP="0046211F">
      <w:r w:rsidRPr="00C30304">
        <w:t>on their nuclear</w:t>
      </w:r>
    </w:p>
    <w:p w:rsidR="0046211F" w:rsidRPr="00C30304" w:rsidRDefault="0046211F" w:rsidP="0046211F">
      <w:r w:rsidRPr="00C30304">
        <w:t>decision-making,</w:t>
      </w:r>
    </w:p>
    <w:p w:rsidR="0046211F" w:rsidRPr="00C30304" w:rsidRDefault="0046211F" w:rsidP="0046211F">
      <w:r w:rsidRPr="00C30304">
        <w:rPr>
          <w:rFonts w:hint="eastAsia"/>
        </w:rPr>
        <w:t>你认为什么对他们的核决策能产生最大的影响，</w:t>
      </w:r>
    </w:p>
    <w:p w:rsidR="0046211F" w:rsidRPr="00C30304" w:rsidRDefault="0046211F" w:rsidP="0046211F"/>
    <w:p w:rsidR="0046211F" w:rsidRPr="00C30304" w:rsidRDefault="0046211F" w:rsidP="0046211F"/>
    <w:p w:rsidR="0046211F" w:rsidRPr="00C30304" w:rsidRDefault="0046211F" w:rsidP="0046211F">
      <w:r w:rsidRPr="00C30304">
        <w:t>1815</w:t>
      </w:r>
    </w:p>
    <w:p w:rsidR="0046211F" w:rsidRPr="00C30304" w:rsidRDefault="0046211F" w:rsidP="0046211F">
      <w:r w:rsidRPr="00C30304">
        <w:t>01:32:39,555 --&gt; 01:32:41,254</w:t>
      </w:r>
    </w:p>
    <w:p w:rsidR="0046211F" w:rsidRPr="00C30304" w:rsidRDefault="0046211F" w:rsidP="0046211F">
      <w:r w:rsidRPr="00C30304">
        <w:t>the stuxnet virus?</w:t>
      </w:r>
    </w:p>
    <w:p w:rsidR="0046211F" w:rsidRPr="00C30304" w:rsidRDefault="0046211F" w:rsidP="0046211F">
      <w:r w:rsidRPr="00C30304">
        <w:t>是震网病毒吗？</w:t>
      </w:r>
    </w:p>
    <w:p w:rsidR="0046211F" w:rsidRPr="00C30304" w:rsidRDefault="0046211F" w:rsidP="0046211F"/>
    <w:p w:rsidR="0046211F" w:rsidRPr="00C30304" w:rsidRDefault="0046211F" w:rsidP="0046211F">
      <w:r w:rsidRPr="00C30304">
        <w:t>1816</w:t>
      </w:r>
    </w:p>
    <w:p w:rsidR="0046211F" w:rsidRPr="00C30304" w:rsidRDefault="0046211F" w:rsidP="0046211F">
      <w:r w:rsidRPr="00C30304">
        <w:t>01:32:41,256 --&gt; 01:32:43,523</w:t>
      </w:r>
    </w:p>
    <w:p w:rsidR="0046211F" w:rsidRPr="00C30304" w:rsidRDefault="0046211F" w:rsidP="0046211F">
      <w:r w:rsidRPr="00C30304">
        <w:t>I can't talk about stuxnet.</w:t>
      </w:r>
    </w:p>
    <w:p w:rsidR="0046211F" w:rsidRPr="00C30304" w:rsidRDefault="0046211F" w:rsidP="0046211F">
      <w:r w:rsidRPr="00C30304">
        <w:t>我不能谈论震网蠕虫病毒。</w:t>
      </w:r>
    </w:p>
    <w:p w:rsidR="0046211F" w:rsidRPr="00C30304" w:rsidRDefault="0046211F" w:rsidP="0046211F"/>
    <w:p w:rsidR="0046211F" w:rsidRPr="00C30304" w:rsidRDefault="0046211F" w:rsidP="0046211F">
      <w:r w:rsidRPr="00C30304">
        <w:t>1817</w:t>
      </w:r>
    </w:p>
    <w:p w:rsidR="0046211F" w:rsidRPr="00C30304" w:rsidRDefault="0046211F" w:rsidP="0046211F">
      <w:r w:rsidRPr="00C30304">
        <w:t>01:32:43,525 --&gt; 01:32:47,928</w:t>
      </w:r>
    </w:p>
    <w:p w:rsidR="0046211F" w:rsidRPr="00C30304" w:rsidRDefault="0046211F" w:rsidP="0046211F">
      <w:r w:rsidRPr="00C30304">
        <w:t>I can't even talk about the</w:t>
      </w:r>
    </w:p>
    <w:p w:rsidR="0046211F" w:rsidRPr="00C30304" w:rsidRDefault="0046211F" w:rsidP="0046211F">
      <w:r w:rsidRPr="00C30304">
        <w:t>operation of Iran centrifuges.</w:t>
      </w:r>
    </w:p>
    <w:p w:rsidR="0046211F" w:rsidRPr="00C30304" w:rsidRDefault="0046211F" w:rsidP="0046211F">
      <w:r w:rsidRPr="00C30304">
        <w:t>我甚至都不能谈论伊朗离心机的操作。</w:t>
      </w:r>
    </w:p>
    <w:p w:rsidR="0046211F" w:rsidRPr="00C30304" w:rsidRDefault="0046211F" w:rsidP="0046211F"/>
    <w:p w:rsidR="0046211F" w:rsidRPr="00C30304" w:rsidRDefault="0046211F" w:rsidP="0046211F">
      <w:r w:rsidRPr="00C30304">
        <w:t>1818</w:t>
      </w:r>
    </w:p>
    <w:p w:rsidR="0046211F" w:rsidRPr="00C30304" w:rsidRDefault="0046211F" w:rsidP="0046211F">
      <w:r w:rsidRPr="00C30304">
        <w:t>01:32:48,095 --&gt; 01:32:50,330</w:t>
      </w:r>
    </w:p>
    <w:p w:rsidR="0046211F" w:rsidRPr="00C30304" w:rsidRDefault="0046211F" w:rsidP="0046211F">
      <w:r w:rsidRPr="00C30304">
        <w:t>Was the U.S. involved</w:t>
      </w:r>
    </w:p>
    <w:p w:rsidR="0046211F" w:rsidRPr="00C30304" w:rsidRDefault="0046211F" w:rsidP="0046211F">
      <w:r w:rsidRPr="00C30304">
        <w:t>in any way</w:t>
      </w:r>
    </w:p>
    <w:p w:rsidR="0046211F" w:rsidRPr="00C30304" w:rsidRDefault="0046211F" w:rsidP="0046211F"/>
    <w:p w:rsidR="0046211F" w:rsidRPr="00C30304" w:rsidRDefault="0046211F" w:rsidP="0046211F">
      <w:r w:rsidRPr="00C30304">
        <w:t>1819</w:t>
      </w:r>
    </w:p>
    <w:p w:rsidR="0046211F" w:rsidRPr="00C30304" w:rsidRDefault="0046211F" w:rsidP="0046211F">
      <w:r w:rsidRPr="00C30304">
        <w:t>01:32:50,332 --&gt; 01:32:51,932</w:t>
      </w:r>
    </w:p>
    <w:p w:rsidR="0046211F" w:rsidRPr="00C30304" w:rsidRDefault="0046211F" w:rsidP="0046211F">
      <w:r w:rsidRPr="00C30304">
        <w:t>in the development</w:t>
      </w:r>
    </w:p>
    <w:p w:rsidR="0046211F" w:rsidRPr="00C30304" w:rsidRDefault="0046211F" w:rsidP="0046211F">
      <w:r w:rsidRPr="00C30304">
        <w:t>of stuxnet?</w:t>
      </w:r>
    </w:p>
    <w:p w:rsidR="0046211F" w:rsidRPr="00C30304" w:rsidRDefault="0046211F" w:rsidP="0046211F">
      <w:r w:rsidRPr="00C30304">
        <w:rPr>
          <w:rFonts w:hint="eastAsia"/>
        </w:rPr>
        <w:lastRenderedPageBreak/>
        <w:t>美国是在通过任何可能的方式来开发震网病毒吗？</w:t>
      </w:r>
    </w:p>
    <w:p w:rsidR="0046211F" w:rsidRPr="00C30304" w:rsidRDefault="0046211F" w:rsidP="0046211F"/>
    <w:p w:rsidR="0046211F" w:rsidRPr="00C30304" w:rsidRDefault="0046211F" w:rsidP="0046211F">
      <w:r w:rsidRPr="00C30304">
        <w:t>1820</w:t>
      </w:r>
    </w:p>
    <w:p w:rsidR="0046211F" w:rsidRPr="00C30304" w:rsidRDefault="0046211F" w:rsidP="0046211F">
      <w:r w:rsidRPr="00C30304">
        <w:t>01:32:52,400 --&gt; 01:32:55,101</w:t>
      </w:r>
    </w:p>
    <w:p w:rsidR="0046211F" w:rsidRPr="00C30304" w:rsidRDefault="0046211F" w:rsidP="0046211F">
      <w:r w:rsidRPr="00C30304">
        <w:t>It's hard to get into any kind</w:t>
      </w:r>
    </w:p>
    <w:p w:rsidR="0046211F" w:rsidRPr="00C30304" w:rsidRDefault="0046211F" w:rsidP="0046211F">
      <w:r w:rsidRPr="00C30304">
        <w:t>of comment on that</w:t>
      </w:r>
    </w:p>
    <w:p w:rsidR="0046211F" w:rsidRPr="00C30304" w:rsidRDefault="0046211F" w:rsidP="0046211F"/>
    <w:p w:rsidR="0046211F" w:rsidRPr="00C30304" w:rsidRDefault="0046211F" w:rsidP="0046211F">
      <w:r w:rsidRPr="00C30304">
        <w:t>1821</w:t>
      </w:r>
    </w:p>
    <w:p w:rsidR="0046211F" w:rsidRPr="00C30304" w:rsidRDefault="0046211F" w:rsidP="0046211F">
      <w:r w:rsidRPr="00C30304">
        <w:t>01:32:55,103 --&gt; 01:32:57,237</w:t>
      </w:r>
    </w:p>
    <w:p w:rsidR="0046211F" w:rsidRPr="00C30304" w:rsidRDefault="0046211F" w:rsidP="0046211F">
      <w:r w:rsidRPr="00C30304">
        <w:t>till we've finished any...</w:t>
      </w:r>
    </w:p>
    <w:p w:rsidR="0046211F" w:rsidRPr="00C30304" w:rsidRDefault="0046211F" w:rsidP="0046211F">
      <w:r w:rsidRPr="00C30304">
        <w:t>Our examination.</w:t>
      </w:r>
    </w:p>
    <w:p w:rsidR="0046211F" w:rsidRPr="00C30304" w:rsidRDefault="0046211F" w:rsidP="0046211F">
      <w:r w:rsidRPr="00C30304">
        <w:t>我们很难进行任何评论，直到我们已经完成我们的测试。</w:t>
      </w:r>
    </w:p>
    <w:p w:rsidR="0046211F" w:rsidRPr="00C30304" w:rsidRDefault="0046211F" w:rsidP="0046211F"/>
    <w:p w:rsidR="0046211F" w:rsidRPr="00C30304" w:rsidRDefault="0046211F" w:rsidP="0046211F">
      <w:r w:rsidRPr="00C30304">
        <w:t>1822</w:t>
      </w:r>
    </w:p>
    <w:p w:rsidR="0046211F" w:rsidRPr="00C30304" w:rsidRDefault="0046211F" w:rsidP="0046211F">
      <w:r w:rsidRPr="00C30304">
        <w:t>01:32:58,072 --&gt; 01:32:59,406</w:t>
      </w:r>
    </w:p>
    <w:p w:rsidR="0046211F" w:rsidRPr="00C30304" w:rsidRDefault="0046211F" w:rsidP="0046211F">
      <w:r w:rsidRPr="00C30304">
        <w:t>But, sir,</w:t>
      </w:r>
    </w:p>
    <w:p w:rsidR="0046211F" w:rsidRPr="00C30304" w:rsidRDefault="0046211F" w:rsidP="0046211F">
      <w:r w:rsidRPr="00C30304">
        <w:t>I'm not asking you</w:t>
      </w:r>
    </w:p>
    <w:p w:rsidR="0046211F" w:rsidRPr="00C30304" w:rsidRDefault="0046211F" w:rsidP="0046211F"/>
    <w:p w:rsidR="0046211F" w:rsidRPr="00C30304" w:rsidRDefault="0046211F" w:rsidP="0046211F">
      <w:r w:rsidRPr="00C30304">
        <w:t>1823</w:t>
      </w:r>
    </w:p>
    <w:p w:rsidR="0046211F" w:rsidRPr="00C30304" w:rsidRDefault="0046211F" w:rsidP="0046211F">
      <w:r w:rsidRPr="00C30304">
        <w:t>01:32:59,408 --&gt; 01:33:01,374</w:t>
      </w:r>
    </w:p>
    <w:p w:rsidR="0046211F" w:rsidRPr="00C30304" w:rsidRDefault="0046211F" w:rsidP="0046211F">
      <w:r w:rsidRPr="00C30304">
        <w:t>if you think another</w:t>
      </w:r>
    </w:p>
    <w:p w:rsidR="0046211F" w:rsidRPr="00C30304" w:rsidRDefault="0046211F" w:rsidP="0046211F">
      <w:r w:rsidRPr="00C30304">
        <w:t>country was involved.</w:t>
      </w:r>
    </w:p>
    <w:p w:rsidR="0046211F" w:rsidRPr="00C30304" w:rsidRDefault="0046211F" w:rsidP="0046211F">
      <w:r w:rsidRPr="00C30304">
        <w:t>但是，先生，我不在问你是否认为涉及到其他国家。</w:t>
      </w:r>
    </w:p>
    <w:p w:rsidR="0046211F" w:rsidRPr="00C30304" w:rsidRDefault="0046211F" w:rsidP="0046211F"/>
    <w:p w:rsidR="0046211F" w:rsidRPr="00C30304" w:rsidRDefault="0046211F" w:rsidP="0046211F">
      <w:r w:rsidRPr="00C30304">
        <w:t>1824</w:t>
      </w:r>
    </w:p>
    <w:p w:rsidR="0046211F" w:rsidRPr="00C30304" w:rsidRDefault="0046211F" w:rsidP="0046211F">
      <w:r w:rsidRPr="00C30304">
        <w:t>01:33:01,376 --&gt; 01:33:03,376</w:t>
      </w:r>
    </w:p>
    <w:p w:rsidR="0046211F" w:rsidRPr="00C30304" w:rsidRDefault="0046211F" w:rsidP="0046211F">
      <w:r w:rsidRPr="00C30304">
        <w:t>I'm asking you if</w:t>
      </w:r>
    </w:p>
    <w:p w:rsidR="0046211F" w:rsidRPr="00C30304" w:rsidRDefault="0046211F" w:rsidP="0046211F">
      <w:r w:rsidRPr="00C30304">
        <w:t>the U.S. was involved.</w:t>
      </w:r>
    </w:p>
    <w:p w:rsidR="0046211F" w:rsidRPr="00C30304" w:rsidRDefault="0046211F" w:rsidP="0046211F">
      <w:r w:rsidRPr="00C30304">
        <w:t>我想问是否涉及到美国。</w:t>
      </w:r>
    </w:p>
    <w:p w:rsidR="0046211F" w:rsidRPr="00C30304" w:rsidRDefault="0046211F" w:rsidP="0046211F"/>
    <w:p w:rsidR="0046211F" w:rsidRPr="00C30304" w:rsidRDefault="0046211F" w:rsidP="0046211F">
      <w:r w:rsidRPr="00C30304">
        <w:t>1825</w:t>
      </w:r>
    </w:p>
    <w:p w:rsidR="0046211F" w:rsidRPr="00C30304" w:rsidRDefault="0046211F" w:rsidP="0046211F">
      <w:r w:rsidRPr="00C30304">
        <w:t>01:33:03,378 --&gt; 01:33:05,745</w:t>
      </w:r>
    </w:p>
    <w:p w:rsidR="0046211F" w:rsidRPr="00C30304" w:rsidRDefault="0046211F" w:rsidP="0046211F">
      <w:r w:rsidRPr="00C30304">
        <w:t>And we're...</w:t>
      </w:r>
    </w:p>
    <w:p w:rsidR="0046211F" w:rsidRPr="00C30304" w:rsidRDefault="0046211F" w:rsidP="0046211F">
      <w:r w:rsidRPr="00C30304">
        <w:t>This is not something</w:t>
      </w:r>
    </w:p>
    <w:p w:rsidR="0046211F" w:rsidRPr="00C30304" w:rsidRDefault="0046211F" w:rsidP="0046211F">
      <w:r w:rsidRPr="00C30304">
        <w:t>我们</w:t>
      </w:r>
      <w:r w:rsidRPr="00C30304">
        <w:t xml:space="preserve">... </w:t>
      </w:r>
    </w:p>
    <w:p w:rsidR="0046211F" w:rsidRPr="00C30304" w:rsidRDefault="0046211F" w:rsidP="0046211F"/>
    <w:p w:rsidR="0046211F" w:rsidRPr="00C30304" w:rsidRDefault="0046211F" w:rsidP="0046211F">
      <w:r w:rsidRPr="00C30304">
        <w:t>1826</w:t>
      </w:r>
    </w:p>
    <w:p w:rsidR="0046211F" w:rsidRPr="00C30304" w:rsidRDefault="0046211F" w:rsidP="0046211F">
      <w:r w:rsidRPr="00C30304">
        <w:t>01:33:05,747 --&gt; 01:33:07,647</w:t>
      </w:r>
    </w:p>
    <w:p w:rsidR="0046211F" w:rsidRPr="00C30304" w:rsidRDefault="0046211F" w:rsidP="0046211F">
      <w:r w:rsidRPr="00C30304">
        <w:t>that we're gonna be able</w:t>
      </w:r>
    </w:p>
    <w:p w:rsidR="0046211F" w:rsidRPr="00C30304" w:rsidRDefault="0046211F" w:rsidP="0046211F">
      <w:r w:rsidRPr="00C30304">
        <w:t>to answer at this point.</w:t>
      </w:r>
    </w:p>
    <w:p w:rsidR="0046211F" w:rsidRPr="00C30304" w:rsidRDefault="0046211F" w:rsidP="0046211F">
      <w:r w:rsidRPr="00C30304">
        <w:t>这不是我们此刻能够回答的。</w:t>
      </w:r>
    </w:p>
    <w:p w:rsidR="0046211F" w:rsidRPr="00C30304" w:rsidRDefault="0046211F" w:rsidP="0046211F"/>
    <w:p w:rsidR="0046211F" w:rsidRPr="00C30304" w:rsidRDefault="0046211F" w:rsidP="0046211F">
      <w:r w:rsidRPr="00C30304">
        <w:t>1827</w:t>
      </w:r>
    </w:p>
    <w:p w:rsidR="0046211F" w:rsidRPr="00C30304" w:rsidRDefault="0046211F" w:rsidP="0046211F">
      <w:r w:rsidRPr="00C30304">
        <w:t>01:33:08,049 --&gt; 01:33:10,383</w:t>
      </w:r>
    </w:p>
    <w:p w:rsidR="0046211F" w:rsidRPr="00C30304" w:rsidRDefault="0046211F" w:rsidP="0046211F">
      <w:r w:rsidRPr="00C30304">
        <w:lastRenderedPageBreak/>
        <w:t>Look, for the longest time,</w:t>
      </w:r>
    </w:p>
    <w:p w:rsidR="0046211F" w:rsidRPr="00C30304" w:rsidRDefault="0046211F" w:rsidP="0046211F">
      <w:r w:rsidRPr="00C30304">
        <w:t>i was in fear that</w:t>
      </w:r>
    </w:p>
    <w:p w:rsidR="0046211F" w:rsidRPr="00C30304" w:rsidRDefault="0046211F" w:rsidP="0046211F">
      <w:r w:rsidRPr="00C30304">
        <w:t>你看，我已经在恐惧中度过了很长一段时间</w:t>
      </w:r>
    </w:p>
    <w:p w:rsidR="0046211F" w:rsidRPr="00C30304" w:rsidRDefault="0046211F" w:rsidP="0046211F"/>
    <w:p w:rsidR="0046211F" w:rsidRPr="00C30304" w:rsidRDefault="0046211F" w:rsidP="0046211F">
      <w:r w:rsidRPr="00C30304">
        <w:t>1828</w:t>
      </w:r>
    </w:p>
    <w:p w:rsidR="0046211F" w:rsidRPr="00C30304" w:rsidRDefault="0046211F" w:rsidP="0046211F">
      <w:r w:rsidRPr="00C30304">
        <w:t>01:33:10,385 --&gt; 01:33:11,885</w:t>
      </w:r>
    </w:p>
    <w:p w:rsidR="0046211F" w:rsidRPr="00C30304" w:rsidRDefault="0046211F" w:rsidP="0046211F">
      <w:r w:rsidRPr="00C30304">
        <w:t>I couldn't actually say</w:t>
      </w:r>
    </w:p>
    <w:p w:rsidR="0046211F" w:rsidRPr="00C30304" w:rsidRDefault="0046211F" w:rsidP="0046211F">
      <w:r w:rsidRPr="00C30304">
        <w:t>the phrase</w:t>
      </w:r>
    </w:p>
    <w:p w:rsidR="0046211F" w:rsidRPr="00C30304" w:rsidRDefault="0046211F" w:rsidP="0046211F"/>
    <w:p w:rsidR="0046211F" w:rsidRPr="00C30304" w:rsidRDefault="0046211F" w:rsidP="0046211F">
      <w:r w:rsidRPr="00C30304">
        <w:t>1829</w:t>
      </w:r>
    </w:p>
    <w:p w:rsidR="0046211F" w:rsidRPr="00C30304" w:rsidRDefault="0046211F" w:rsidP="0046211F">
      <w:r w:rsidRPr="00C30304">
        <w:t>01:33:11,887 --&gt; 01:33:13,553</w:t>
      </w:r>
    </w:p>
    <w:p w:rsidR="0046211F" w:rsidRPr="00C30304" w:rsidRDefault="0046211F" w:rsidP="0046211F">
      <w:r w:rsidRPr="00C30304">
        <w:t>"computer network attack."</w:t>
      </w:r>
    </w:p>
    <w:p w:rsidR="0046211F" w:rsidRPr="00C30304" w:rsidRDefault="0046211F" w:rsidP="0046211F">
      <w:r w:rsidRPr="00C30304">
        <w:t>实际上，我不能够说这句话</w:t>
      </w:r>
      <w:r w:rsidRPr="00C30304">
        <w:t>“</w:t>
      </w:r>
      <w:r w:rsidRPr="00C30304">
        <w:t>电脑网络攻击</w:t>
      </w:r>
      <w:r w:rsidRPr="00C30304">
        <w:t>”</w:t>
      </w:r>
      <w:r w:rsidRPr="00C30304">
        <w:t>。</w:t>
      </w:r>
    </w:p>
    <w:p w:rsidR="0046211F" w:rsidRPr="00C30304" w:rsidRDefault="0046211F" w:rsidP="0046211F"/>
    <w:p w:rsidR="0046211F" w:rsidRPr="00C30304" w:rsidRDefault="0046211F" w:rsidP="0046211F">
      <w:r w:rsidRPr="00C30304">
        <w:t>1830</w:t>
      </w:r>
    </w:p>
    <w:p w:rsidR="0046211F" w:rsidRPr="00C30304" w:rsidRDefault="0046211F" w:rsidP="0046211F">
      <w:r w:rsidRPr="00C30304">
        <w:t>01:33:13,555 --&gt; 01:33:16,423</w:t>
      </w:r>
    </w:p>
    <w:p w:rsidR="0046211F" w:rsidRPr="00C30304" w:rsidRDefault="0046211F" w:rsidP="0046211F">
      <w:r w:rsidRPr="00C30304">
        <w:t>This stuff is hideously</w:t>
      </w:r>
    </w:p>
    <w:p w:rsidR="0046211F" w:rsidRPr="00C30304" w:rsidRDefault="0046211F" w:rsidP="0046211F">
      <w:r w:rsidRPr="00C30304">
        <w:t>overclassified,</w:t>
      </w:r>
    </w:p>
    <w:p w:rsidR="0046211F" w:rsidRPr="00C30304" w:rsidRDefault="0046211F" w:rsidP="0046211F"/>
    <w:p w:rsidR="0046211F" w:rsidRPr="00C30304" w:rsidRDefault="0046211F" w:rsidP="0046211F">
      <w:r w:rsidRPr="00C30304">
        <w:t>1831</w:t>
      </w:r>
    </w:p>
    <w:p w:rsidR="0046211F" w:rsidRPr="00C30304" w:rsidRDefault="0046211F" w:rsidP="0046211F">
      <w:r w:rsidRPr="00C30304">
        <w:t>01:33:16,425 --&gt; 01:33:18,558</w:t>
      </w:r>
    </w:p>
    <w:p w:rsidR="0046211F" w:rsidRPr="00C30304" w:rsidRDefault="0046211F" w:rsidP="0046211F">
      <w:r w:rsidRPr="00C30304">
        <w:t>and it gets into the way</w:t>
      </w:r>
    </w:p>
    <w:p w:rsidR="0046211F" w:rsidRPr="00C30304" w:rsidRDefault="0046211F" w:rsidP="0046211F">
      <w:r w:rsidRPr="00C30304">
        <w:t>of a...</w:t>
      </w:r>
    </w:p>
    <w:p w:rsidR="0046211F" w:rsidRPr="00C30304" w:rsidRDefault="0046211F" w:rsidP="0046211F">
      <w:r w:rsidRPr="00C30304">
        <w:t>这个材料是高度机密，它进入的方式</w:t>
      </w:r>
      <w:r w:rsidRPr="00C30304">
        <w:t>...</w:t>
      </w:r>
    </w:p>
    <w:p w:rsidR="0046211F" w:rsidRPr="00C30304" w:rsidRDefault="0046211F" w:rsidP="0046211F"/>
    <w:p w:rsidR="0046211F" w:rsidRPr="00C30304" w:rsidRDefault="0046211F" w:rsidP="0046211F">
      <w:r w:rsidRPr="00C30304">
        <w:t>01:33:18,560 --&gt; 01:33:21,361</w:t>
      </w:r>
    </w:p>
    <w:p w:rsidR="0046211F" w:rsidRPr="00C30304" w:rsidRDefault="0046211F" w:rsidP="0046211F">
      <w:r w:rsidRPr="00C30304">
        <w:t>Of a mature</w:t>
      </w:r>
    </w:p>
    <w:p w:rsidR="0046211F" w:rsidRPr="00C30304" w:rsidRDefault="0046211F" w:rsidP="0046211F">
      <w:r w:rsidRPr="00C30304">
        <w:t>public discussion</w:t>
      </w:r>
    </w:p>
    <w:p w:rsidR="0046211F" w:rsidRPr="00C30304" w:rsidRDefault="0046211F" w:rsidP="0046211F"/>
    <w:p w:rsidR="0046211F" w:rsidRPr="00C30304" w:rsidRDefault="0046211F" w:rsidP="0046211F">
      <w:r w:rsidRPr="00C30304">
        <w:t>1833</w:t>
      </w:r>
    </w:p>
    <w:p w:rsidR="0046211F" w:rsidRPr="00C30304" w:rsidRDefault="0046211F" w:rsidP="0046211F">
      <w:r w:rsidRPr="00C30304">
        <w:t>01:33:21,363 --&gt; 01:33:23,897</w:t>
      </w:r>
    </w:p>
    <w:p w:rsidR="0046211F" w:rsidRPr="00C30304" w:rsidRDefault="0046211F" w:rsidP="0046211F">
      <w:r w:rsidRPr="00C30304">
        <w:t>as to what it is</w:t>
      </w:r>
    </w:p>
    <w:p w:rsidR="0046211F" w:rsidRPr="00C30304" w:rsidRDefault="0046211F" w:rsidP="0046211F">
      <w:r w:rsidRPr="00C30304">
        <w:t>we as a democracy</w:t>
      </w:r>
    </w:p>
    <w:p w:rsidR="0046211F" w:rsidRPr="00C30304" w:rsidRDefault="0046211F" w:rsidP="0046211F">
      <w:r w:rsidRPr="00C30304">
        <w:t>1834</w:t>
      </w:r>
    </w:p>
    <w:p w:rsidR="0046211F" w:rsidRPr="00C30304" w:rsidRDefault="0046211F" w:rsidP="0046211F">
      <w:r w:rsidRPr="00C30304">
        <w:t>01:33:23,899 --&gt; 01:33:28,068</w:t>
      </w:r>
    </w:p>
    <w:p w:rsidR="0046211F" w:rsidRPr="00C30304" w:rsidRDefault="0046211F" w:rsidP="0046211F">
      <w:r w:rsidRPr="00C30304">
        <w:t>want our nation to be doing</w:t>
      </w:r>
    </w:p>
    <w:p w:rsidR="0046211F" w:rsidRPr="00C30304" w:rsidRDefault="0046211F" w:rsidP="0046211F">
      <w:r w:rsidRPr="00C30304">
        <w:t>up here in the cyber domain.</w:t>
      </w:r>
    </w:p>
    <w:p w:rsidR="0046211F" w:rsidRPr="00C30304" w:rsidRDefault="0046211F" w:rsidP="0046211F">
      <w:r w:rsidRPr="00C30304">
        <w:t>作为一个民主国家，就成熟的公开讨论而言，我们希望我们的国家做网络领域。</w:t>
      </w:r>
    </w:p>
    <w:p w:rsidR="0046211F" w:rsidRPr="00C30304" w:rsidRDefault="0046211F" w:rsidP="0046211F"/>
    <w:p w:rsidR="0046211F" w:rsidRPr="00C30304" w:rsidRDefault="0046211F" w:rsidP="0046211F">
      <w:r w:rsidRPr="00C30304">
        <w:t>1835</w:t>
      </w:r>
    </w:p>
    <w:p w:rsidR="0046211F" w:rsidRPr="00C30304" w:rsidRDefault="0046211F" w:rsidP="0046211F">
      <w:r w:rsidRPr="00C30304">
        <w:t>01:33:28,070 --&gt; 01:33:30,904</w:t>
      </w:r>
    </w:p>
    <w:p w:rsidR="0046211F" w:rsidRPr="00C30304" w:rsidRDefault="0046211F" w:rsidP="0046211F">
      <w:r w:rsidRPr="00C30304">
        <w:t>Now, this is a former director</w:t>
      </w:r>
    </w:p>
    <w:p w:rsidR="0046211F" w:rsidRPr="00C30304" w:rsidRDefault="0046211F" w:rsidP="0046211F">
      <w:r w:rsidRPr="00C30304">
        <w:t>of NSA and CIA</w:t>
      </w:r>
    </w:p>
    <w:p w:rsidR="0046211F" w:rsidRPr="00C30304" w:rsidRDefault="0046211F" w:rsidP="0046211F"/>
    <w:p w:rsidR="0046211F" w:rsidRPr="00C30304" w:rsidRDefault="0046211F" w:rsidP="0046211F">
      <w:r w:rsidRPr="00C30304">
        <w:lastRenderedPageBreak/>
        <w:t>1836</w:t>
      </w:r>
    </w:p>
    <w:p w:rsidR="0046211F" w:rsidRPr="00C30304" w:rsidRDefault="0046211F" w:rsidP="0046211F">
      <w:r w:rsidRPr="00C30304">
        <w:t>01:33:30,906 --&gt; 01:33:32,872</w:t>
      </w:r>
    </w:p>
    <w:p w:rsidR="0046211F" w:rsidRPr="00C30304" w:rsidRDefault="0046211F" w:rsidP="0046211F">
      <w:r w:rsidRPr="00C30304">
        <w:t>saying this stuff is</w:t>
      </w:r>
    </w:p>
    <w:p w:rsidR="0046211F" w:rsidRPr="00C30304" w:rsidRDefault="0046211F" w:rsidP="0046211F">
      <w:r w:rsidRPr="00C30304">
        <w:t>overclassified.</w:t>
      </w:r>
    </w:p>
    <w:p w:rsidR="0046211F" w:rsidRPr="00C30304" w:rsidRDefault="0046211F" w:rsidP="0046211F">
      <w:r w:rsidRPr="00C30304">
        <w:rPr>
          <w:rFonts w:hint="eastAsia"/>
        </w:rPr>
        <w:t>现在</w:t>
      </w:r>
      <w:r w:rsidRPr="00C30304">
        <w:rPr>
          <w:rFonts w:hint="eastAsia"/>
        </w:rPr>
        <w:t>,</w:t>
      </w:r>
      <w:r w:rsidRPr="00C30304">
        <w:rPr>
          <w:rFonts w:hint="eastAsia"/>
        </w:rPr>
        <w:t>说这个材料是高度机密的是前国安局和中央情报局局长</w:t>
      </w:r>
      <w:r w:rsidRPr="00C30304">
        <w:t>。</w:t>
      </w:r>
    </w:p>
    <w:p w:rsidR="0046211F" w:rsidRPr="00C30304" w:rsidRDefault="0046211F" w:rsidP="0046211F"/>
    <w:p w:rsidR="0046211F" w:rsidRPr="00C30304" w:rsidRDefault="0046211F" w:rsidP="0046211F">
      <w:r w:rsidRPr="00C30304">
        <w:t>1837</w:t>
      </w:r>
    </w:p>
    <w:p w:rsidR="0046211F" w:rsidRPr="00C30304" w:rsidRDefault="0046211F" w:rsidP="0046211F">
      <w:r w:rsidRPr="00C30304">
        <w:t>01:33:33,107 --&gt; 01:33:36,610</w:t>
      </w:r>
    </w:p>
    <w:p w:rsidR="0046211F" w:rsidRPr="00C30304" w:rsidRDefault="0046211F" w:rsidP="0046211F">
      <w:r w:rsidRPr="00C30304">
        <w:t>One of the reasons this</w:t>
      </w:r>
    </w:p>
    <w:p w:rsidR="0046211F" w:rsidRPr="00C30304" w:rsidRDefault="0046211F" w:rsidP="0046211F">
      <w:r w:rsidRPr="00C30304">
        <w:t>is highly classified as it is</w:t>
      </w:r>
    </w:p>
    <w:p w:rsidR="0046211F" w:rsidRPr="00C30304" w:rsidRDefault="0046211F" w:rsidP="0046211F"/>
    <w:p w:rsidR="0046211F" w:rsidRPr="00C30304" w:rsidRDefault="0046211F" w:rsidP="0046211F">
      <w:r w:rsidRPr="00C30304">
        <w:t>1838</w:t>
      </w:r>
    </w:p>
    <w:p w:rsidR="0046211F" w:rsidRPr="00C30304" w:rsidRDefault="0046211F" w:rsidP="0046211F">
      <w:r w:rsidRPr="00C30304">
        <w:t>01:33:36,612 --&gt; 01:33:38,211</w:t>
      </w:r>
    </w:p>
    <w:p w:rsidR="0046211F" w:rsidRPr="00C30304" w:rsidRDefault="0046211F" w:rsidP="0046211F">
      <w:r w:rsidRPr="00C30304">
        <w:t>this is a peculiar</w:t>
      </w:r>
    </w:p>
    <w:p w:rsidR="0046211F" w:rsidRPr="00C30304" w:rsidRDefault="0046211F" w:rsidP="0046211F">
      <w:r w:rsidRPr="00C30304">
        <w:t>weapons system.</w:t>
      </w:r>
    </w:p>
    <w:p w:rsidR="0046211F" w:rsidRPr="00C30304" w:rsidRDefault="0046211F" w:rsidP="0046211F">
      <w:r w:rsidRPr="00C30304">
        <w:t>高度机密的原因之一是，这是一个特殊的武器系统。</w:t>
      </w:r>
    </w:p>
    <w:p w:rsidR="0046211F" w:rsidRPr="00C30304" w:rsidRDefault="0046211F" w:rsidP="0046211F"/>
    <w:p w:rsidR="0046211F" w:rsidRPr="00C30304" w:rsidRDefault="0046211F" w:rsidP="0046211F">
      <w:r w:rsidRPr="00C30304">
        <w:t>1839</w:t>
      </w:r>
    </w:p>
    <w:p w:rsidR="0046211F" w:rsidRPr="00C30304" w:rsidRDefault="0046211F" w:rsidP="0046211F">
      <w:r w:rsidRPr="00C30304">
        <w:t>01:33:38,213 --&gt; 01:33:40,213</w:t>
      </w:r>
    </w:p>
    <w:p w:rsidR="0046211F" w:rsidRPr="00C30304" w:rsidRDefault="0046211F" w:rsidP="0046211F">
      <w:r w:rsidRPr="00C30304">
        <w:t>This is a weapons system</w:t>
      </w:r>
    </w:p>
    <w:p w:rsidR="0046211F" w:rsidRPr="00C30304" w:rsidRDefault="0046211F" w:rsidP="0046211F">
      <w:r w:rsidRPr="00C30304">
        <w:t>that's come out of</w:t>
      </w:r>
    </w:p>
    <w:p w:rsidR="0046211F" w:rsidRPr="00C30304" w:rsidRDefault="0046211F" w:rsidP="0046211F"/>
    <w:p w:rsidR="0046211F" w:rsidRPr="00C30304" w:rsidRDefault="0046211F" w:rsidP="0046211F">
      <w:r w:rsidRPr="00C30304">
        <w:t>1840</w:t>
      </w:r>
    </w:p>
    <w:p w:rsidR="0046211F" w:rsidRPr="00C30304" w:rsidRDefault="0046211F" w:rsidP="0046211F">
      <w:r w:rsidRPr="00C30304">
        <w:t>01:33:40,215 --&gt; 01:33:41,548</w:t>
      </w:r>
    </w:p>
    <w:p w:rsidR="0046211F" w:rsidRPr="00C30304" w:rsidRDefault="0046211F" w:rsidP="0046211F">
      <w:r w:rsidRPr="00C30304">
        <w:t>the espionage community,</w:t>
      </w:r>
    </w:p>
    <w:p w:rsidR="0046211F" w:rsidRPr="00C30304" w:rsidRDefault="0046211F" w:rsidP="0046211F"/>
    <w:p w:rsidR="0046211F" w:rsidRPr="00C30304" w:rsidRDefault="0046211F" w:rsidP="0046211F">
      <w:r w:rsidRPr="00C30304">
        <w:t>1841</w:t>
      </w:r>
    </w:p>
    <w:p w:rsidR="0046211F" w:rsidRPr="00C30304" w:rsidRDefault="0046211F" w:rsidP="0046211F">
      <w:r w:rsidRPr="00C30304">
        <w:t>01:33:41,550 --&gt; 01:33:44,818</w:t>
      </w:r>
    </w:p>
    <w:p w:rsidR="0046211F" w:rsidRPr="00C30304" w:rsidRDefault="0046211F" w:rsidP="0046211F">
      <w:r w:rsidRPr="00C30304">
        <w:t>and... and so those people</w:t>
      </w:r>
    </w:p>
    <w:p w:rsidR="0046211F" w:rsidRPr="00C30304" w:rsidRDefault="0046211F" w:rsidP="0046211F">
      <w:r w:rsidRPr="00C30304">
        <w:t>have a habit of secrecy.</w:t>
      </w:r>
    </w:p>
    <w:p w:rsidR="0046211F" w:rsidRPr="00C30304" w:rsidRDefault="0046211F" w:rsidP="0046211F">
      <w:r w:rsidRPr="00C30304">
        <w:t>这是个超越间谍范畴的武器系统，所以这些人具有保密的习惯。</w:t>
      </w:r>
    </w:p>
    <w:p w:rsidR="0046211F" w:rsidRPr="00C30304" w:rsidRDefault="0046211F" w:rsidP="0046211F">
      <w:r w:rsidRPr="00C30304">
        <w:t>1842</w:t>
      </w:r>
    </w:p>
    <w:p w:rsidR="0046211F" w:rsidRPr="00C30304" w:rsidRDefault="0046211F" w:rsidP="0046211F">
      <w:r w:rsidRPr="00C30304">
        <w:t>01:33:44,820 --&gt; 01:33:47,120</w:t>
      </w:r>
    </w:p>
    <w:p w:rsidR="0046211F" w:rsidRPr="00C30304" w:rsidRDefault="0046211F" w:rsidP="0046211F">
      <w:r w:rsidRPr="00C30304">
        <w:t>Secrecy is still justifiable</w:t>
      </w:r>
    </w:p>
    <w:p w:rsidR="0046211F" w:rsidRPr="00C30304" w:rsidRDefault="0046211F" w:rsidP="0046211F">
      <w:r w:rsidRPr="00C30304">
        <w:t>in certain cases</w:t>
      </w:r>
    </w:p>
    <w:p w:rsidR="0046211F" w:rsidRPr="00C30304" w:rsidRDefault="0046211F" w:rsidP="0046211F"/>
    <w:p w:rsidR="0046211F" w:rsidRPr="00C30304" w:rsidRDefault="0046211F" w:rsidP="0046211F">
      <w:r w:rsidRPr="00C30304">
        <w:t>1843</w:t>
      </w:r>
    </w:p>
    <w:p w:rsidR="0046211F" w:rsidRPr="00C30304" w:rsidRDefault="0046211F" w:rsidP="0046211F">
      <w:r w:rsidRPr="00C30304">
        <w:t>01:33:47,122 --&gt; 01:33:50,323</w:t>
      </w:r>
    </w:p>
    <w:p w:rsidR="0046211F" w:rsidRPr="00C30304" w:rsidRDefault="0046211F" w:rsidP="0046211F">
      <w:r w:rsidRPr="00C30304">
        <w:t>to protect sources or to protect</w:t>
      </w:r>
    </w:p>
    <w:p w:rsidR="0046211F" w:rsidRPr="00C30304" w:rsidRDefault="0046211F" w:rsidP="0046211F">
      <w:r w:rsidRPr="00C30304">
        <w:t>national security</w:t>
      </w:r>
    </w:p>
    <w:p w:rsidR="0046211F" w:rsidRPr="00C30304" w:rsidRDefault="0046211F" w:rsidP="0046211F">
      <w:r w:rsidRPr="00C30304">
        <w:t>为了保护资源和保护国家安全，在某些情况下机密仍然是合理的</w:t>
      </w:r>
      <w:r w:rsidRPr="00C30304">
        <w:rPr>
          <w:rFonts w:hint="eastAsia"/>
        </w:rPr>
        <w:t>，</w:t>
      </w:r>
      <w:r w:rsidRPr="00C30304">
        <w:t xml:space="preserve"> </w:t>
      </w:r>
    </w:p>
    <w:p w:rsidR="0046211F" w:rsidRPr="00C30304" w:rsidRDefault="0046211F" w:rsidP="0046211F"/>
    <w:p w:rsidR="0046211F" w:rsidRPr="00C30304" w:rsidRDefault="0046211F" w:rsidP="0046211F">
      <w:r w:rsidRPr="00C30304">
        <w:t>1844</w:t>
      </w:r>
    </w:p>
    <w:p w:rsidR="0046211F" w:rsidRPr="00C30304" w:rsidRDefault="0046211F" w:rsidP="0046211F">
      <w:r w:rsidRPr="00C30304">
        <w:t>01:33:50,325 --&gt; 01:33:53,493</w:t>
      </w:r>
    </w:p>
    <w:p w:rsidR="0046211F" w:rsidRPr="00C30304" w:rsidRDefault="0046211F" w:rsidP="0046211F">
      <w:r w:rsidRPr="00C30304">
        <w:lastRenderedPageBreak/>
        <w:t>but when we deal with secrecy,</w:t>
      </w:r>
    </w:p>
    <w:p w:rsidR="0046211F" w:rsidRPr="00C30304" w:rsidRDefault="0046211F" w:rsidP="0046211F">
      <w:r w:rsidRPr="00C30304">
        <w:t>don't hide behind it</w:t>
      </w:r>
    </w:p>
    <w:p w:rsidR="0046211F" w:rsidRPr="00C30304" w:rsidRDefault="0046211F" w:rsidP="0046211F"/>
    <w:p w:rsidR="0046211F" w:rsidRPr="00C30304" w:rsidRDefault="0046211F" w:rsidP="0046211F">
      <w:r w:rsidRPr="00C30304">
        <w:t>1845</w:t>
      </w:r>
    </w:p>
    <w:p w:rsidR="0046211F" w:rsidRPr="00C30304" w:rsidRDefault="0046211F" w:rsidP="0046211F">
      <w:r w:rsidRPr="00C30304">
        <w:t>01:33:53,495 --&gt; 01:33:57,430</w:t>
      </w:r>
    </w:p>
    <w:p w:rsidR="0046211F" w:rsidRPr="00C30304" w:rsidRDefault="0046211F" w:rsidP="0046211F">
      <w:r w:rsidRPr="00C30304">
        <w:t>to use as an excuse to not</w:t>
      </w:r>
    </w:p>
    <w:p w:rsidR="0046211F" w:rsidRPr="00C30304" w:rsidRDefault="0046211F" w:rsidP="0046211F">
      <w:r w:rsidRPr="00C30304">
        <w:t>disclose something properly</w:t>
      </w:r>
    </w:p>
    <w:p w:rsidR="0046211F" w:rsidRPr="00C30304" w:rsidRDefault="0046211F" w:rsidP="0046211F"/>
    <w:p w:rsidR="0046211F" w:rsidRPr="00C30304" w:rsidRDefault="0046211F" w:rsidP="0046211F">
      <w:r w:rsidRPr="00C30304">
        <w:t>1846</w:t>
      </w:r>
    </w:p>
    <w:p w:rsidR="0046211F" w:rsidRPr="00C30304" w:rsidRDefault="0046211F" w:rsidP="0046211F">
      <w:r w:rsidRPr="00C30304">
        <w:t>01:33:57,432 --&gt; 01:33:59,466</w:t>
      </w:r>
    </w:p>
    <w:p w:rsidR="0046211F" w:rsidRPr="00C30304" w:rsidRDefault="0046211F" w:rsidP="0046211F">
      <w:r w:rsidRPr="00C30304">
        <w:t>that you know should be</w:t>
      </w:r>
    </w:p>
    <w:p w:rsidR="0046211F" w:rsidRPr="00C30304" w:rsidRDefault="0046211F" w:rsidP="0046211F"/>
    <w:p w:rsidR="0046211F" w:rsidRPr="00C30304" w:rsidRDefault="0046211F" w:rsidP="0046211F">
      <w:r w:rsidRPr="00C30304">
        <w:t>1847</w:t>
      </w:r>
    </w:p>
    <w:p w:rsidR="0046211F" w:rsidRPr="00C30304" w:rsidRDefault="0046211F" w:rsidP="0046211F">
      <w:r w:rsidRPr="00C30304">
        <w:t>01:33:59,468 --&gt; 01:34:00,734</w:t>
      </w:r>
    </w:p>
    <w:p w:rsidR="0046211F" w:rsidRPr="00C30304" w:rsidRDefault="0046211F" w:rsidP="0046211F">
      <w:r w:rsidRPr="00C30304">
        <w:t>&lt;i&gt; or that the American people&lt;/i&gt;</w:t>
      </w:r>
    </w:p>
    <w:p w:rsidR="0046211F" w:rsidRPr="00C30304" w:rsidRDefault="0046211F" w:rsidP="0046211F">
      <w:r w:rsidRPr="00C30304">
        <w:t>但当我们处理机密时，不要拿它作为借口，从而不揭露一些你应该知道的非常正确的事情，或者，美国人民最终需要看到的事情。</w:t>
      </w:r>
    </w:p>
    <w:p w:rsidR="0046211F" w:rsidRPr="00C30304" w:rsidRDefault="0046211F" w:rsidP="0046211F"/>
    <w:p w:rsidR="0046211F" w:rsidRPr="00C30304" w:rsidRDefault="0046211F" w:rsidP="0046211F">
      <w:r w:rsidRPr="00C30304">
        <w:t>1848</w:t>
      </w:r>
    </w:p>
    <w:p w:rsidR="0046211F" w:rsidRPr="00C30304" w:rsidRDefault="0046211F" w:rsidP="0046211F">
      <w:r w:rsidRPr="00C30304">
        <w:t>01:34:00,736 --&gt; 01:34:02,002</w:t>
      </w:r>
    </w:p>
    <w:p w:rsidR="0046211F" w:rsidRPr="00C30304" w:rsidRDefault="0046211F" w:rsidP="0046211F">
      <w:r w:rsidRPr="00C30304">
        <w:t>&lt;i&gt; need ultimately to see.&lt;/i&gt;</w:t>
      </w:r>
    </w:p>
    <w:p w:rsidR="0046211F" w:rsidRPr="00C30304" w:rsidRDefault="0046211F" w:rsidP="0046211F"/>
    <w:p w:rsidR="0046211F" w:rsidRPr="00C30304" w:rsidRDefault="0046211F" w:rsidP="0046211F">
      <w:r w:rsidRPr="00C30304">
        <w:t>1849</w:t>
      </w:r>
    </w:p>
    <w:p w:rsidR="0046211F" w:rsidRPr="00C30304" w:rsidRDefault="0046211F" w:rsidP="0046211F">
      <w:r w:rsidRPr="00C30304">
        <w:t>01:34:04,672 --&gt; 01:34:06,740</w:t>
      </w:r>
    </w:p>
    <w:p w:rsidR="0046211F" w:rsidRPr="00C30304" w:rsidRDefault="0046211F" w:rsidP="0046211F">
      <w:r w:rsidRPr="00C30304">
        <w:t>Gibney:&lt;i&gt; While most government&lt;/i&gt;</w:t>
      </w:r>
    </w:p>
    <w:p w:rsidR="0046211F" w:rsidRPr="00C30304" w:rsidRDefault="0046211F" w:rsidP="0046211F">
      <w:r w:rsidRPr="00C30304">
        <w:t>&lt;i&gt; officials refused&lt;/i&gt;</w:t>
      </w:r>
    </w:p>
    <w:p w:rsidR="0046211F" w:rsidRPr="00C30304" w:rsidRDefault="0046211F" w:rsidP="0046211F"/>
    <w:p w:rsidR="0046211F" w:rsidRPr="00C30304" w:rsidRDefault="0046211F" w:rsidP="0046211F">
      <w:r w:rsidRPr="00C30304">
        <w:t>1850</w:t>
      </w:r>
    </w:p>
    <w:p w:rsidR="0046211F" w:rsidRPr="00C30304" w:rsidRDefault="0046211F" w:rsidP="0046211F">
      <w:r w:rsidRPr="00C30304">
        <w:t>01:34:06,742 --&gt; 01:34:08,208</w:t>
      </w:r>
    </w:p>
    <w:p w:rsidR="0046211F" w:rsidRPr="00C30304" w:rsidRDefault="0046211F" w:rsidP="0046211F">
      <w:r w:rsidRPr="00C30304">
        <w:t>&lt;i&gt; to acknowledge the operation,&lt;/i&gt;</w:t>
      </w:r>
    </w:p>
    <w:p w:rsidR="0046211F" w:rsidRPr="00C30304" w:rsidRDefault="0046211F" w:rsidP="0046211F"/>
    <w:p w:rsidR="0046211F" w:rsidRPr="00C30304" w:rsidRDefault="0046211F" w:rsidP="0046211F"/>
    <w:p w:rsidR="0046211F" w:rsidRPr="00C30304" w:rsidRDefault="0046211F" w:rsidP="0046211F">
      <w:r w:rsidRPr="00C30304">
        <w:t>1851</w:t>
      </w:r>
    </w:p>
    <w:p w:rsidR="0046211F" w:rsidRPr="00C30304" w:rsidRDefault="0046211F" w:rsidP="0046211F">
      <w:r w:rsidRPr="00C30304">
        <w:t>01:34:08,809 --&gt; 01:34:11,578</w:t>
      </w:r>
    </w:p>
    <w:p w:rsidR="0046211F" w:rsidRPr="00C30304" w:rsidRDefault="0046211F" w:rsidP="0046211F">
      <w:r w:rsidRPr="00C30304">
        <w:t>&lt;i&gt; at least one key insider did&lt;/i&gt;</w:t>
      </w:r>
    </w:p>
    <w:p w:rsidR="0046211F" w:rsidRPr="00C30304" w:rsidRDefault="0046211F" w:rsidP="0046211F">
      <w:r w:rsidRPr="00C30304">
        <w:t>&lt;i&gt; leak parts of the story&lt;/i&gt;</w:t>
      </w:r>
    </w:p>
    <w:p w:rsidR="0046211F" w:rsidRPr="00C30304" w:rsidRDefault="0046211F" w:rsidP="0046211F"/>
    <w:p w:rsidR="0046211F" w:rsidRPr="00C30304" w:rsidRDefault="0046211F" w:rsidP="0046211F">
      <w:r w:rsidRPr="00C30304">
        <w:t>1852</w:t>
      </w:r>
    </w:p>
    <w:p w:rsidR="0046211F" w:rsidRPr="00C30304" w:rsidRDefault="0046211F" w:rsidP="0046211F">
      <w:r w:rsidRPr="00C30304">
        <w:t>01:34:11,580 --&gt; 01:34:12,679</w:t>
      </w:r>
    </w:p>
    <w:p w:rsidR="0046211F" w:rsidRPr="00C30304" w:rsidRDefault="0046211F" w:rsidP="0046211F">
      <w:r w:rsidRPr="00C30304">
        <w:t>&lt;i&gt; to the press.&lt;/i&gt;</w:t>
      </w:r>
    </w:p>
    <w:p w:rsidR="0046211F" w:rsidRPr="00C30304" w:rsidRDefault="0046211F" w:rsidP="0046211F">
      <w:r w:rsidRPr="00C30304">
        <w:t>虽然大多数专业官员拒绝承认相关信息，但至少有一个关键内幕故事泄漏给媒体。</w:t>
      </w:r>
    </w:p>
    <w:p w:rsidR="0046211F" w:rsidRPr="00C30304" w:rsidRDefault="0046211F" w:rsidP="0046211F"/>
    <w:p w:rsidR="0046211F" w:rsidRPr="00C30304" w:rsidRDefault="0046211F" w:rsidP="0046211F">
      <w:r w:rsidRPr="00C30304">
        <w:t>1853</w:t>
      </w:r>
    </w:p>
    <w:p w:rsidR="0046211F" w:rsidRPr="00C30304" w:rsidRDefault="0046211F" w:rsidP="0046211F">
      <w:r w:rsidRPr="00C30304">
        <w:t>01:34:12,681 --&gt; 01:34:16,583</w:t>
      </w:r>
    </w:p>
    <w:p w:rsidR="0046211F" w:rsidRPr="00C30304" w:rsidRDefault="0046211F" w:rsidP="0046211F">
      <w:r w:rsidRPr="00C30304">
        <w:lastRenderedPageBreak/>
        <w:t>&lt;i&gt; In 2012, David sanger wrote&lt;/i&gt;</w:t>
      </w:r>
    </w:p>
    <w:p w:rsidR="0046211F" w:rsidRPr="00C30304" w:rsidRDefault="0046211F" w:rsidP="0046211F">
      <w:r w:rsidRPr="00C30304">
        <w:t>&lt;i&gt; a detailed account&lt;/i&gt;</w:t>
      </w:r>
    </w:p>
    <w:p w:rsidR="0046211F" w:rsidRPr="00C30304" w:rsidRDefault="0046211F" w:rsidP="0046211F"/>
    <w:p w:rsidR="0046211F" w:rsidRPr="00C30304" w:rsidRDefault="0046211F" w:rsidP="0046211F">
      <w:r w:rsidRPr="00C30304">
        <w:t>1854</w:t>
      </w:r>
    </w:p>
    <w:p w:rsidR="0046211F" w:rsidRPr="00C30304" w:rsidRDefault="0046211F" w:rsidP="0046211F">
      <w:r w:rsidRPr="00C30304">
        <w:t>01:34:16,585 --&gt; 01:34:19,919</w:t>
      </w:r>
    </w:p>
    <w:p w:rsidR="0046211F" w:rsidRPr="00C30304" w:rsidRDefault="0046211F" w:rsidP="0046211F">
      <w:r w:rsidRPr="00C30304">
        <w:t>&lt;i&gt; of olympic games that unmasked&lt;/i&gt;</w:t>
      </w:r>
    </w:p>
    <w:p w:rsidR="0046211F" w:rsidRPr="00C30304" w:rsidRDefault="0046211F" w:rsidP="0046211F">
      <w:r w:rsidRPr="00C30304">
        <w:t>&lt;i&gt; the extensive joint operation&lt;/i&gt;</w:t>
      </w:r>
    </w:p>
    <w:p w:rsidR="0046211F" w:rsidRPr="00C30304" w:rsidRDefault="0046211F" w:rsidP="0046211F"/>
    <w:p w:rsidR="0046211F" w:rsidRPr="00C30304" w:rsidRDefault="0046211F" w:rsidP="0046211F">
      <w:r w:rsidRPr="00C30304">
        <w:t>1855</w:t>
      </w:r>
    </w:p>
    <w:p w:rsidR="0046211F" w:rsidRPr="00C30304" w:rsidRDefault="0046211F" w:rsidP="0046211F">
      <w:r w:rsidRPr="00C30304">
        <w:t>01:34:19,921 --&gt; 01:34:21,855</w:t>
      </w:r>
    </w:p>
    <w:p w:rsidR="0046211F" w:rsidRPr="00C30304" w:rsidRDefault="0046211F" w:rsidP="0046211F">
      <w:r w:rsidRPr="00C30304">
        <w:t>&lt;i&gt; between the U.S. and Israel&lt;/i&gt;</w:t>
      </w:r>
    </w:p>
    <w:p w:rsidR="0046211F" w:rsidRPr="00C30304" w:rsidRDefault="0046211F" w:rsidP="0046211F"/>
    <w:p w:rsidR="0046211F" w:rsidRPr="00C30304" w:rsidRDefault="0046211F" w:rsidP="0046211F">
      <w:r w:rsidRPr="00C30304">
        <w:t>1856</w:t>
      </w:r>
    </w:p>
    <w:p w:rsidR="0046211F" w:rsidRPr="00C30304" w:rsidRDefault="0046211F" w:rsidP="0046211F">
      <w:r w:rsidRPr="00C30304">
        <w:t>01:34:21,857 --&gt; 01:34:24,090</w:t>
      </w:r>
    </w:p>
    <w:p w:rsidR="0046211F" w:rsidRPr="00C30304" w:rsidRDefault="0046211F" w:rsidP="0046211F">
      <w:r w:rsidRPr="00C30304">
        <w:t>&lt;i&gt; to launch cyber attacks&lt;/i&gt;</w:t>
      </w:r>
    </w:p>
    <w:p w:rsidR="0046211F" w:rsidRPr="00C30304" w:rsidRDefault="0046211F" w:rsidP="0046211F">
      <w:r w:rsidRPr="00C30304">
        <w:t>&lt;i&gt; on natanz.&lt;/i&gt;</w:t>
      </w:r>
    </w:p>
    <w:p w:rsidR="0046211F" w:rsidRPr="00C30304" w:rsidRDefault="0046211F" w:rsidP="0046211F">
      <w:r w:rsidRPr="00C30304">
        <w:t>2012</w:t>
      </w:r>
      <w:r w:rsidRPr="00C30304">
        <w:t>年，大卫桑格写详细叙述了奥运会，</w:t>
      </w:r>
      <w:r w:rsidRPr="00C30304">
        <w:rPr>
          <w:rFonts w:hint="eastAsia"/>
        </w:rPr>
        <w:t>“奥运会”</w:t>
      </w:r>
      <w:r w:rsidRPr="00C30304">
        <w:rPr>
          <w:rFonts w:hint="eastAsia"/>
        </w:rPr>
        <w:t>,</w:t>
      </w:r>
      <w:r w:rsidRPr="00C30304">
        <w:rPr>
          <w:rFonts w:hint="eastAsia"/>
        </w:rPr>
        <w:t>即“奥运会”揭露了美国和以色列在纳坦兹发动的网络攻击的联合行动。</w:t>
      </w:r>
    </w:p>
    <w:p w:rsidR="0046211F" w:rsidRPr="00C30304" w:rsidRDefault="0046211F" w:rsidP="0046211F"/>
    <w:p w:rsidR="0046211F" w:rsidRPr="00C30304" w:rsidRDefault="0046211F" w:rsidP="0046211F">
      <w:r w:rsidRPr="00C30304">
        <w:t>1857</w:t>
      </w:r>
    </w:p>
    <w:p w:rsidR="0046211F" w:rsidRPr="00C30304" w:rsidRDefault="0046211F" w:rsidP="0046211F">
      <w:r w:rsidRPr="00C30304">
        <w:t>01:34:24,959 --&gt; 01:34:26,826</w:t>
      </w:r>
    </w:p>
    <w:p w:rsidR="0046211F" w:rsidRPr="00C30304" w:rsidRDefault="0046211F" w:rsidP="0046211F">
      <w:r w:rsidRPr="00C30304">
        <w:t>Sanger:</w:t>
      </w:r>
    </w:p>
    <w:p w:rsidR="0046211F" w:rsidRPr="00C30304" w:rsidRDefault="0046211F" w:rsidP="0046211F">
      <w:r w:rsidRPr="00C30304">
        <w:t>&lt;i&gt; The publication of this story&lt;/i&gt;</w:t>
      </w:r>
    </w:p>
    <w:p w:rsidR="0046211F" w:rsidRPr="00C30304" w:rsidRDefault="0046211F" w:rsidP="0046211F"/>
    <w:p w:rsidR="0046211F" w:rsidRPr="00C30304" w:rsidRDefault="0046211F" w:rsidP="0046211F">
      <w:r w:rsidRPr="00C30304">
        <w:t>1858</w:t>
      </w:r>
    </w:p>
    <w:p w:rsidR="0046211F" w:rsidRPr="00C30304" w:rsidRDefault="0046211F" w:rsidP="0046211F">
      <w:r w:rsidRPr="00C30304">
        <w:t>01:34:26,828 --&gt; 01:34:28,862</w:t>
      </w:r>
    </w:p>
    <w:p w:rsidR="0046211F" w:rsidRPr="00C30304" w:rsidRDefault="0046211F" w:rsidP="0046211F">
      <w:r w:rsidRPr="00C30304">
        <w:t>coming at a time that turned out</w:t>
      </w:r>
    </w:p>
    <w:p w:rsidR="0046211F" w:rsidRPr="00C30304" w:rsidRDefault="0046211F" w:rsidP="0046211F">
      <w:r w:rsidRPr="00C30304">
        <w:t>that there were</w:t>
      </w:r>
    </w:p>
    <w:p w:rsidR="0046211F" w:rsidRPr="00C30304" w:rsidRDefault="0046211F" w:rsidP="0046211F">
      <w:r w:rsidRPr="00C30304">
        <w:t>1859</w:t>
      </w:r>
    </w:p>
    <w:p w:rsidR="0046211F" w:rsidRPr="00C30304" w:rsidRDefault="0046211F" w:rsidP="0046211F">
      <w:r w:rsidRPr="00C30304">
        <w:t>01:34:28,864 --&gt; 01:34:31,665</w:t>
      </w:r>
    </w:p>
    <w:p w:rsidR="0046211F" w:rsidRPr="00C30304" w:rsidRDefault="0046211F" w:rsidP="0046211F">
      <w:r w:rsidRPr="00C30304">
        <w:t>a number of other unrelated</w:t>
      </w:r>
    </w:p>
    <w:p w:rsidR="0046211F" w:rsidRPr="00C30304" w:rsidRDefault="0046211F" w:rsidP="0046211F">
      <w:r w:rsidRPr="00C30304">
        <w:t>national security stories</w:t>
      </w:r>
    </w:p>
    <w:p w:rsidR="0046211F" w:rsidRPr="00C30304" w:rsidRDefault="0046211F" w:rsidP="0046211F"/>
    <w:p w:rsidR="0046211F" w:rsidRPr="00C30304" w:rsidRDefault="0046211F" w:rsidP="0046211F">
      <w:r w:rsidRPr="00C30304">
        <w:t>1860</w:t>
      </w:r>
    </w:p>
    <w:p w:rsidR="0046211F" w:rsidRPr="00C30304" w:rsidRDefault="0046211F" w:rsidP="0046211F">
      <w:r w:rsidRPr="00C30304">
        <w:t>01:34:31,667 --&gt; 01:34:34,334</w:t>
      </w:r>
    </w:p>
    <w:p w:rsidR="0046211F" w:rsidRPr="00C30304" w:rsidRDefault="0046211F" w:rsidP="0046211F">
      <w:r w:rsidRPr="00C30304">
        <w:t>being published,</w:t>
      </w:r>
    </w:p>
    <w:p w:rsidR="0046211F" w:rsidRPr="00C30304" w:rsidRDefault="0046211F" w:rsidP="0046211F">
      <w:r w:rsidRPr="00C30304">
        <w:t>lead to the announcement</w:t>
      </w:r>
    </w:p>
    <w:p w:rsidR="0046211F" w:rsidRPr="00C30304" w:rsidRDefault="0046211F" w:rsidP="0046211F"/>
    <w:p w:rsidR="0046211F" w:rsidRPr="00C30304" w:rsidRDefault="0046211F" w:rsidP="0046211F">
      <w:r w:rsidRPr="00C30304">
        <w:t>1861</w:t>
      </w:r>
    </w:p>
    <w:p w:rsidR="0046211F" w:rsidRPr="00C30304" w:rsidRDefault="0046211F" w:rsidP="0046211F">
      <w:r w:rsidRPr="00C30304">
        <w:t>01:34:34,336 --&gt; 01:34:37,704</w:t>
      </w:r>
    </w:p>
    <w:p w:rsidR="0046211F" w:rsidRPr="00C30304" w:rsidRDefault="0046211F" w:rsidP="0046211F">
      <w:r w:rsidRPr="00C30304">
        <w:t>of investigations</w:t>
      </w:r>
    </w:p>
    <w:p w:rsidR="0046211F" w:rsidRPr="00C30304" w:rsidRDefault="0046211F" w:rsidP="0046211F">
      <w:r w:rsidRPr="00C30304">
        <w:t>by the Attorney General.</w:t>
      </w:r>
    </w:p>
    <w:p w:rsidR="0046211F" w:rsidRPr="00C30304" w:rsidRDefault="0046211F" w:rsidP="0046211F">
      <w:r w:rsidRPr="00C30304">
        <w:t>桑格：这个故事在一段时间内横空出世，同时有一些无关紧要的的国家安全事件正在被公开，</w:t>
      </w:r>
      <w:r w:rsidRPr="00C30304">
        <w:rPr>
          <w:rFonts w:hint="eastAsia"/>
        </w:rPr>
        <w:t>这件事导致了调查通告被总检察长调查</w:t>
      </w:r>
      <w:r w:rsidRPr="00C30304">
        <w:t>。</w:t>
      </w:r>
    </w:p>
    <w:p w:rsidR="0046211F" w:rsidRPr="00C30304" w:rsidRDefault="0046211F" w:rsidP="0046211F"/>
    <w:p w:rsidR="0046211F" w:rsidRPr="00C30304" w:rsidRDefault="0046211F" w:rsidP="0046211F">
      <w:r w:rsidRPr="00C30304">
        <w:t>1862</w:t>
      </w:r>
    </w:p>
    <w:p w:rsidR="0046211F" w:rsidRPr="00C30304" w:rsidRDefault="0046211F" w:rsidP="0046211F">
      <w:r w:rsidRPr="00C30304">
        <w:t>01:34:38,172 --&gt; 01:34:40,473</w:t>
      </w:r>
    </w:p>
    <w:p w:rsidR="0046211F" w:rsidRPr="00C30304" w:rsidRDefault="0046211F" w:rsidP="0046211F">
      <w:r w:rsidRPr="00C30304">
        <w:t>Gibney: In... into the press</w:t>
      </w:r>
    </w:p>
    <w:p w:rsidR="0046211F" w:rsidRPr="00C30304" w:rsidRDefault="0046211F" w:rsidP="0046211F">
      <w:r w:rsidRPr="00C30304">
        <w:t>and into the leaks?</w:t>
      </w:r>
    </w:p>
    <w:p w:rsidR="0046211F" w:rsidRPr="00C30304" w:rsidRDefault="0046211F" w:rsidP="0046211F">
      <w:r w:rsidRPr="00C30304">
        <w:t>吉布尼：在</w:t>
      </w:r>
      <w:r w:rsidRPr="00C30304">
        <w:t>…</w:t>
      </w:r>
      <w:r w:rsidRPr="00C30304">
        <w:t>在媒体上曝光</w:t>
      </w:r>
      <w:r w:rsidRPr="00C30304">
        <w:t>?</w:t>
      </w:r>
    </w:p>
    <w:p w:rsidR="0046211F" w:rsidRPr="00C30304" w:rsidRDefault="0046211F" w:rsidP="0046211F"/>
    <w:p w:rsidR="0046211F" w:rsidRPr="00C30304" w:rsidRDefault="0046211F" w:rsidP="0046211F">
      <w:r w:rsidRPr="00C30304">
        <w:t>1863</w:t>
      </w:r>
    </w:p>
    <w:p w:rsidR="0046211F" w:rsidRPr="00C30304" w:rsidRDefault="0046211F" w:rsidP="0046211F">
      <w:r w:rsidRPr="00C30304">
        <w:t>01:34:40,475 --&gt; 01:34:42,008</w:t>
      </w:r>
    </w:p>
    <w:p w:rsidR="0046211F" w:rsidRPr="00C30304" w:rsidRDefault="0046211F" w:rsidP="0046211F">
      <w:r w:rsidRPr="00C30304">
        <w:t>Into the press</w:t>
      </w:r>
    </w:p>
    <w:p w:rsidR="0046211F" w:rsidRPr="00C30304" w:rsidRDefault="0046211F" w:rsidP="0046211F">
      <w:r w:rsidRPr="00C30304">
        <w:t>and into the leaks.</w:t>
      </w:r>
    </w:p>
    <w:p w:rsidR="0046211F" w:rsidRPr="00C30304" w:rsidRDefault="0046211F" w:rsidP="0046211F">
      <w:r w:rsidRPr="00C30304">
        <w:t>在媒体上曝光。</w:t>
      </w:r>
    </w:p>
    <w:p w:rsidR="0046211F" w:rsidRPr="00C30304" w:rsidRDefault="0046211F" w:rsidP="0046211F"/>
    <w:p w:rsidR="0046211F" w:rsidRPr="00C30304" w:rsidRDefault="0046211F" w:rsidP="0046211F">
      <w:r w:rsidRPr="00C30304">
        <w:t>1864</w:t>
      </w:r>
    </w:p>
    <w:p w:rsidR="0046211F" w:rsidRPr="00C30304" w:rsidRDefault="0046211F" w:rsidP="0046211F">
      <w:r w:rsidRPr="00C30304">
        <w:t>01:34:44,478 --&gt; 01:34:45,645</w:t>
      </w:r>
    </w:p>
    <w:p w:rsidR="0046211F" w:rsidRPr="00C30304" w:rsidRDefault="0046211F" w:rsidP="0046211F">
      <w:r w:rsidRPr="00C30304">
        <w:t>Gibney:</w:t>
      </w:r>
    </w:p>
    <w:p w:rsidR="0046211F" w:rsidRPr="00C30304" w:rsidRDefault="0046211F" w:rsidP="0046211F">
      <w:r w:rsidRPr="00C30304">
        <w:t>&lt;i&gt; Soon after the article,&lt;/i&gt;</w:t>
      </w:r>
    </w:p>
    <w:p w:rsidR="0046211F" w:rsidRPr="00C30304" w:rsidRDefault="0046211F" w:rsidP="0046211F"/>
    <w:p w:rsidR="0046211F" w:rsidRPr="00C30304" w:rsidRDefault="0046211F" w:rsidP="0046211F">
      <w:r w:rsidRPr="00C30304">
        <w:t>1865</w:t>
      </w:r>
    </w:p>
    <w:p w:rsidR="0046211F" w:rsidRPr="00C30304" w:rsidRDefault="0046211F" w:rsidP="0046211F">
      <w:r w:rsidRPr="00C30304">
        <w:t>01:34:45,647 --&gt; 01:34:47,814</w:t>
      </w:r>
    </w:p>
    <w:p w:rsidR="0046211F" w:rsidRPr="00C30304" w:rsidRDefault="0046211F" w:rsidP="0046211F">
      <w:r w:rsidRPr="00C30304">
        <w:t>&lt;i&gt; the Obama administration&lt;/i&gt;</w:t>
      </w:r>
    </w:p>
    <w:p w:rsidR="0046211F" w:rsidRPr="00C30304" w:rsidRDefault="0046211F" w:rsidP="0046211F">
      <w:r w:rsidRPr="00C30304">
        <w:t>&lt;i&gt; targeted&lt;/i&gt;</w:t>
      </w:r>
    </w:p>
    <w:p w:rsidR="0046211F" w:rsidRPr="00C30304" w:rsidRDefault="0046211F" w:rsidP="0046211F"/>
    <w:p w:rsidR="0046211F" w:rsidRPr="00C30304" w:rsidRDefault="0046211F" w:rsidP="0046211F">
      <w:r w:rsidRPr="00C30304">
        <w:t>1866</w:t>
      </w:r>
    </w:p>
    <w:p w:rsidR="0046211F" w:rsidRPr="00C30304" w:rsidRDefault="0046211F" w:rsidP="0046211F">
      <w:r w:rsidRPr="00C30304">
        <w:t>01:34:47,816 --&gt; 01:34:50,850</w:t>
      </w:r>
    </w:p>
    <w:p w:rsidR="0046211F" w:rsidRPr="00C30304" w:rsidRDefault="0046211F" w:rsidP="0046211F">
      <w:r w:rsidRPr="00C30304">
        <w:t>&lt;i&gt; general James Cartwright&lt;/i&gt;</w:t>
      </w:r>
    </w:p>
    <w:p w:rsidR="0046211F" w:rsidRPr="00C30304" w:rsidRDefault="0046211F" w:rsidP="0046211F">
      <w:r w:rsidRPr="00C30304">
        <w:t>&lt;i&gt; in a criminal investigation&lt;/i&gt;</w:t>
      </w:r>
    </w:p>
    <w:p w:rsidR="0046211F" w:rsidRPr="00C30304" w:rsidRDefault="0046211F" w:rsidP="0046211F"/>
    <w:p w:rsidR="0046211F" w:rsidRPr="00C30304" w:rsidRDefault="0046211F" w:rsidP="0046211F">
      <w:r w:rsidRPr="00C30304">
        <w:t>1867</w:t>
      </w:r>
    </w:p>
    <w:p w:rsidR="0046211F" w:rsidRPr="00C30304" w:rsidRDefault="0046211F" w:rsidP="0046211F">
      <w:r w:rsidRPr="00C30304">
        <w:t>01:34:50,852 --&gt; 01:34:52,118</w:t>
      </w:r>
    </w:p>
    <w:p w:rsidR="0046211F" w:rsidRPr="00C30304" w:rsidRDefault="0046211F" w:rsidP="0046211F">
      <w:r w:rsidRPr="00C30304">
        <w:t>&lt;i&gt; for allegedly leaking&lt;/i&gt;</w:t>
      </w:r>
    </w:p>
    <w:p w:rsidR="0046211F" w:rsidRPr="00C30304" w:rsidRDefault="0046211F" w:rsidP="0046211F"/>
    <w:p w:rsidR="0046211F" w:rsidRPr="00C30304" w:rsidRDefault="0046211F" w:rsidP="0046211F">
      <w:r w:rsidRPr="00C30304">
        <w:t>1868</w:t>
      </w:r>
    </w:p>
    <w:p w:rsidR="0046211F" w:rsidRPr="00C30304" w:rsidRDefault="0046211F" w:rsidP="0046211F">
      <w:r w:rsidRPr="00C30304">
        <w:t>01:34:52,120 --&gt; 01:34:54,454</w:t>
      </w:r>
    </w:p>
    <w:p w:rsidR="0046211F" w:rsidRPr="00C30304" w:rsidRDefault="0046211F" w:rsidP="0046211F">
      <w:r w:rsidRPr="00C30304">
        <w:t>&lt;i&gt; classified details&lt;/i&gt;</w:t>
      </w:r>
    </w:p>
    <w:p w:rsidR="0046211F" w:rsidRPr="00C30304" w:rsidRDefault="0046211F" w:rsidP="0046211F">
      <w:r w:rsidRPr="00C30304">
        <w:t>&lt;i&gt; about stuxnet.&lt;/i&gt;</w:t>
      </w:r>
    </w:p>
    <w:p w:rsidR="0046211F" w:rsidRPr="00C30304" w:rsidRDefault="0046211F" w:rsidP="0046211F">
      <w:r w:rsidRPr="00C30304">
        <w:t>吉布尼：这篇文章发布后不久，</w:t>
      </w:r>
      <w:r w:rsidRPr="00C30304">
        <w:rPr>
          <w:rFonts w:hint="eastAsia"/>
        </w:rPr>
        <w:t>因涉嫌泄露震网病毒的机密细节，奥巴马政府将刑事侦查部门的詹姆斯·卡特莱特作为了目标。</w:t>
      </w:r>
    </w:p>
    <w:p w:rsidR="0046211F" w:rsidRPr="00C30304" w:rsidRDefault="0046211F" w:rsidP="0046211F"/>
    <w:p w:rsidR="0046211F" w:rsidRPr="00C30304" w:rsidRDefault="0046211F" w:rsidP="0046211F">
      <w:r w:rsidRPr="00C30304">
        <w:t>1869</w:t>
      </w:r>
    </w:p>
    <w:p w:rsidR="0046211F" w:rsidRPr="00C30304" w:rsidRDefault="0046211F" w:rsidP="0046211F">
      <w:r w:rsidRPr="00C30304">
        <w:t>01:34:55,823 --&gt; 01:34:57,323</w:t>
      </w:r>
    </w:p>
    <w:p w:rsidR="0046211F" w:rsidRPr="00C30304" w:rsidRDefault="0046211F" w:rsidP="0046211F">
      <w:r w:rsidRPr="00C30304">
        <w:t>Journalist: There are reports</w:t>
      </w:r>
    </w:p>
    <w:p w:rsidR="0046211F" w:rsidRPr="00C30304" w:rsidRDefault="0046211F" w:rsidP="0046211F">
      <w:r w:rsidRPr="00C30304">
        <w:t>of cyber attacks</w:t>
      </w:r>
    </w:p>
    <w:p w:rsidR="0046211F" w:rsidRPr="00C30304" w:rsidRDefault="0046211F" w:rsidP="0046211F"/>
    <w:p w:rsidR="0046211F" w:rsidRPr="00C30304" w:rsidRDefault="0046211F" w:rsidP="0046211F">
      <w:r w:rsidRPr="00C30304">
        <w:lastRenderedPageBreak/>
        <w:t>1870</w:t>
      </w:r>
    </w:p>
    <w:p w:rsidR="0046211F" w:rsidRPr="00C30304" w:rsidRDefault="0046211F" w:rsidP="0046211F">
      <w:r w:rsidRPr="00C30304">
        <w:t>01:34:57,325 --&gt; 01:35:00,126</w:t>
      </w:r>
    </w:p>
    <w:p w:rsidR="0046211F" w:rsidRPr="00C30304" w:rsidRDefault="0046211F" w:rsidP="0046211F">
      <w:r w:rsidRPr="00C30304">
        <w:t>on the iranian nuclear program</w:t>
      </w:r>
    </w:p>
    <w:p w:rsidR="0046211F" w:rsidRPr="00C30304" w:rsidRDefault="0046211F" w:rsidP="0046211F">
      <w:r w:rsidRPr="00C30304">
        <w:t>that you ordered.</w:t>
      </w:r>
    </w:p>
    <w:p w:rsidR="0046211F" w:rsidRPr="00C30304" w:rsidRDefault="0046211F" w:rsidP="0046211F">
      <w:r w:rsidRPr="00C30304">
        <w:t>记者：有报道称你下令</w:t>
      </w:r>
      <w:r w:rsidRPr="00C30304">
        <w:rPr>
          <w:rFonts w:hint="eastAsia"/>
        </w:rPr>
        <w:t>对伊朗的核设施实施了网络攻击。</w:t>
      </w:r>
    </w:p>
    <w:p w:rsidR="0046211F" w:rsidRPr="00C30304" w:rsidRDefault="0046211F" w:rsidP="0046211F">
      <w:r w:rsidRPr="00C30304">
        <w:t>。</w:t>
      </w:r>
    </w:p>
    <w:p w:rsidR="0046211F" w:rsidRPr="00C30304" w:rsidRDefault="0046211F" w:rsidP="0046211F"/>
    <w:p w:rsidR="0046211F" w:rsidRPr="00C30304" w:rsidRDefault="0046211F" w:rsidP="0046211F">
      <w:r w:rsidRPr="00C30304">
        <w:t>1871</w:t>
      </w:r>
    </w:p>
    <w:p w:rsidR="0046211F" w:rsidRPr="00C30304" w:rsidRDefault="0046211F" w:rsidP="0046211F">
      <w:r w:rsidRPr="00C30304">
        <w:t>01:35:00,128 --&gt; 01:35:01,628</w:t>
      </w:r>
    </w:p>
    <w:p w:rsidR="0046211F" w:rsidRPr="00C30304" w:rsidRDefault="0046211F" w:rsidP="0046211F">
      <w:r w:rsidRPr="00C30304">
        <w:t>What's your reaction to this</w:t>
      </w:r>
    </w:p>
    <w:p w:rsidR="0046211F" w:rsidRPr="00C30304" w:rsidRDefault="0046211F" w:rsidP="0046211F">
      <w:r w:rsidRPr="00C30304">
        <w:t>information getting out?</w:t>
      </w:r>
    </w:p>
    <w:p w:rsidR="0046211F" w:rsidRPr="00C30304" w:rsidRDefault="0046211F" w:rsidP="0046211F">
      <w:r w:rsidRPr="00C30304">
        <w:t>这个信息泄露，你的反应是什么</w:t>
      </w:r>
      <w:r w:rsidRPr="00C30304">
        <w:t>?</w:t>
      </w:r>
    </w:p>
    <w:p w:rsidR="0046211F" w:rsidRPr="00C30304" w:rsidRDefault="0046211F" w:rsidP="0046211F"/>
    <w:p w:rsidR="0046211F" w:rsidRPr="00C30304" w:rsidRDefault="0046211F" w:rsidP="0046211F">
      <w:r w:rsidRPr="00C30304">
        <w:t>1872</w:t>
      </w:r>
    </w:p>
    <w:p w:rsidR="0046211F" w:rsidRPr="00C30304" w:rsidRDefault="0046211F" w:rsidP="0046211F">
      <w:r w:rsidRPr="00C30304">
        <w:t>01:35:01,630 --&gt; 01:35:03,229</w:t>
      </w:r>
    </w:p>
    <w:p w:rsidR="0046211F" w:rsidRPr="00C30304" w:rsidRDefault="0046211F" w:rsidP="0046211F">
      <w:r w:rsidRPr="00C30304">
        <w:t>Well, first of all, I'm not</w:t>
      </w:r>
    </w:p>
    <w:p w:rsidR="0046211F" w:rsidRPr="00C30304" w:rsidRDefault="0046211F" w:rsidP="0046211F">
      <w:r w:rsidRPr="00C30304">
        <w:t>gonna comment on the...</w:t>
      </w:r>
    </w:p>
    <w:p w:rsidR="0046211F" w:rsidRPr="00C30304" w:rsidRDefault="0046211F" w:rsidP="0046211F">
      <w:r w:rsidRPr="00C30304">
        <w:t>好吧，首先，我不会发表评论</w:t>
      </w:r>
      <w:r w:rsidRPr="00C30304">
        <w:t>…</w:t>
      </w:r>
    </w:p>
    <w:p w:rsidR="0046211F" w:rsidRPr="00C30304" w:rsidRDefault="0046211F" w:rsidP="0046211F"/>
    <w:p w:rsidR="0046211F" w:rsidRPr="00C30304" w:rsidRDefault="0046211F" w:rsidP="0046211F">
      <w:r w:rsidRPr="00C30304">
        <w:t>1873</w:t>
      </w:r>
    </w:p>
    <w:p w:rsidR="0046211F" w:rsidRPr="00C30304" w:rsidRDefault="0046211F" w:rsidP="0046211F">
      <w:r w:rsidRPr="00C30304">
        <w:t>01:35:03,231 --&gt; 01:35:06,599</w:t>
      </w:r>
    </w:p>
    <w:p w:rsidR="0046211F" w:rsidRPr="00C30304" w:rsidRDefault="0046211F" w:rsidP="0046211F">
      <w:r w:rsidRPr="00C30304">
        <w:t>The details of... what are...</w:t>
      </w:r>
    </w:p>
    <w:p w:rsidR="0046211F" w:rsidRPr="00C30304" w:rsidRDefault="0046211F" w:rsidP="0046211F">
      <w:r w:rsidRPr="00C30304">
        <w:t>详细情况</w:t>
      </w:r>
      <w:r w:rsidRPr="00C30304">
        <w:t>…</w:t>
      </w:r>
      <w:r w:rsidRPr="00C30304">
        <w:t>是</w:t>
      </w:r>
      <w:r w:rsidRPr="00C30304">
        <w:t>…</w:t>
      </w:r>
    </w:p>
    <w:p w:rsidR="0046211F" w:rsidRPr="00C30304" w:rsidRDefault="0046211F" w:rsidP="0046211F"/>
    <w:p w:rsidR="0046211F" w:rsidRPr="00C30304" w:rsidRDefault="0046211F" w:rsidP="0046211F">
      <w:r w:rsidRPr="00C30304">
        <w:t>1874</w:t>
      </w:r>
    </w:p>
    <w:p w:rsidR="0046211F" w:rsidRPr="00C30304" w:rsidRDefault="0046211F" w:rsidP="0046211F">
      <w:r w:rsidRPr="00C30304">
        <w:t>01:35:08,969 --&gt; 01:35:13,273</w:t>
      </w:r>
    </w:p>
    <w:p w:rsidR="0046211F" w:rsidRPr="00C30304" w:rsidRDefault="0046211F" w:rsidP="0046211F">
      <w:r w:rsidRPr="00C30304">
        <w:t>Supposed to be</w:t>
      </w:r>
    </w:p>
    <w:p w:rsidR="0046211F" w:rsidRPr="00C30304" w:rsidRDefault="0046211F" w:rsidP="0046211F">
      <w:r w:rsidRPr="00C30304">
        <w:t>classified items.</w:t>
      </w:r>
    </w:p>
    <w:p w:rsidR="0046211F" w:rsidRPr="00C30304" w:rsidRDefault="0046211F" w:rsidP="0046211F">
      <w:r w:rsidRPr="00C30304">
        <w:t>应该是机密项目。</w:t>
      </w:r>
    </w:p>
    <w:p w:rsidR="0046211F" w:rsidRPr="00C30304" w:rsidRDefault="0046211F" w:rsidP="0046211F"/>
    <w:p w:rsidR="0046211F" w:rsidRPr="00C30304" w:rsidRDefault="0046211F" w:rsidP="0046211F">
      <w:r w:rsidRPr="00C30304">
        <w:t>1875</w:t>
      </w:r>
    </w:p>
    <w:p w:rsidR="0046211F" w:rsidRPr="00C30304" w:rsidRDefault="0046211F" w:rsidP="0046211F">
      <w:r w:rsidRPr="00C30304">
        <w:t>01:35:14,075 --&gt; 01:35:16,443</w:t>
      </w:r>
    </w:p>
    <w:p w:rsidR="0046211F" w:rsidRPr="00C30304" w:rsidRDefault="0046211F" w:rsidP="0046211F">
      <w:r w:rsidRPr="00C30304">
        <w:t>&lt;i&gt; Since I've been in office,&lt;/i&gt;</w:t>
      </w:r>
    </w:p>
    <w:p w:rsidR="0046211F" w:rsidRPr="00C30304" w:rsidRDefault="0046211F" w:rsidP="0046211F">
      <w:r w:rsidRPr="00C30304">
        <w:t>&lt;i&gt; my attitude has been&lt;/i&gt;</w:t>
      </w:r>
    </w:p>
    <w:p w:rsidR="0046211F" w:rsidRPr="00C30304" w:rsidRDefault="0046211F" w:rsidP="0046211F"/>
    <w:p w:rsidR="0046211F" w:rsidRPr="00C30304" w:rsidRDefault="0046211F" w:rsidP="0046211F">
      <w:r w:rsidRPr="00C30304">
        <w:t>1876</w:t>
      </w:r>
    </w:p>
    <w:p w:rsidR="0046211F" w:rsidRPr="00C30304" w:rsidRDefault="0046211F" w:rsidP="0046211F">
      <w:r w:rsidRPr="00C30304">
        <w:t>01:35:16,677 --&gt; 01:35:19,946</w:t>
      </w:r>
    </w:p>
    <w:p w:rsidR="0046211F" w:rsidRPr="00C30304" w:rsidRDefault="0046211F" w:rsidP="0046211F">
      <w:r w:rsidRPr="00C30304">
        <w:t>&lt;i&gt; zero tolerance for&lt;/i&gt;</w:t>
      </w:r>
    </w:p>
    <w:p w:rsidR="0046211F" w:rsidRPr="00C30304" w:rsidRDefault="0046211F" w:rsidP="0046211F">
      <w:r w:rsidRPr="00C30304">
        <w:t>&lt;i&gt; these kinds of leaks.&lt;/i&gt;</w:t>
      </w:r>
    </w:p>
    <w:p w:rsidR="0046211F" w:rsidRPr="00C30304" w:rsidRDefault="0046211F" w:rsidP="0046211F">
      <w:r w:rsidRPr="00C30304">
        <w:t>由于我一直在办公室里，我的态度就是绝对不能容忍信息的泄露。</w:t>
      </w:r>
    </w:p>
    <w:p w:rsidR="0046211F" w:rsidRPr="00C30304" w:rsidRDefault="0046211F" w:rsidP="0046211F"/>
    <w:p w:rsidR="0046211F" w:rsidRPr="00C30304" w:rsidRDefault="0046211F" w:rsidP="0046211F">
      <w:r w:rsidRPr="00C30304">
        <w:t>1877</w:t>
      </w:r>
    </w:p>
    <w:p w:rsidR="0046211F" w:rsidRPr="00C30304" w:rsidRDefault="0046211F" w:rsidP="0046211F">
      <w:r w:rsidRPr="00C30304">
        <w:t>01:35:20,548 --&gt; 01:35:22,215</w:t>
      </w:r>
    </w:p>
    <w:p w:rsidR="0046211F" w:rsidRPr="00C30304" w:rsidRDefault="0046211F" w:rsidP="0046211F">
      <w:r w:rsidRPr="00C30304">
        <w:t>We have mechanisms</w:t>
      </w:r>
    </w:p>
    <w:p w:rsidR="0046211F" w:rsidRPr="00C30304" w:rsidRDefault="0046211F" w:rsidP="0046211F">
      <w:r w:rsidRPr="00C30304">
        <w:lastRenderedPageBreak/>
        <w:t>in place</w:t>
      </w:r>
    </w:p>
    <w:p w:rsidR="0046211F" w:rsidRPr="00C30304" w:rsidRDefault="0046211F" w:rsidP="0046211F"/>
    <w:p w:rsidR="0046211F" w:rsidRPr="00C30304" w:rsidRDefault="0046211F" w:rsidP="0046211F">
      <w:r w:rsidRPr="00C30304">
        <w:t>1878</w:t>
      </w:r>
    </w:p>
    <w:p w:rsidR="0046211F" w:rsidRPr="00C30304" w:rsidRDefault="0046211F" w:rsidP="0046211F">
      <w:r w:rsidRPr="00C30304">
        <w:t>01:35:22,516 --&gt; 01:35:26,052</w:t>
      </w:r>
    </w:p>
    <w:p w:rsidR="0046211F" w:rsidRPr="00C30304" w:rsidRDefault="0046211F" w:rsidP="0046211F">
      <w:r w:rsidRPr="00C30304">
        <w:t>where, if we can root out folks</w:t>
      </w:r>
    </w:p>
    <w:p w:rsidR="0046211F" w:rsidRPr="00C30304" w:rsidRDefault="0046211F" w:rsidP="0046211F">
      <w:r w:rsidRPr="00C30304">
        <w:t>who have leaked,</w:t>
      </w:r>
    </w:p>
    <w:p w:rsidR="0046211F" w:rsidRPr="00C30304" w:rsidRDefault="0046211F" w:rsidP="0046211F"/>
    <w:p w:rsidR="0046211F" w:rsidRPr="00C30304" w:rsidRDefault="0046211F" w:rsidP="0046211F"/>
    <w:p w:rsidR="0046211F" w:rsidRPr="00C30304" w:rsidRDefault="0046211F" w:rsidP="0046211F">
      <w:r w:rsidRPr="00C30304">
        <w:t>1879</w:t>
      </w:r>
    </w:p>
    <w:p w:rsidR="0046211F" w:rsidRPr="00C30304" w:rsidRDefault="0046211F" w:rsidP="0046211F">
      <w:r w:rsidRPr="00C30304">
        <w:t>01:35:26,854 --&gt; 01:35:28,288</w:t>
      </w:r>
    </w:p>
    <w:p w:rsidR="0046211F" w:rsidRPr="00C30304" w:rsidRDefault="0046211F" w:rsidP="0046211F">
      <w:r w:rsidRPr="00C30304">
        <w:t>they will suffer</w:t>
      </w:r>
    </w:p>
    <w:p w:rsidR="0046211F" w:rsidRPr="00C30304" w:rsidRDefault="0046211F" w:rsidP="0046211F">
      <w:r w:rsidRPr="00C30304">
        <w:t>consequences.</w:t>
      </w:r>
    </w:p>
    <w:p w:rsidR="0046211F" w:rsidRPr="00C30304" w:rsidRDefault="0046211F" w:rsidP="0046211F">
      <w:r w:rsidRPr="00C30304">
        <w:t>我们具有适当的机制，如果我们能发现是谁泄露的信息，他们将承受相应的后果。</w:t>
      </w:r>
    </w:p>
    <w:p w:rsidR="0046211F" w:rsidRPr="00C30304" w:rsidRDefault="0046211F" w:rsidP="0046211F"/>
    <w:p w:rsidR="0046211F" w:rsidRPr="00C30304" w:rsidRDefault="0046211F" w:rsidP="0046211F">
      <w:r w:rsidRPr="00C30304">
        <w:t>1880</w:t>
      </w:r>
    </w:p>
    <w:p w:rsidR="0046211F" w:rsidRPr="00C30304" w:rsidRDefault="0046211F" w:rsidP="0046211F">
      <w:r w:rsidRPr="00C30304">
        <w:t>01:35:28,656 --&gt; 01:35:31,057</w:t>
      </w:r>
    </w:p>
    <w:p w:rsidR="0046211F" w:rsidRPr="00C30304" w:rsidRDefault="0046211F" w:rsidP="0046211F">
      <w:r w:rsidRPr="00C30304">
        <w:t>It became</w:t>
      </w:r>
    </w:p>
    <w:p w:rsidR="0046211F" w:rsidRPr="00C30304" w:rsidRDefault="0046211F" w:rsidP="0046211F">
      <w:r w:rsidRPr="00C30304">
        <w:t>a significant issue</w:t>
      </w:r>
    </w:p>
    <w:p w:rsidR="0046211F" w:rsidRPr="00C30304" w:rsidRDefault="0046211F" w:rsidP="0046211F"/>
    <w:p w:rsidR="0046211F" w:rsidRPr="00C30304" w:rsidRDefault="0046211F" w:rsidP="0046211F">
      <w:r w:rsidRPr="00C30304">
        <w:t>1881</w:t>
      </w:r>
    </w:p>
    <w:p w:rsidR="0046211F" w:rsidRPr="00C30304" w:rsidRDefault="0046211F" w:rsidP="0046211F">
      <w:r w:rsidRPr="00C30304">
        <w:t>01:35:31,059 --&gt; 01:35:33,326</w:t>
      </w:r>
    </w:p>
    <w:p w:rsidR="0046211F" w:rsidRPr="00C30304" w:rsidRDefault="0046211F" w:rsidP="0046211F">
      <w:r w:rsidRPr="00C30304">
        <w:t>and a very wide-ranging</w:t>
      </w:r>
    </w:p>
    <w:p w:rsidR="0046211F" w:rsidRPr="00C30304" w:rsidRDefault="0046211F" w:rsidP="0046211F">
      <w:r w:rsidRPr="00C30304">
        <w:t>investigation</w:t>
      </w:r>
    </w:p>
    <w:p w:rsidR="0046211F" w:rsidRPr="00C30304" w:rsidRDefault="0046211F" w:rsidP="0046211F"/>
    <w:p w:rsidR="0046211F" w:rsidRPr="00C30304" w:rsidRDefault="0046211F" w:rsidP="0046211F">
      <w:r w:rsidRPr="00C30304">
        <w:t>1882</w:t>
      </w:r>
    </w:p>
    <w:p w:rsidR="0046211F" w:rsidRPr="00C30304" w:rsidRDefault="0046211F" w:rsidP="0046211F">
      <w:r w:rsidRPr="00C30304">
        <w:t>01:35:33,328 --&gt; 01:35:35,762</w:t>
      </w:r>
    </w:p>
    <w:p w:rsidR="0046211F" w:rsidRPr="00C30304" w:rsidRDefault="0046211F" w:rsidP="0046211F">
      <w:r w:rsidRPr="00C30304">
        <w:t>in which I think most of</w:t>
      </w:r>
    </w:p>
    <w:p w:rsidR="0046211F" w:rsidRPr="00C30304" w:rsidRDefault="0046211F" w:rsidP="0046211F">
      <w:r w:rsidRPr="00C30304">
        <w:t>the people who were cleared</w:t>
      </w:r>
    </w:p>
    <w:p w:rsidR="0046211F" w:rsidRPr="00C30304" w:rsidRDefault="0046211F" w:rsidP="0046211F"/>
    <w:p w:rsidR="0046211F" w:rsidRPr="00C30304" w:rsidRDefault="0046211F" w:rsidP="0046211F">
      <w:r w:rsidRPr="00C30304">
        <w:t>1883</w:t>
      </w:r>
    </w:p>
    <w:p w:rsidR="0046211F" w:rsidRPr="00C30304" w:rsidRDefault="0046211F" w:rsidP="0046211F">
      <w:r w:rsidRPr="00C30304">
        <w:t>01:35:35,764 --&gt; 01:35:37,330</w:t>
      </w:r>
    </w:p>
    <w:p w:rsidR="0046211F" w:rsidRPr="00C30304" w:rsidRDefault="0046211F" w:rsidP="0046211F">
      <w:r w:rsidRPr="00C30304">
        <w:t>for olympic games</w:t>
      </w:r>
    </w:p>
    <w:p w:rsidR="0046211F" w:rsidRPr="00C30304" w:rsidRDefault="0046211F" w:rsidP="0046211F">
      <w:r w:rsidRPr="00C30304">
        <w:t>at some point</w:t>
      </w:r>
    </w:p>
    <w:p w:rsidR="0046211F" w:rsidRPr="00C30304" w:rsidRDefault="0046211F" w:rsidP="0046211F"/>
    <w:p w:rsidR="0046211F" w:rsidRPr="00C30304" w:rsidRDefault="0046211F" w:rsidP="0046211F">
      <w:r w:rsidRPr="00C30304">
        <w:t>1884</w:t>
      </w:r>
    </w:p>
    <w:p w:rsidR="0046211F" w:rsidRPr="00C30304" w:rsidRDefault="0046211F" w:rsidP="0046211F">
      <w:r w:rsidRPr="00C30304">
        <w:t>01:35:37,332 --&gt; 01:35:39,199</w:t>
      </w:r>
    </w:p>
    <w:p w:rsidR="0046211F" w:rsidRPr="00C30304" w:rsidRDefault="0046211F" w:rsidP="0046211F">
      <w:r w:rsidRPr="00C30304">
        <w:t>had been, you know, interviewed</w:t>
      </w:r>
    </w:p>
    <w:p w:rsidR="0046211F" w:rsidRPr="00C30304" w:rsidRDefault="0046211F" w:rsidP="0046211F">
      <w:r w:rsidRPr="00C30304">
        <w:t>and so forth.</w:t>
      </w:r>
    </w:p>
    <w:p w:rsidR="0046211F" w:rsidRPr="00C30304" w:rsidRDefault="0046211F" w:rsidP="0046211F">
      <w:r w:rsidRPr="00C30304">
        <w:rPr>
          <w:rFonts w:hint="eastAsia"/>
        </w:rPr>
        <w:t>它演变成了非常严重的问题，同时出现了因某些原因而被“奥运会”清理的绝大多数人正在广泛的接受调查、询问的现象。</w:t>
      </w:r>
    </w:p>
    <w:p w:rsidR="0046211F" w:rsidRPr="00C30304" w:rsidRDefault="0046211F" w:rsidP="0046211F"/>
    <w:p w:rsidR="0046211F" w:rsidRPr="00C30304" w:rsidRDefault="0046211F" w:rsidP="0046211F">
      <w:r w:rsidRPr="00C30304">
        <w:t>1885</w:t>
      </w:r>
    </w:p>
    <w:p w:rsidR="0046211F" w:rsidRPr="00C30304" w:rsidRDefault="0046211F" w:rsidP="0046211F">
      <w:r w:rsidRPr="00C30304">
        <w:t>01:35:39,201 --&gt; 01:35:40,900</w:t>
      </w:r>
    </w:p>
    <w:p w:rsidR="0046211F" w:rsidRPr="00C30304" w:rsidRDefault="0046211F" w:rsidP="0046211F">
      <w:r w:rsidRPr="00C30304">
        <w:t>&lt;i&gt; When stuxnet hit the media,&lt;/i&gt;</w:t>
      </w:r>
    </w:p>
    <w:p w:rsidR="0046211F" w:rsidRPr="00C30304" w:rsidRDefault="0046211F" w:rsidP="0046211F"/>
    <w:p w:rsidR="0046211F" w:rsidRPr="00C30304" w:rsidRDefault="0046211F" w:rsidP="0046211F">
      <w:r w:rsidRPr="00C30304">
        <w:t>1886</w:t>
      </w:r>
    </w:p>
    <w:p w:rsidR="0046211F" w:rsidRPr="00C30304" w:rsidRDefault="0046211F" w:rsidP="0046211F">
      <w:r w:rsidRPr="00C30304">
        <w:t>01:35:40,902 --&gt; 01:35:43,103</w:t>
      </w:r>
    </w:p>
    <w:p w:rsidR="0046211F" w:rsidRPr="00C30304" w:rsidRDefault="0046211F" w:rsidP="0046211F">
      <w:r w:rsidRPr="00C30304">
        <w:t>&lt;i&gt; they polygraphed everyone&lt;/i&gt;</w:t>
      </w:r>
    </w:p>
    <w:p w:rsidR="0046211F" w:rsidRPr="00C30304" w:rsidRDefault="0046211F" w:rsidP="0046211F">
      <w:r w:rsidRPr="00C30304">
        <w:t>&lt;i&gt; in our office,&lt;/i&gt;</w:t>
      </w:r>
      <w:r w:rsidRPr="00C30304">
        <w:t>，</w:t>
      </w:r>
    </w:p>
    <w:p w:rsidR="0046211F" w:rsidRPr="00C30304" w:rsidRDefault="0046211F" w:rsidP="0046211F"/>
    <w:p w:rsidR="0046211F" w:rsidRPr="00C30304" w:rsidRDefault="0046211F" w:rsidP="0046211F">
      <w:r w:rsidRPr="00C30304">
        <w:t>1887</w:t>
      </w:r>
    </w:p>
    <w:p w:rsidR="0046211F" w:rsidRPr="00C30304" w:rsidRDefault="0046211F" w:rsidP="0046211F">
      <w:r w:rsidRPr="00C30304">
        <w:t>01:35:43,105 --&gt; 01:35:44,704</w:t>
      </w:r>
    </w:p>
    <w:p w:rsidR="0046211F" w:rsidRPr="00C30304" w:rsidRDefault="0046211F" w:rsidP="0046211F">
      <w:r w:rsidRPr="00C30304">
        <w:t>&lt;i&gt; including people&lt;/i&gt;</w:t>
      </w:r>
    </w:p>
    <w:p w:rsidR="0046211F" w:rsidRPr="00C30304" w:rsidRDefault="0046211F" w:rsidP="0046211F">
      <w:r w:rsidRPr="00C30304">
        <w:t>&lt;i&gt; who didn't know shit.&lt;/i&gt;</w:t>
      </w:r>
    </w:p>
    <w:p w:rsidR="0046211F" w:rsidRPr="00C30304" w:rsidRDefault="0046211F" w:rsidP="0046211F">
      <w:r w:rsidRPr="00C30304">
        <w:rPr>
          <w:rFonts w:hint="eastAsia"/>
        </w:rPr>
        <w:t>当震网病毒攻击媒体时，在我们的工作场所，他们就会对包括那些连狗屎都不知道的每个人进行测谎。</w:t>
      </w:r>
    </w:p>
    <w:p w:rsidR="0046211F" w:rsidRPr="00C30304" w:rsidRDefault="0046211F" w:rsidP="0046211F"/>
    <w:p w:rsidR="0046211F" w:rsidRPr="00C30304" w:rsidRDefault="0046211F" w:rsidP="0046211F">
      <w:r w:rsidRPr="00C30304">
        <w:t>1888</w:t>
      </w:r>
    </w:p>
    <w:p w:rsidR="0046211F" w:rsidRPr="00C30304" w:rsidRDefault="0046211F" w:rsidP="0046211F">
      <w:r w:rsidRPr="00C30304">
        <w:t>01:35:44,706 --&gt; 01:35:46,840</w:t>
      </w:r>
    </w:p>
    <w:p w:rsidR="0046211F" w:rsidRPr="00C30304" w:rsidRDefault="0046211F" w:rsidP="0046211F">
      <w:r w:rsidRPr="00C30304">
        <w:t>&lt;i&gt; You know, they polyed&lt;/i&gt;</w:t>
      </w:r>
    </w:p>
    <w:p w:rsidR="0046211F" w:rsidRPr="00C30304" w:rsidRDefault="0046211F" w:rsidP="0046211F">
      <w:r w:rsidRPr="00C30304">
        <w:t>&lt;i&gt; the interns, for god's sake.&lt;/i&gt;</w:t>
      </w:r>
    </w:p>
    <w:p w:rsidR="0046211F" w:rsidRPr="00C30304" w:rsidRDefault="0046211F" w:rsidP="0046211F">
      <w:r w:rsidRPr="00C30304">
        <w:t>你知道，看在上帝的面上，他们聚集了实习生。</w:t>
      </w:r>
    </w:p>
    <w:p w:rsidR="0046211F" w:rsidRPr="00C30304" w:rsidRDefault="0046211F" w:rsidP="0046211F"/>
    <w:p w:rsidR="0046211F" w:rsidRPr="00C30304" w:rsidRDefault="0046211F" w:rsidP="0046211F">
      <w:r w:rsidRPr="00C30304">
        <w:t>1889</w:t>
      </w:r>
    </w:p>
    <w:p w:rsidR="0046211F" w:rsidRPr="00C30304" w:rsidRDefault="0046211F" w:rsidP="0046211F">
      <w:r w:rsidRPr="00C30304">
        <w:t>01:35:47,374 --&gt; 01:35:48,775</w:t>
      </w:r>
    </w:p>
    <w:p w:rsidR="0046211F" w:rsidRPr="00C30304" w:rsidRDefault="0046211F" w:rsidP="0046211F">
      <w:r w:rsidRPr="00C30304">
        <w:t>These are criminal acts</w:t>
      </w:r>
    </w:p>
    <w:p w:rsidR="0046211F" w:rsidRPr="00C30304" w:rsidRDefault="0046211F" w:rsidP="0046211F"/>
    <w:p w:rsidR="0046211F" w:rsidRPr="00C30304" w:rsidRDefault="0046211F" w:rsidP="0046211F">
      <w:r w:rsidRPr="00C30304">
        <w:t>1890</w:t>
      </w:r>
    </w:p>
    <w:p w:rsidR="0046211F" w:rsidRPr="00C30304" w:rsidRDefault="0046211F" w:rsidP="0046211F">
      <w:r w:rsidRPr="00C30304">
        <w:t>01:35:48,777 --&gt; 01:35:50,410</w:t>
      </w:r>
    </w:p>
    <w:p w:rsidR="0046211F" w:rsidRPr="00C30304" w:rsidRDefault="0046211F" w:rsidP="0046211F">
      <w:r w:rsidRPr="00C30304">
        <w:t>when they release</w:t>
      </w:r>
    </w:p>
    <w:p w:rsidR="0046211F" w:rsidRPr="00C30304" w:rsidRDefault="0046211F" w:rsidP="0046211F">
      <w:r w:rsidRPr="00C30304">
        <w:t>information like this,</w:t>
      </w:r>
    </w:p>
    <w:p w:rsidR="0046211F" w:rsidRPr="00C30304" w:rsidRDefault="0046211F" w:rsidP="0046211F">
      <w:r w:rsidRPr="00C30304">
        <w:t>当他们发布这样信息是犯罪的行为，</w:t>
      </w:r>
    </w:p>
    <w:p w:rsidR="0046211F" w:rsidRPr="00C30304" w:rsidRDefault="0046211F" w:rsidP="0046211F"/>
    <w:p w:rsidR="0046211F" w:rsidRPr="00C30304" w:rsidRDefault="0046211F" w:rsidP="0046211F">
      <w:r w:rsidRPr="00C30304">
        <w:t>1891</w:t>
      </w:r>
    </w:p>
    <w:p w:rsidR="0046211F" w:rsidRPr="00C30304" w:rsidRDefault="0046211F" w:rsidP="0046211F">
      <w:r w:rsidRPr="00C30304">
        <w:t>01:35:50,945 --&gt; 01:35:54,781</w:t>
      </w:r>
    </w:p>
    <w:p w:rsidR="0046211F" w:rsidRPr="00C30304" w:rsidRDefault="0046211F" w:rsidP="0046211F">
      <w:r w:rsidRPr="00C30304">
        <w:t>and we will conduct</w:t>
      </w:r>
    </w:p>
    <w:p w:rsidR="0046211F" w:rsidRPr="00C30304" w:rsidRDefault="0046211F" w:rsidP="0046211F">
      <w:r w:rsidRPr="00C30304">
        <w:t>thorough investigations</w:t>
      </w:r>
    </w:p>
    <w:p w:rsidR="0046211F" w:rsidRPr="00C30304" w:rsidRDefault="0046211F" w:rsidP="0046211F"/>
    <w:p w:rsidR="0046211F" w:rsidRPr="00C30304" w:rsidRDefault="0046211F" w:rsidP="0046211F">
      <w:r w:rsidRPr="00C30304">
        <w:t>1892</w:t>
      </w:r>
    </w:p>
    <w:p w:rsidR="0046211F" w:rsidRPr="00C30304" w:rsidRDefault="0046211F" w:rsidP="0046211F">
      <w:r w:rsidRPr="00C30304">
        <w:t>01:35:55,382 --&gt; 01:35:57,150</w:t>
      </w:r>
    </w:p>
    <w:p w:rsidR="0046211F" w:rsidRPr="00C30304" w:rsidRDefault="0046211F" w:rsidP="0046211F">
      <w:r w:rsidRPr="00C30304">
        <w:t>as we have in the past.</w:t>
      </w:r>
    </w:p>
    <w:p w:rsidR="0046211F" w:rsidRPr="00C30304" w:rsidRDefault="0046211F" w:rsidP="0046211F">
      <w:r w:rsidRPr="00C30304">
        <w:t>并且，我们将会深入调查，和我们过去一样。</w:t>
      </w:r>
    </w:p>
    <w:p w:rsidR="0046211F" w:rsidRPr="00C30304" w:rsidRDefault="0046211F" w:rsidP="0046211F"/>
    <w:p w:rsidR="0046211F" w:rsidRPr="00C30304" w:rsidRDefault="0046211F" w:rsidP="0046211F">
      <w:r w:rsidRPr="00C30304">
        <w:t>1893</w:t>
      </w:r>
    </w:p>
    <w:p w:rsidR="0046211F" w:rsidRPr="00C30304" w:rsidRDefault="0046211F" w:rsidP="0046211F">
      <w:r w:rsidRPr="00C30304">
        <w:t>01:35:59,186 --&gt; 01:36:01,421</w:t>
      </w:r>
    </w:p>
    <w:p w:rsidR="0046211F" w:rsidRPr="00C30304" w:rsidRDefault="0046211F" w:rsidP="0046211F">
      <w:r w:rsidRPr="00C30304">
        <w:t>Gibney:&lt;i&gt; The administration&lt;/i&gt;</w:t>
      </w:r>
    </w:p>
    <w:p w:rsidR="0046211F" w:rsidRPr="00C30304" w:rsidRDefault="0046211F" w:rsidP="0046211F">
      <w:r w:rsidRPr="00C30304">
        <w:t>&lt;i&gt; never filed charges,&lt;/i&gt;</w:t>
      </w:r>
    </w:p>
    <w:p w:rsidR="0046211F" w:rsidRPr="00C30304" w:rsidRDefault="0046211F" w:rsidP="0046211F"/>
    <w:p w:rsidR="0046211F" w:rsidRPr="00C30304" w:rsidRDefault="0046211F" w:rsidP="0046211F">
      <w:r w:rsidRPr="00C30304">
        <w:lastRenderedPageBreak/>
        <w:t>1894</w:t>
      </w:r>
    </w:p>
    <w:p w:rsidR="0046211F" w:rsidRPr="00C30304" w:rsidRDefault="0046211F" w:rsidP="0046211F">
      <w:r w:rsidRPr="00C30304">
        <w:t>01:36:01,756 --&gt; 01:36:03,556</w:t>
      </w:r>
    </w:p>
    <w:p w:rsidR="0046211F" w:rsidRPr="00C30304" w:rsidRDefault="0046211F" w:rsidP="0046211F">
      <w:r w:rsidRPr="00C30304">
        <w:t>&lt;i&gt; possibly afraid that&lt;/i&gt;</w:t>
      </w:r>
    </w:p>
    <w:p w:rsidR="0046211F" w:rsidRPr="00C30304" w:rsidRDefault="0046211F" w:rsidP="0046211F">
      <w:r w:rsidRPr="00C30304">
        <w:t>&lt;i&gt; a prosecution&lt;/i&gt;</w:t>
      </w:r>
    </w:p>
    <w:p w:rsidR="0046211F" w:rsidRPr="00C30304" w:rsidRDefault="0046211F" w:rsidP="0046211F"/>
    <w:p w:rsidR="0046211F" w:rsidRPr="00C30304" w:rsidRDefault="0046211F" w:rsidP="0046211F">
      <w:r w:rsidRPr="00C30304">
        <w:t>1895</w:t>
      </w:r>
    </w:p>
    <w:p w:rsidR="0046211F" w:rsidRPr="00C30304" w:rsidRDefault="0046211F" w:rsidP="0046211F">
      <w:r w:rsidRPr="00C30304">
        <w:t>01:36:03,558 --&gt; 01:36:06,426</w:t>
      </w:r>
    </w:p>
    <w:p w:rsidR="0046211F" w:rsidRPr="00C30304" w:rsidRDefault="0046211F" w:rsidP="0046211F">
      <w:r w:rsidRPr="00C30304">
        <w:t>&lt;i&gt;would reveal classified details&lt;/i&gt;</w:t>
      </w:r>
    </w:p>
    <w:p w:rsidR="0046211F" w:rsidRPr="00C30304" w:rsidRDefault="0046211F" w:rsidP="0046211F">
      <w:r w:rsidRPr="00C30304">
        <w:t>&lt;i&gt; about stuxnet.&lt;/i&gt;</w:t>
      </w:r>
    </w:p>
    <w:p w:rsidR="0046211F" w:rsidRPr="00C30304" w:rsidRDefault="0046211F" w:rsidP="0046211F">
      <w:r w:rsidRPr="00C30304">
        <w:t>吉布尼：从来没有提出指控的政府可能害怕起诉，这将会透露震网的涉密细节。</w:t>
      </w:r>
    </w:p>
    <w:p w:rsidR="0046211F" w:rsidRPr="00C30304" w:rsidRDefault="0046211F" w:rsidP="0046211F"/>
    <w:p w:rsidR="0046211F" w:rsidRPr="00C30304" w:rsidRDefault="0046211F" w:rsidP="0046211F">
      <w:r w:rsidRPr="00C30304">
        <w:t>1896</w:t>
      </w:r>
    </w:p>
    <w:p w:rsidR="0046211F" w:rsidRPr="00C30304" w:rsidRDefault="0046211F" w:rsidP="0046211F">
      <w:r w:rsidRPr="00C30304">
        <w:t>01:36:07,361 --&gt; 01:36:10,797</w:t>
      </w:r>
    </w:p>
    <w:p w:rsidR="0046211F" w:rsidRPr="00C30304" w:rsidRDefault="0046211F" w:rsidP="0046211F">
      <w:r w:rsidRPr="00C30304">
        <w:t>&lt;i&gt;To this day, no one in the U.S.&lt;/i&gt;</w:t>
      </w:r>
    </w:p>
    <w:p w:rsidR="0046211F" w:rsidRPr="00C30304" w:rsidRDefault="0046211F" w:rsidP="0046211F">
      <w:r w:rsidRPr="00C30304">
        <w:t>&lt;i&gt; or Israeli governments&lt;/i&gt;</w:t>
      </w:r>
    </w:p>
    <w:p w:rsidR="0046211F" w:rsidRPr="00C30304" w:rsidRDefault="0046211F" w:rsidP="0046211F"/>
    <w:p w:rsidR="0046211F" w:rsidRPr="00C30304" w:rsidRDefault="0046211F" w:rsidP="0046211F">
      <w:r w:rsidRPr="00C30304">
        <w:t>1897</w:t>
      </w:r>
    </w:p>
    <w:p w:rsidR="0046211F" w:rsidRPr="00C30304" w:rsidRDefault="0046211F" w:rsidP="0046211F">
      <w:r w:rsidRPr="00C30304">
        <w:t>01:36:10,799 --&gt; 01:36:12,866</w:t>
      </w:r>
    </w:p>
    <w:p w:rsidR="0046211F" w:rsidRPr="00C30304" w:rsidRDefault="0046211F" w:rsidP="0046211F">
      <w:r w:rsidRPr="00C30304">
        <w:t>&lt;i&gt; has officially acknowledged&lt;/i&gt;</w:t>
      </w:r>
    </w:p>
    <w:p w:rsidR="0046211F" w:rsidRPr="00C30304" w:rsidRDefault="0046211F" w:rsidP="0046211F">
      <w:r w:rsidRPr="00C30304">
        <w:t>&lt;i&gt; the existence&lt;/i&gt;</w:t>
      </w:r>
    </w:p>
    <w:p w:rsidR="0046211F" w:rsidRPr="00C30304" w:rsidRDefault="0046211F" w:rsidP="0046211F"/>
    <w:p w:rsidR="0046211F" w:rsidRPr="00C30304" w:rsidRDefault="0046211F" w:rsidP="0046211F">
      <w:r w:rsidRPr="00C30304">
        <w:t>1898</w:t>
      </w:r>
    </w:p>
    <w:p w:rsidR="0046211F" w:rsidRPr="00C30304" w:rsidRDefault="0046211F" w:rsidP="0046211F">
      <w:r w:rsidRPr="00C30304">
        <w:t>01:36:12,868 --&gt; 01:36:14,334</w:t>
      </w:r>
    </w:p>
    <w:p w:rsidR="0046211F" w:rsidRPr="00C30304" w:rsidRDefault="0046211F" w:rsidP="0046211F">
      <w:r w:rsidRPr="00C30304">
        <w:t>&lt;i&gt; of the joint operation.&lt;/i&gt;</w:t>
      </w:r>
    </w:p>
    <w:p w:rsidR="0046211F" w:rsidRPr="00C30304" w:rsidRDefault="0046211F" w:rsidP="0046211F">
      <w:r w:rsidRPr="00C30304">
        <w:t>直到今天，美国和以色列政府也没有人公开承认联合行动的存在。</w:t>
      </w:r>
    </w:p>
    <w:p w:rsidR="0046211F" w:rsidRPr="00C30304" w:rsidRDefault="0046211F" w:rsidP="0046211F"/>
    <w:p w:rsidR="0046211F" w:rsidRPr="00C30304" w:rsidRDefault="0046211F" w:rsidP="0046211F">
      <w:r w:rsidRPr="00C30304">
        <w:t>1899</w:t>
      </w:r>
    </w:p>
    <w:p w:rsidR="0046211F" w:rsidRPr="00C30304" w:rsidRDefault="0046211F" w:rsidP="0046211F">
      <w:r w:rsidRPr="00C30304">
        <w:t>01:36:16,303 --&gt; 01:36:17,771</w:t>
      </w:r>
    </w:p>
    <w:p w:rsidR="0046211F" w:rsidRPr="00C30304" w:rsidRDefault="0046211F" w:rsidP="0046211F">
      <w:r w:rsidRPr="00C30304">
        <w:t>&lt;i&gt; I would never compromise&lt;/i&gt;</w:t>
      </w:r>
    </w:p>
    <w:p w:rsidR="0046211F" w:rsidRPr="00C30304" w:rsidRDefault="0046211F" w:rsidP="0046211F"/>
    <w:p w:rsidR="0046211F" w:rsidRPr="00C30304" w:rsidRDefault="0046211F" w:rsidP="0046211F">
      <w:r w:rsidRPr="00C30304">
        <w:t>1900</w:t>
      </w:r>
    </w:p>
    <w:p w:rsidR="0046211F" w:rsidRPr="00C30304" w:rsidRDefault="0046211F" w:rsidP="0046211F">
      <w:r w:rsidRPr="00C30304">
        <w:t>01:36:17,773 --&gt; 01:36:19,539</w:t>
      </w:r>
    </w:p>
    <w:p w:rsidR="0046211F" w:rsidRPr="00C30304" w:rsidRDefault="0046211F" w:rsidP="0046211F">
      <w:r w:rsidRPr="00C30304">
        <w:t>&lt;i&gt; ongoing operations&lt;/i&gt;</w:t>
      </w:r>
    </w:p>
    <w:p w:rsidR="0046211F" w:rsidRPr="00C30304" w:rsidRDefault="0046211F" w:rsidP="0046211F">
      <w:r w:rsidRPr="00C30304">
        <w:t>&lt;i&gt; in the field,&lt;/i&gt;</w:t>
      </w:r>
    </w:p>
    <w:p w:rsidR="0046211F" w:rsidRPr="00C30304" w:rsidRDefault="0046211F" w:rsidP="0046211F"/>
    <w:p w:rsidR="0046211F" w:rsidRPr="00C30304" w:rsidRDefault="0046211F" w:rsidP="0046211F"/>
    <w:p w:rsidR="0046211F" w:rsidRPr="00C30304" w:rsidRDefault="0046211F" w:rsidP="0046211F">
      <w:r w:rsidRPr="00C30304">
        <w:t>1901</w:t>
      </w:r>
    </w:p>
    <w:p w:rsidR="0046211F" w:rsidRPr="00C30304" w:rsidRDefault="0046211F" w:rsidP="0046211F">
      <w:r w:rsidRPr="00C30304">
        <w:t>01:36:19,541 --&gt; 01:36:23,610</w:t>
      </w:r>
    </w:p>
    <w:p w:rsidR="0046211F" w:rsidRPr="00C30304" w:rsidRDefault="0046211F" w:rsidP="0046211F">
      <w:r w:rsidRPr="00C30304">
        <w:t>&lt;i&gt; but we should be able to talk&lt;/i&gt;</w:t>
      </w:r>
    </w:p>
    <w:p w:rsidR="0046211F" w:rsidRPr="00C30304" w:rsidRDefault="0046211F" w:rsidP="0046211F">
      <w:r w:rsidRPr="00C30304">
        <w:t>&lt;i&gt; about capability.&lt;/i&gt;</w:t>
      </w:r>
    </w:p>
    <w:p w:rsidR="0046211F" w:rsidRPr="00C30304" w:rsidRDefault="0046211F" w:rsidP="0046211F">
      <w:r w:rsidRPr="00C30304">
        <w:t>我绝不会向不间断的操作妥协，但是我们应该能够谈论相关能力。</w:t>
      </w:r>
    </w:p>
    <w:p w:rsidR="0046211F" w:rsidRPr="00C30304" w:rsidRDefault="0046211F" w:rsidP="0046211F"/>
    <w:p w:rsidR="0046211F" w:rsidRPr="00C30304" w:rsidRDefault="0046211F" w:rsidP="0046211F">
      <w:r w:rsidRPr="00C30304">
        <w:t>1902</w:t>
      </w:r>
    </w:p>
    <w:p w:rsidR="0046211F" w:rsidRPr="00C30304" w:rsidRDefault="0046211F" w:rsidP="0046211F">
      <w:r w:rsidRPr="00C30304">
        <w:t>01:36:24,979 --&gt; 01:36:26,479</w:t>
      </w:r>
    </w:p>
    <w:p w:rsidR="0046211F" w:rsidRPr="00C30304" w:rsidRDefault="0046211F" w:rsidP="0046211F">
      <w:r w:rsidRPr="00C30304">
        <w:lastRenderedPageBreak/>
        <w:t>&lt;i&gt; We can talk about our...&lt;/i&gt;</w:t>
      </w:r>
    </w:p>
    <w:p w:rsidR="0046211F" w:rsidRPr="00C30304" w:rsidRDefault="0046211F" w:rsidP="0046211F"/>
    <w:p w:rsidR="0046211F" w:rsidRPr="00C30304" w:rsidRDefault="0046211F" w:rsidP="0046211F">
      <w:r w:rsidRPr="00C30304">
        <w:t>1903</w:t>
      </w:r>
    </w:p>
    <w:p w:rsidR="0046211F" w:rsidRPr="00C30304" w:rsidRDefault="0046211F" w:rsidP="0046211F">
      <w:r w:rsidRPr="00C30304">
        <w:t>01:36:27,615 --&gt; 01:36:30,383</w:t>
      </w:r>
    </w:p>
    <w:p w:rsidR="0046211F" w:rsidRPr="00C30304" w:rsidRDefault="0046211F" w:rsidP="0046211F">
      <w:r w:rsidRPr="00C30304">
        <w:t>&lt;i&gt; Bunker busters,&lt;/i&gt;</w:t>
      </w:r>
    </w:p>
    <w:p w:rsidR="0046211F" w:rsidRPr="00C30304" w:rsidRDefault="0046211F" w:rsidP="0046211F">
      <w:r w:rsidRPr="00C30304">
        <w:t>&lt;i&gt; why not our cyber weapons?&lt;/i&gt;</w:t>
      </w:r>
    </w:p>
    <w:p w:rsidR="0046211F" w:rsidRPr="00C30304" w:rsidRDefault="0046211F" w:rsidP="0046211F">
      <w:r w:rsidRPr="00C30304">
        <w:t>我们能够谈论我们</w:t>
      </w:r>
      <w:r w:rsidRPr="00C30304">
        <w:t>...</w:t>
      </w:r>
      <w:r w:rsidRPr="00C30304">
        <w:t>地堡炸弹，为什么不是我们的网络武器？</w:t>
      </w:r>
    </w:p>
    <w:p w:rsidR="0046211F" w:rsidRPr="00C30304" w:rsidRDefault="0046211F" w:rsidP="0046211F"/>
    <w:p w:rsidR="0046211F" w:rsidRPr="00C30304" w:rsidRDefault="0046211F" w:rsidP="0046211F">
      <w:r w:rsidRPr="00C30304">
        <w:t>1904</w:t>
      </w:r>
    </w:p>
    <w:p w:rsidR="0046211F" w:rsidRPr="00C30304" w:rsidRDefault="0046211F" w:rsidP="0046211F">
      <w:r w:rsidRPr="00C30304">
        <w:t>01:36:30,751 --&gt; 01:36:31,818</w:t>
      </w:r>
    </w:p>
    <w:p w:rsidR="0046211F" w:rsidRPr="00C30304" w:rsidRDefault="0046211F" w:rsidP="0046211F">
      <w:r w:rsidRPr="00C30304">
        <w:t>&lt;i&gt; I mean, the secrecy&lt;/i&gt;</w:t>
      </w:r>
    </w:p>
    <w:p w:rsidR="0046211F" w:rsidRPr="00C30304" w:rsidRDefault="0046211F" w:rsidP="0046211F"/>
    <w:p w:rsidR="0046211F" w:rsidRPr="00C30304" w:rsidRDefault="0046211F" w:rsidP="0046211F">
      <w:r w:rsidRPr="00C30304">
        <w:t>1905</w:t>
      </w:r>
    </w:p>
    <w:p w:rsidR="0046211F" w:rsidRPr="00C30304" w:rsidRDefault="0046211F" w:rsidP="0046211F">
      <w:r w:rsidRPr="00C30304">
        <w:t>01:36:31,820 --&gt; 01:36:33,520</w:t>
      </w:r>
    </w:p>
    <w:p w:rsidR="0046211F" w:rsidRPr="00C30304" w:rsidRDefault="0046211F" w:rsidP="0046211F">
      <w:r w:rsidRPr="00C30304">
        <w:t>&lt;i&gt; of the operation&lt;/i&gt;</w:t>
      </w:r>
    </w:p>
    <w:p w:rsidR="0046211F" w:rsidRPr="00C30304" w:rsidRDefault="0046211F" w:rsidP="0046211F">
      <w:r w:rsidRPr="00C30304">
        <w:t>&lt;i&gt; has been blown.&lt;/i&gt;</w:t>
      </w:r>
    </w:p>
    <w:p w:rsidR="0046211F" w:rsidRPr="00C30304" w:rsidRDefault="0046211F" w:rsidP="0046211F">
      <w:r w:rsidRPr="00C30304">
        <w:t>我的意思是，操作的机密性已经被切断。</w:t>
      </w:r>
    </w:p>
    <w:p w:rsidR="0046211F" w:rsidRPr="00C30304" w:rsidRDefault="0046211F" w:rsidP="0046211F"/>
    <w:p w:rsidR="0046211F" w:rsidRPr="00C30304" w:rsidRDefault="0046211F" w:rsidP="0046211F">
      <w:r w:rsidRPr="00C30304">
        <w:t>1906</w:t>
      </w:r>
    </w:p>
    <w:p w:rsidR="0046211F" w:rsidRPr="00C30304" w:rsidRDefault="0046211F" w:rsidP="0046211F">
      <w:r w:rsidRPr="00C30304">
        <w:t>01:36:35,055 --&gt; 01:36:37,090</w:t>
      </w:r>
    </w:p>
    <w:p w:rsidR="0046211F" w:rsidRPr="00C30304" w:rsidRDefault="0046211F" w:rsidP="0046211F">
      <w:r w:rsidRPr="00C30304">
        <w:t>&lt;i&gt; Our friends in Israel&lt;/i&gt;</w:t>
      </w:r>
    </w:p>
    <w:p w:rsidR="0046211F" w:rsidRPr="00C30304" w:rsidRDefault="0046211F" w:rsidP="0046211F">
      <w:r w:rsidRPr="00C30304">
        <w:t>&lt;i&gt; took a weapon&lt;/i&gt;</w:t>
      </w:r>
    </w:p>
    <w:p w:rsidR="0046211F" w:rsidRPr="00C30304" w:rsidRDefault="0046211F" w:rsidP="0046211F"/>
    <w:p w:rsidR="0046211F" w:rsidRPr="00C30304" w:rsidRDefault="0046211F" w:rsidP="0046211F">
      <w:r w:rsidRPr="00C30304">
        <w:t>1907</w:t>
      </w:r>
    </w:p>
    <w:p w:rsidR="0046211F" w:rsidRPr="00C30304" w:rsidRDefault="0046211F" w:rsidP="0046211F">
      <w:r w:rsidRPr="00C30304">
        <w:t>01:36:37,092 --&gt; 01:36:38,558</w:t>
      </w:r>
    </w:p>
    <w:p w:rsidR="0046211F" w:rsidRPr="00C30304" w:rsidRDefault="0046211F" w:rsidP="0046211F">
      <w:r w:rsidRPr="00C30304">
        <w:t>&lt;i&gt; that we jointly developed,&lt;/i&gt;</w:t>
      </w:r>
    </w:p>
    <w:p w:rsidR="0046211F" w:rsidRPr="00C30304" w:rsidRDefault="0046211F" w:rsidP="0046211F"/>
    <w:p w:rsidR="0046211F" w:rsidRPr="00C30304" w:rsidRDefault="0046211F" w:rsidP="0046211F">
      <w:r w:rsidRPr="00C30304">
        <w:t>1908</w:t>
      </w:r>
    </w:p>
    <w:p w:rsidR="0046211F" w:rsidRPr="00C30304" w:rsidRDefault="0046211F" w:rsidP="0046211F">
      <w:r w:rsidRPr="00C30304">
        <w:t>01:36:38,560 --&gt; 01:36:40,693</w:t>
      </w:r>
    </w:p>
    <w:p w:rsidR="0046211F" w:rsidRPr="00C30304" w:rsidRDefault="0046211F" w:rsidP="0046211F">
      <w:r w:rsidRPr="00C30304">
        <w:t>&lt;i&gt; in part to keep Israel&lt;/i&gt;</w:t>
      </w:r>
    </w:p>
    <w:p w:rsidR="0046211F" w:rsidRPr="00C30304" w:rsidRDefault="0046211F" w:rsidP="0046211F">
      <w:r w:rsidRPr="00C30304">
        <w:t>&lt;i&gt; from doing something crazy,&lt;/i&gt;</w:t>
      </w:r>
    </w:p>
    <w:p w:rsidR="0046211F" w:rsidRPr="00C30304" w:rsidRDefault="0046211F" w:rsidP="0046211F">
      <w:r w:rsidRPr="00C30304">
        <w:t>我们在以色列的朋友携带我们联合开发的武器，部分原因是为了阻止以色列做出一些疯狂的事情，</w:t>
      </w:r>
    </w:p>
    <w:p w:rsidR="0046211F" w:rsidRPr="00C30304" w:rsidRDefault="0046211F" w:rsidP="0046211F"/>
    <w:p w:rsidR="0046211F" w:rsidRPr="00C30304" w:rsidRDefault="0046211F" w:rsidP="0046211F">
      <w:r w:rsidRPr="00C30304">
        <w:t>1909</w:t>
      </w:r>
    </w:p>
    <w:p w:rsidR="0046211F" w:rsidRPr="00C30304" w:rsidRDefault="0046211F" w:rsidP="0046211F">
      <w:r w:rsidRPr="00C30304">
        <w:t>01:36:41,128 --&gt; 01:36:42,929</w:t>
      </w:r>
    </w:p>
    <w:p w:rsidR="0046211F" w:rsidRPr="00C30304" w:rsidRDefault="0046211F" w:rsidP="0046211F">
      <w:r w:rsidRPr="00C30304">
        <w:t>&lt;i&gt; and then used it&lt;/i&gt;</w:t>
      </w:r>
    </w:p>
    <w:p w:rsidR="0046211F" w:rsidRPr="00C30304" w:rsidRDefault="0046211F" w:rsidP="0046211F">
      <w:r w:rsidRPr="00C30304">
        <w:t>&lt;i&gt; on their own in a way&lt;/i&gt;</w:t>
      </w:r>
    </w:p>
    <w:p w:rsidR="0046211F" w:rsidRPr="00C30304" w:rsidRDefault="0046211F" w:rsidP="0046211F"/>
    <w:p w:rsidR="0046211F" w:rsidRPr="00C30304" w:rsidRDefault="0046211F" w:rsidP="0046211F">
      <w:r w:rsidRPr="00C30304">
        <w:t>1910</w:t>
      </w:r>
    </w:p>
    <w:p w:rsidR="0046211F" w:rsidRPr="00C30304" w:rsidRDefault="0046211F" w:rsidP="0046211F">
      <w:r w:rsidRPr="00C30304">
        <w:t>01:36:42,931 --&gt; 01:36:44,297</w:t>
      </w:r>
    </w:p>
    <w:p w:rsidR="0046211F" w:rsidRPr="00C30304" w:rsidRDefault="0046211F" w:rsidP="0046211F">
      <w:r w:rsidRPr="00C30304">
        <w:t>&lt;i&gt; that blew the cover&lt;/i&gt;</w:t>
      </w:r>
    </w:p>
    <w:p w:rsidR="0046211F" w:rsidRPr="00C30304" w:rsidRDefault="0046211F" w:rsidP="0046211F">
      <w:r w:rsidRPr="00C30304">
        <w:t>&lt;i&gt; of the operation&lt;/i&gt;</w:t>
      </w:r>
    </w:p>
    <w:p w:rsidR="0046211F" w:rsidRPr="00C30304" w:rsidRDefault="0046211F" w:rsidP="0046211F"/>
    <w:p w:rsidR="0046211F" w:rsidRPr="00C30304" w:rsidRDefault="0046211F" w:rsidP="0046211F">
      <w:r w:rsidRPr="00C30304">
        <w:lastRenderedPageBreak/>
        <w:t>1911</w:t>
      </w:r>
    </w:p>
    <w:p w:rsidR="0046211F" w:rsidRPr="00C30304" w:rsidRDefault="0046211F" w:rsidP="0046211F">
      <w:r w:rsidRPr="00C30304">
        <w:t>01:36:44,299 --&gt; 01:36:45,465</w:t>
      </w:r>
    </w:p>
    <w:p w:rsidR="0046211F" w:rsidRPr="00C30304" w:rsidRDefault="0046211F" w:rsidP="0046211F">
      <w:r w:rsidRPr="00C30304">
        <w:t>&lt;i&gt; and could have led to war.&lt;/i&gt;</w:t>
      </w:r>
    </w:p>
    <w:p w:rsidR="0046211F" w:rsidRPr="00C30304" w:rsidRDefault="0046211F" w:rsidP="0046211F">
      <w:r w:rsidRPr="00C30304">
        <w:rPr>
          <w:rFonts w:hint="eastAsia"/>
        </w:rPr>
        <w:t>否则，他们可能会通过他们自己的方式来使用它，即引爆操作界面从而可能导致战争的爆发。</w:t>
      </w:r>
    </w:p>
    <w:p w:rsidR="0046211F" w:rsidRPr="00C30304" w:rsidRDefault="0046211F" w:rsidP="0046211F"/>
    <w:p w:rsidR="0046211F" w:rsidRPr="00C30304" w:rsidRDefault="0046211F" w:rsidP="0046211F">
      <w:r w:rsidRPr="00C30304">
        <w:t>1912</w:t>
      </w:r>
    </w:p>
    <w:p w:rsidR="0046211F" w:rsidRPr="00C30304" w:rsidRDefault="0046211F" w:rsidP="0046211F">
      <w:r w:rsidRPr="00C30304">
        <w:t>01:36:45,467 --&gt; 01:36:46,900</w:t>
      </w:r>
    </w:p>
    <w:p w:rsidR="0046211F" w:rsidRPr="00C30304" w:rsidRDefault="0046211F" w:rsidP="0046211F">
      <w:r w:rsidRPr="00C30304">
        <w:t>&lt;i&gt; And we can't talk about that?&lt;/i&gt;</w:t>
      </w:r>
    </w:p>
    <w:p w:rsidR="0046211F" w:rsidRPr="00C30304" w:rsidRDefault="0046211F" w:rsidP="0046211F">
      <w:r w:rsidRPr="00C30304">
        <w:t>不能和我们谈论吗？</w:t>
      </w:r>
    </w:p>
    <w:p w:rsidR="0046211F" w:rsidRPr="00C30304" w:rsidRDefault="0046211F" w:rsidP="0046211F"/>
    <w:p w:rsidR="0046211F" w:rsidRPr="00C30304" w:rsidRDefault="0046211F" w:rsidP="0046211F">
      <w:r w:rsidRPr="00C30304">
        <w:t>1913</w:t>
      </w:r>
    </w:p>
    <w:p w:rsidR="0046211F" w:rsidRPr="00C30304" w:rsidRDefault="0046211F" w:rsidP="0046211F">
      <w:r w:rsidRPr="00C30304">
        <w:t>01:36:51,438 --&gt; 01:36:53,339</w:t>
      </w:r>
    </w:p>
    <w:p w:rsidR="0046211F" w:rsidRPr="00C30304" w:rsidRDefault="0046211F" w:rsidP="0046211F">
      <w:r w:rsidRPr="00C30304">
        <w:t>Mowatt-larssen:&lt;i&gt; There's a way&lt;/i&gt;</w:t>
      </w:r>
    </w:p>
    <w:p w:rsidR="0046211F" w:rsidRPr="00C30304" w:rsidRDefault="0046211F" w:rsidP="0046211F">
      <w:r w:rsidRPr="00C30304">
        <w:t>&lt;i&gt; to talk about stuxnet.&lt;/i&gt;</w:t>
      </w:r>
    </w:p>
    <w:p w:rsidR="0046211F" w:rsidRPr="00C30304" w:rsidRDefault="0046211F" w:rsidP="0046211F">
      <w:r w:rsidRPr="00C30304">
        <w:t>Mowatt-larssen</w:t>
      </w:r>
      <w:r w:rsidRPr="00C30304">
        <w:t>：有一种方式能够谈论震网。</w:t>
      </w:r>
    </w:p>
    <w:p w:rsidR="0046211F" w:rsidRPr="00C30304" w:rsidRDefault="0046211F" w:rsidP="0046211F"/>
    <w:p w:rsidR="0046211F" w:rsidRPr="00C30304" w:rsidRDefault="0046211F" w:rsidP="0046211F">
      <w:r w:rsidRPr="00C30304">
        <w:t>1914</w:t>
      </w:r>
    </w:p>
    <w:p w:rsidR="0046211F" w:rsidRPr="00C30304" w:rsidRDefault="0046211F" w:rsidP="0046211F">
      <w:r w:rsidRPr="00C30304">
        <w:t>01:36:53,908 --&gt; 01:36:55,275</w:t>
      </w:r>
    </w:p>
    <w:p w:rsidR="0046211F" w:rsidRPr="00C30304" w:rsidRDefault="0046211F" w:rsidP="0046211F">
      <w:r w:rsidRPr="00C30304">
        <w:t>It happened.</w:t>
      </w:r>
    </w:p>
    <w:p w:rsidR="0046211F" w:rsidRPr="00C30304" w:rsidRDefault="0046211F" w:rsidP="0046211F">
      <w:r w:rsidRPr="00C30304">
        <w:t>它发生了。</w:t>
      </w:r>
    </w:p>
    <w:p w:rsidR="0046211F" w:rsidRPr="00C30304" w:rsidRDefault="0046211F" w:rsidP="0046211F"/>
    <w:p w:rsidR="0046211F" w:rsidRPr="00C30304" w:rsidRDefault="0046211F" w:rsidP="0046211F">
      <w:r w:rsidRPr="00C30304">
        <w:t>1915</w:t>
      </w:r>
    </w:p>
    <w:p w:rsidR="0046211F" w:rsidRPr="00C30304" w:rsidRDefault="0046211F" w:rsidP="0046211F">
      <w:r w:rsidRPr="00C30304">
        <w:t>01:36:55,277 --&gt; 01:36:58,144</w:t>
      </w:r>
    </w:p>
    <w:p w:rsidR="0046211F" w:rsidRPr="00C30304" w:rsidRDefault="0046211F" w:rsidP="0046211F">
      <w:r w:rsidRPr="00C30304">
        <w:t>That... to deny that it happened</w:t>
      </w:r>
    </w:p>
    <w:p w:rsidR="0046211F" w:rsidRPr="00C30304" w:rsidRDefault="0046211F" w:rsidP="0046211F">
      <w:r w:rsidRPr="00C30304">
        <w:t>is... is foolish.</w:t>
      </w:r>
    </w:p>
    <w:p w:rsidR="0046211F" w:rsidRPr="00C30304" w:rsidRDefault="0046211F" w:rsidP="0046211F">
      <w:r w:rsidRPr="00C30304">
        <w:t>那</w:t>
      </w:r>
      <w:r w:rsidRPr="00C30304">
        <w:t>...</w:t>
      </w:r>
      <w:r w:rsidRPr="00C30304">
        <w:t>不能否认它的发生时</w:t>
      </w:r>
      <w:r w:rsidRPr="00C30304">
        <w:t>...</w:t>
      </w:r>
      <w:r w:rsidRPr="00C30304">
        <w:t>是愚蠢的。</w:t>
      </w:r>
    </w:p>
    <w:p w:rsidR="0046211F" w:rsidRPr="00C30304" w:rsidRDefault="0046211F" w:rsidP="0046211F"/>
    <w:p w:rsidR="0046211F" w:rsidRPr="00C30304" w:rsidRDefault="0046211F" w:rsidP="0046211F">
      <w:r w:rsidRPr="00C30304">
        <w:t>1916</w:t>
      </w:r>
    </w:p>
    <w:p w:rsidR="0046211F" w:rsidRPr="00C30304" w:rsidRDefault="0046211F" w:rsidP="0046211F">
      <w:r w:rsidRPr="00C30304">
        <w:t>01:36:58,146 --&gt; 01:37:00,079</w:t>
      </w:r>
    </w:p>
    <w:p w:rsidR="0046211F" w:rsidRPr="00C30304" w:rsidRDefault="0046211F" w:rsidP="0046211F">
      <w:r w:rsidRPr="00C30304">
        <w:t>So the fact it happened</w:t>
      </w:r>
    </w:p>
    <w:p w:rsidR="0046211F" w:rsidRPr="00C30304" w:rsidRDefault="0046211F" w:rsidP="0046211F"/>
    <w:p w:rsidR="0046211F" w:rsidRPr="00C30304" w:rsidRDefault="0046211F" w:rsidP="0046211F">
      <w:r w:rsidRPr="00C30304">
        <w:t>1917</w:t>
      </w:r>
    </w:p>
    <w:p w:rsidR="0046211F" w:rsidRPr="00C30304" w:rsidRDefault="0046211F" w:rsidP="0046211F">
      <w:r w:rsidRPr="00C30304">
        <w:t>01:37:00,081 --&gt; 01:37:01,581</w:t>
      </w:r>
    </w:p>
    <w:p w:rsidR="0046211F" w:rsidRPr="00C30304" w:rsidRDefault="0046211F" w:rsidP="0046211F">
      <w:r w:rsidRPr="00C30304">
        <w:t>is really what we're talking</w:t>
      </w:r>
    </w:p>
    <w:p w:rsidR="0046211F" w:rsidRPr="00C30304" w:rsidRDefault="0046211F" w:rsidP="0046211F">
      <w:r w:rsidRPr="00C30304">
        <w:t>about here.</w:t>
      </w:r>
    </w:p>
    <w:p w:rsidR="0046211F" w:rsidRPr="00C30304" w:rsidRDefault="0046211F" w:rsidP="0046211F">
      <w:r w:rsidRPr="00C30304">
        <w:rPr>
          <w:rFonts w:hint="eastAsia"/>
        </w:rPr>
        <w:t>所以，我们在这里讨论的是真是发生过的。</w:t>
      </w:r>
    </w:p>
    <w:p w:rsidR="0046211F" w:rsidRPr="00C30304" w:rsidRDefault="0046211F" w:rsidP="0046211F"/>
    <w:p w:rsidR="0046211F" w:rsidRPr="00C30304" w:rsidRDefault="0046211F" w:rsidP="0046211F"/>
    <w:p w:rsidR="0046211F" w:rsidRPr="00C30304" w:rsidRDefault="0046211F" w:rsidP="0046211F">
      <w:r w:rsidRPr="00C30304">
        <w:t>1918</w:t>
      </w:r>
    </w:p>
    <w:p w:rsidR="0046211F" w:rsidRPr="00C30304" w:rsidRDefault="0046211F" w:rsidP="0046211F">
      <w:r w:rsidRPr="00C30304">
        <w:t>01:37:01,583 --&gt; 01:37:03,416</w:t>
      </w:r>
    </w:p>
    <w:p w:rsidR="0046211F" w:rsidRPr="00C30304" w:rsidRDefault="0046211F" w:rsidP="0046211F">
      <w:r w:rsidRPr="00C30304">
        <w:t>What does...</w:t>
      </w:r>
    </w:p>
    <w:p w:rsidR="0046211F" w:rsidRPr="00C30304" w:rsidRDefault="0046211F" w:rsidP="0046211F">
      <w:r w:rsidRPr="00C30304">
        <w:t>What are the implications</w:t>
      </w:r>
    </w:p>
    <w:p w:rsidR="0046211F" w:rsidRPr="00C30304" w:rsidRDefault="0046211F" w:rsidP="0046211F">
      <w:r w:rsidRPr="00C30304">
        <w:t>这是什么</w:t>
      </w:r>
      <w:r w:rsidRPr="00C30304">
        <w:t>...</w:t>
      </w:r>
    </w:p>
    <w:p w:rsidR="0046211F" w:rsidRPr="00C30304" w:rsidRDefault="0046211F" w:rsidP="0046211F"/>
    <w:p w:rsidR="0046211F" w:rsidRPr="00C30304" w:rsidRDefault="0046211F" w:rsidP="0046211F">
      <w:r w:rsidRPr="00C30304">
        <w:lastRenderedPageBreak/>
        <w:t>1919</w:t>
      </w:r>
    </w:p>
    <w:p w:rsidR="0046211F" w:rsidRPr="00C30304" w:rsidRDefault="0046211F" w:rsidP="0046211F">
      <w:r w:rsidRPr="00C30304">
        <w:t>01:37:03,418 --&gt; 01:37:06,252</w:t>
      </w:r>
    </w:p>
    <w:p w:rsidR="0046211F" w:rsidRPr="00C30304" w:rsidRDefault="0046211F" w:rsidP="0046211F">
      <w:r w:rsidRPr="00C30304">
        <w:t>of the fact that we now are in</w:t>
      </w:r>
    </w:p>
    <w:p w:rsidR="0046211F" w:rsidRPr="00C30304" w:rsidRDefault="0046211F" w:rsidP="0046211F">
      <w:r w:rsidRPr="00C30304">
        <w:t>a post-stuxnet world?</w:t>
      </w:r>
    </w:p>
    <w:p w:rsidR="0046211F" w:rsidRPr="00C30304" w:rsidRDefault="0046211F" w:rsidP="0046211F">
      <w:r w:rsidRPr="00C30304">
        <w:t>我们现在正处在后震网时代这一事实的影响是什么？</w:t>
      </w:r>
    </w:p>
    <w:p w:rsidR="0046211F" w:rsidRPr="00C30304" w:rsidRDefault="0046211F" w:rsidP="0046211F"/>
    <w:p w:rsidR="0046211F" w:rsidRPr="00C30304" w:rsidRDefault="0046211F" w:rsidP="0046211F">
      <w:r w:rsidRPr="00C30304">
        <w:t>1920</w:t>
      </w:r>
    </w:p>
    <w:p w:rsidR="0046211F" w:rsidRPr="00C30304" w:rsidRDefault="0046211F" w:rsidP="0046211F">
      <w:r w:rsidRPr="00C30304">
        <w:t>01:37:06,754 --&gt; 01:37:09,189</w:t>
      </w:r>
    </w:p>
    <w:p w:rsidR="0046211F" w:rsidRPr="00C30304" w:rsidRDefault="0046211F" w:rsidP="0046211F">
      <w:r w:rsidRPr="00C30304">
        <w:t>What I said</w:t>
      </w:r>
    </w:p>
    <w:p w:rsidR="0046211F" w:rsidRPr="00C30304" w:rsidRDefault="0046211F" w:rsidP="0046211F">
      <w:r w:rsidRPr="00C30304">
        <w:t>to David sanger was,</w:t>
      </w:r>
    </w:p>
    <w:p w:rsidR="0046211F" w:rsidRPr="00C30304" w:rsidRDefault="0046211F" w:rsidP="0046211F"/>
    <w:p w:rsidR="0046211F" w:rsidRPr="00C30304" w:rsidRDefault="0046211F" w:rsidP="0046211F">
      <w:r w:rsidRPr="00C30304">
        <w:t>1921</w:t>
      </w:r>
    </w:p>
    <w:p w:rsidR="0046211F" w:rsidRPr="00C30304" w:rsidRDefault="0046211F" w:rsidP="0046211F">
      <w:r w:rsidRPr="00C30304">
        <w:t>01:37:09,191 --&gt; 01:37:11,891</w:t>
      </w:r>
    </w:p>
    <w:p w:rsidR="0046211F" w:rsidRPr="00C30304" w:rsidRDefault="0046211F" w:rsidP="0046211F">
      <w:r w:rsidRPr="00C30304">
        <w:t>"i understand the difference</w:t>
      </w:r>
    </w:p>
    <w:p w:rsidR="0046211F" w:rsidRPr="00C30304" w:rsidRDefault="0046211F" w:rsidP="0046211F">
      <w:r w:rsidRPr="00C30304">
        <w:t>in destruction is dramatic,</w:t>
      </w:r>
    </w:p>
    <w:p w:rsidR="0046211F" w:rsidRPr="00C30304" w:rsidRDefault="0046211F" w:rsidP="0046211F"/>
    <w:p w:rsidR="0046211F" w:rsidRPr="00C30304" w:rsidRDefault="0046211F" w:rsidP="0046211F">
      <w:r w:rsidRPr="00C30304">
        <w:t>1922</w:t>
      </w:r>
    </w:p>
    <w:p w:rsidR="0046211F" w:rsidRPr="00C30304" w:rsidRDefault="0046211F" w:rsidP="0046211F">
      <w:r w:rsidRPr="00C30304">
        <w:t>01:37:12,126 --&gt; 01:37:14,594</w:t>
      </w:r>
    </w:p>
    <w:p w:rsidR="0046211F" w:rsidRPr="00C30304" w:rsidRDefault="0046211F" w:rsidP="0046211F">
      <w:r w:rsidRPr="00C30304">
        <w:t>but this has the whiff</w:t>
      </w:r>
    </w:p>
    <w:p w:rsidR="0046211F" w:rsidRPr="00C30304" w:rsidRDefault="0046211F" w:rsidP="0046211F">
      <w:r w:rsidRPr="00C30304">
        <w:t>of August 1945."</w:t>
      </w:r>
    </w:p>
    <w:p w:rsidR="0046211F" w:rsidRPr="00C30304" w:rsidRDefault="0046211F" w:rsidP="0046211F">
      <w:r w:rsidRPr="00C30304">
        <w:t>我对大卫桑格说的是，</w:t>
      </w:r>
      <w:r w:rsidRPr="00C30304">
        <w:t>“</w:t>
      </w:r>
      <w:r w:rsidRPr="00C30304">
        <w:t>我明白毁灭的差异是明显的，但是这有</w:t>
      </w:r>
      <w:r w:rsidRPr="00C30304">
        <w:t>1945</w:t>
      </w:r>
      <w:r w:rsidRPr="00C30304">
        <w:t>年</w:t>
      </w:r>
      <w:r w:rsidRPr="00C30304">
        <w:t>8</w:t>
      </w:r>
      <w:r w:rsidRPr="00C30304">
        <w:t>月的味道。</w:t>
      </w:r>
      <w:r w:rsidRPr="00C30304">
        <w:t>”</w:t>
      </w:r>
    </w:p>
    <w:p w:rsidR="0046211F" w:rsidRPr="00C30304" w:rsidRDefault="0046211F" w:rsidP="0046211F"/>
    <w:p w:rsidR="0046211F" w:rsidRPr="00C30304" w:rsidRDefault="0046211F" w:rsidP="0046211F">
      <w:r w:rsidRPr="00C30304">
        <w:t>1923</w:t>
      </w:r>
    </w:p>
    <w:p w:rsidR="0046211F" w:rsidRPr="00C30304" w:rsidRDefault="0046211F" w:rsidP="0046211F">
      <w:r w:rsidRPr="00C30304">
        <w:t>01:37:15,429 --&gt; 01:37:16,996</w:t>
      </w:r>
    </w:p>
    <w:p w:rsidR="0046211F" w:rsidRPr="00C30304" w:rsidRDefault="0046211F" w:rsidP="0046211F">
      <w:r w:rsidRPr="00C30304">
        <w:t>Somebody just used</w:t>
      </w:r>
    </w:p>
    <w:p w:rsidR="0046211F" w:rsidRPr="00C30304" w:rsidRDefault="0046211F" w:rsidP="0046211F">
      <w:r w:rsidRPr="00C30304">
        <w:t>a new weapon,</w:t>
      </w:r>
    </w:p>
    <w:p w:rsidR="0046211F" w:rsidRPr="00C30304" w:rsidRDefault="0046211F" w:rsidP="0046211F"/>
    <w:p w:rsidR="0046211F" w:rsidRPr="00C30304" w:rsidRDefault="0046211F" w:rsidP="0046211F">
      <w:r w:rsidRPr="00C30304">
        <w:t>1924</w:t>
      </w:r>
    </w:p>
    <w:p w:rsidR="0046211F" w:rsidRPr="00C30304" w:rsidRDefault="0046211F" w:rsidP="0046211F">
      <w:r w:rsidRPr="00C30304">
        <w:t>01:37:17,364 --&gt; 01:37:20,099</w:t>
      </w:r>
    </w:p>
    <w:p w:rsidR="0046211F" w:rsidRPr="00C30304" w:rsidRDefault="0046211F" w:rsidP="0046211F">
      <w:r w:rsidRPr="00C30304">
        <w:t>and this weapon will not</w:t>
      </w:r>
    </w:p>
    <w:p w:rsidR="0046211F" w:rsidRPr="00C30304" w:rsidRDefault="0046211F" w:rsidP="0046211F">
      <w:r w:rsidRPr="00C30304">
        <w:t>be put back into the box.</w:t>
      </w:r>
    </w:p>
    <w:p w:rsidR="0046211F" w:rsidRPr="00C30304" w:rsidRDefault="0046211F" w:rsidP="0046211F">
      <w:r w:rsidRPr="00C30304">
        <w:t>有人只是使用一个新的武器，这个武器不会被放回盒子中。</w:t>
      </w:r>
    </w:p>
    <w:p w:rsidR="0046211F" w:rsidRPr="00C30304" w:rsidRDefault="0046211F" w:rsidP="0046211F"/>
    <w:p w:rsidR="0046211F" w:rsidRPr="00C30304" w:rsidRDefault="0046211F" w:rsidP="0046211F">
      <w:r w:rsidRPr="00C30304">
        <w:t>1925</w:t>
      </w:r>
    </w:p>
    <w:p w:rsidR="0046211F" w:rsidRPr="00C30304" w:rsidRDefault="0046211F" w:rsidP="0046211F">
      <w:r w:rsidRPr="00C30304">
        <w:t>01:37:20,534 --&gt; 01:37:23,203</w:t>
      </w:r>
    </w:p>
    <w:p w:rsidR="0046211F" w:rsidRPr="00C30304" w:rsidRDefault="0046211F" w:rsidP="0046211F">
      <w:r w:rsidRPr="00C30304">
        <w:t>I... I know</w:t>
      </w:r>
    </w:p>
    <w:p w:rsidR="0046211F" w:rsidRPr="00C30304" w:rsidRDefault="0046211F" w:rsidP="0046211F">
      <w:r w:rsidRPr="00C30304">
        <w:t>no operational details</w:t>
      </w:r>
    </w:p>
    <w:p w:rsidR="0046211F" w:rsidRPr="00C30304" w:rsidRDefault="0046211F" w:rsidP="0046211F">
      <w:r w:rsidRPr="00C30304">
        <w:t>我</w:t>
      </w:r>
      <w:r w:rsidRPr="00C30304">
        <w:t>...</w:t>
      </w:r>
      <w:r w:rsidRPr="00C30304">
        <w:t>我不知道操作细节</w:t>
      </w:r>
    </w:p>
    <w:p w:rsidR="0046211F" w:rsidRPr="00C30304" w:rsidRDefault="0046211F" w:rsidP="0046211F"/>
    <w:p w:rsidR="0046211F" w:rsidRPr="00C30304" w:rsidRDefault="0046211F" w:rsidP="0046211F">
      <w:r w:rsidRPr="00C30304">
        <w:t>1926</w:t>
      </w:r>
    </w:p>
    <w:p w:rsidR="0046211F" w:rsidRPr="00C30304" w:rsidRDefault="0046211F" w:rsidP="0046211F">
      <w:r w:rsidRPr="00C30304">
        <w:t>01:37:23,205 --&gt; 01:37:26,139</w:t>
      </w:r>
    </w:p>
    <w:p w:rsidR="0046211F" w:rsidRPr="00C30304" w:rsidRDefault="0046211F" w:rsidP="0046211F">
      <w:r w:rsidRPr="00C30304">
        <w:t>and don't know what anyone did</w:t>
      </w:r>
    </w:p>
    <w:p w:rsidR="0046211F" w:rsidRPr="00C30304" w:rsidRDefault="0046211F" w:rsidP="0046211F">
      <w:r w:rsidRPr="00C30304">
        <w:t>or didn't do</w:t>
      </w:r>
    </w:p>
    <w:p w:rsidR="0046211F" w:rsidRPr="00C30304" w:rsidRDefault="0046211F" w:rsidP="0046211F"/>
    <w:p w:rsidR="0046211F" w:rsidRPr="00C30304" w:rsidRDefault="0046211F" w:rsidP="0046211F">
      <w:r w:rsidRPr="00C30304">
        <w:lastRenderedPageBreak/>
        <w:t>1927</w:t>
      </w:r>
    </w:p>
    <w:p w:rsidR="0046211F" w:rsidRPr="00C30304" w:rsidRDefault="0046211F" w:rsidP="0046211F">
      <w:r w:rsidRPr="00C30304">
        <w:t>01:37:26,141 --&gt; 01:37:28,775</w:t>
      </w:r>
    </w:p>
    <w:p w:rsidR="0046211F" w:rsidRPr="00C30304" w:rsidRDefault="0046211F" w:rsidP="0046211F">
      <w:r w:rsidRPr="00C30304">
        <w:t>before someone decided to use</w:t>
      </w:r>
    </w:p>
    <w:p w:rsidR="0046211F" w:rsidRPr="00C30304" w:rsidRDefault="0046211F" w:rsidP="0046211F">
      <w:r w:rsidRPr="00C30304">
        <w:t>the weapon, all right.</w:t>
      </w:r>
    </w:p>
    <w:p w:rsidR="0046211F" w:rsidRPr="00C30304" w:rsidRDefault="0046211F" w:rsidP="0046211F">
      <w:r w:rsidRPr="00C30304">
        <w:t>我也不知道别人在决定使用武器时，做过什么，没做过什么，好吧。</w:t>
      </w:r>
    </w:p>
    <w:p w:rsidR="0046211F" w:rsidRPr="00C30304" w:rsidRDefault="0046211F" w:rsidP="0046211F"/>
    <w:p w:rsidR="0046211F" w:rsidRPr="00C30304" w:rsidRDefault="0046211F" w:rsidP="0046211F">
      <w:r w:rsidRPr="00C30304">
        <w:t>1928</w:t>
      </w:r>
    </w:p>
    <w:p w:rsidR="0046211F" w:rsidRPr="00C30304" w:rsidRDefault="0046211F" w:rsidP="0046211F">
      <w:r w:rsidRPr="00C30304">
        <w:t>01:37:29,109 --&gt; 01:37:30,343</w:t>
      </w:r>
    </w:p>
    <w:p w:rsidR="0046211F" w:rsidRPr="00C30304" w:rsidRDefault="0046211F" w:rsidP="0046211F">
      <w:r w:rsidRPr="00C30304">
        <w:t>I do know this.</w:t>
      </w:r>
    </w:p>
    <w:p w:rsidR="0046211F" w:rsidRPr="00C30304" w:rsidRDefault="0046211F" w:rsidP="0046211F">
      <w:r w:rsidRPr="00C30304">
        <w:t>我只知道这点。</w:t>
      </w:r>
    </w:p>
    <w:p w:rsidR="0046211F" w:rsidRPr="00C30304" w:rsidRDefault="0046211F" w:rsidP="0046211F"/>
    <w:p w:rsidR="0046211F" w:rsidRPr="00C30304" w:rsidRDefault="0046211F" w:rsidP="0046211F">
      <w:r w:rsidRPr="00C30304">
        <w:t>1929</w:t>
      </w:r>
    </w:p>
    <w:p w:rsidR="0046211F" w:rsidRPr="00C30304" w:rsidRDefault="0046211F" w:rsidP="0046211F">
      <w:r w:rsidRPr="00C30304">
        <w:t>01:37:30,345 --&gt; 01:37:32,245</w:t>
      </w:r>
    </w:p>
    <w:p w:rsidR="0046211F" w:rsidRPr="00C30304" w:rsidRDefault="0046211F" w:rsidP="0046211F">
      <w:r w:rsidRPr="00C30304">
        <w:t>If we go out and do something,</w:t>
      </w:r>
    </w:p>
    <w:p w:rsidR="0046211F" w:rsidRPr="00C30304" w:rsidRDefault="0046211F" w:rsidP="0046211F"/>
    <w:p w:rsidR="0046211F" w:rsidRPr="00C30304" w:rsidRDefault="0046211F" w:rsidP="0046211F">
      <w:r w:rsidRPr="00C30304">
        <w:t>1930</w:t>
      </w:r>
    </w:p>
    <w:p w:rsidR="0046211F" w:rsidRPr="00C30304" w:rsidRDefault="0046211F" w:rsidP="0046211F">
      <w:r w:rsidRPr="00C30304">
        <w:t>01:37:33,013 --&gt; 01:37:35,114</w:t>
      </w:r>
    </w:p>
    <w:p w:rsidR="0046211F" w:rsidRPr="00C30304" w:rsidRDefault="0046211F" w:rsidP="0046211F">
      <w:r w:rsidRPr="00C30304">
        <w:t>most of the rest of the world</w:t>
      </w:r>
    </w:p>
    <w:p w:rsidR="0046211F" w:rsidRPr="00C30304" w:rsidRDefault="0046211F" w:rsidP="0046211F">
      <w:r w:rsidRPr="00C30304">
        <w:t>now thinks</w:t>
      </w:r>
    </w:p>
    <w:p w:rsidR="0046211F" w:rsidRPr="00C30304" w:rsidRDefault="0046211F" w:rsidP="0046211F"/>
    <w:p w:rsidR="0046211F" w:rsidRPr="00C30304" w:rsidRDefault="0046211F" w:rsidP="0046211F">
      <w:r w:rsidRPr="00C30304">
        <w:t>1931</w:t>
      </w:r>
    </w:p>
    <w:p w:rsidR="0046211F" w:rsidRPr="00C30304" w:rsidRDefault="0046211F" w:rsidP="0046211F">
      <w:r w:rsidRPr="00C30304">
        <w:t>01:37:35,316 --&gt; 01:37:35,315</w:t>
      </w:r>
    </w:p>
    <w:p w:rsidR="0046211F" w:rsidRPr="00C30304" w:rsidRDefault="0046211F" w:rsidP="0046211F">
      <w:r w:rsidRPr="00C30304">
        <w:t>that's the new standard</w:t>
      </w:r>
    </w:p>
    <w:p w:rsidR="0046211F" w:rsidRPr="00C30304" w:rsidRDefault="0046211F" w:rsidP="0046211F"/>
    <w:p w:rsidR="0046211F" w:rsidRPr="00C30304" w:rsidRDefault="0046211F" w:rsidP="0046211F">
      <w:r w:rsidRPr="00C30304">
        <w:t>1932</w:t>
      </w:r>
    </w:p>
    <w:p w:rsidR="0046211F" w:rsidRPr="00C30304" w:rsidRDefault="0046211F" w:rsidP="0046211F">
      <w:r w:rsidRPr="00C30304">
        <w:t>01:37:36,884 --&gt; 01:37:39,752</w:t>
      </w:r>
    </w:p>
    <w:p w:rsidR="0046211F" w:rsidRPr="00C30304" w:rsidRDefault="0046211F" w:rsidP="0046211F">
      <w:r w:rsidRPr="00C30304">
        <w:t>and it's something that they now</w:t>
      </w:r>
    </w:p>
    <w:p w:rsidR="0046211F" w:rsidRPr="00C30304" w:rsidRDefault="0046211F" w:rsidP="0046211F">
      <w:r w:rsidRPr="00C30304">
        <w:t>feel legitimated to do as well.</w:t>
      </w:r>
    </w:p>
    <w:p w:rsidR="0046211F" w:rsidRPr="00C30304" w:rsidRDefault="0046211F" w:rsidP="0046211F">
      <w:r w:rsidRPr="00C30304">
        <w:rPr>
          <w:rFonts w:hint="eastAsia"/>
        </w:rPr>
        <w:t>我只知道，如果我们走出去做一些能够让世界上大部分其他国家认为那是新的标准并且感到合法化的一些事情。</w:t>
      </w:r>
    </w:p>
    <w:p w:rsidR="0046211F" w:rsidRPr="00C30304" w:rsidRDefault="0046211F" w:rsidP="0046211F"/>
    <w:p w:rsidR="0046211F" w:rsidRPr="00C30304" w:rsidRDefault="0046211F" w:rsidP="0046211F">
      <w:r w:rsidRPr="00C30304">
        <w:t>1933</w:t>
      </w:r>
    </w:p>
    <w:p w:rsidR="0046211F" w:rsidRPr="00C30304" w:rsidRDefault="0046211F" w:rsidP="0046211F">
      <w:r w:rsidRPr="00C30304">
        <w:t>01:37:41,155 --&gt; 01:37:42,622</w:t>
      </w:r>
    </w:p>
    <w:p w:rsidR="0046211F" w:rsidRPr="00C30304" w:rsidRDefault="0046211F" w:rsidP="0046211F">
      <w:r w:rsidRPr="00C30304">
        <w:t>&lt;i&gt; But the rules of engagement,&lt;/i&gt;</w:t>
      </w:r>
    </w:p>
    <w:p w:rsidR="0046211F" w:rsidRPr="00C30304" w:rsidRDefault="0046211F" w:rsidP="0046211F"/>
    <w:p w:rsidR="0046211F" w:rsidRPr="00C30304" w:rsidRDefault="0046211F" w:rsidP="0046211F">
      <w:r w:rsidRPr="00C30304">
        <w:t>1934</w:t>
      </w:r>
    </w:p>
    <w:p w:rsidR="0046211F" w:rsidRPr="00C30304" w:rsidRDefault="0046211F" w:rsidP="0046211F">
      <w:r w:rsidRPr="00C30304">
        <w:t>01:37:42,624 --&gt; 01:37:45,191</w:t>
      </w:r>
    </w:p>
    <w:p w:rsidR="0046211F" w:rsidRPr="00C30304" w:rsidRDefault="0046211F" w:rsidP="0046211F">
      <w:r w:rsidRPr="00C30304">
        <w:t>&lt;i&gt; international norms,&lt;/i&gt;</w:t>
      </w:r>
    </w:p>
    <w:p w:rsidR="0046211F" w:rsidRPr="00C30304" w:rsidRDefault="0046211F" w:rsidP="0046211F">
      <w:r w:rsidRPr="00C30304">
        <w:t>&lt;i&gt; treaty standards,&lt;/i&gt;</w:t>
      </w:r>
    </w:p>
    <w:p w:rsidR="0046211F" w:rsidRPr="00C30304" w:rsidRDefault="0046211F" w:rsidP="0046211F"/>
    <w:p w:rsidR="0046211F" w:rsidRPr="00C30304" w:rsidRDefault="0046211F" w:rsidP="0046211F">
      <w:r w:rsidRPr="00C30304">
        <w:t>1935</w:t>
      </w:r>
    </w:p>
    <w:p w:rsidR="0046211F" w:rsidRPr="00C30304" w:rsidRDefault="0046211F" w:rsidP="0046211F">
      <w:r w:rsidRPr="00C30304">
        <w:t>01:37:45,193 --&gt; 01:37:47,026</w:t>
      </w:r>
    </w:p>
    <w:p w:rsidR="0046211F" w:rsidRPr="00C30304" w:rsidRDefault="0046211F" w:rsidP="0046211F">
      <w:r w:rsidRPr="00C30304">
        <w:t>&lt;i&gt; they don't exist right now.&lt;/i&gt;</w:t>
      </w:r>
    </w:p>
    <w:p w:rsidR="0046211F" w:rsidRPr="00C30304" w:rsidRDefault="0046211F" w:rsidP="0046211F">
      <w:r w:rsidRPr="00C30304">
        <w:t>但是交战的规则，国际规范，跳跃标准，他们马上就不存在了。</w:t>
      </w:r>
    </w:p>
    <w:p w:rsidR="0046211F" w:rsidRPr="00C30304" w:rsidRDefault="0046211F" w:rsidP="0046211F"/>
    <w:p w:rsidR="0046211F" w:rsidRPr="00C30304" w:rsidRDefault="0046211F" w:rsidP="0046211F">
      <w:r w:rsidRPr="00C30304">
        <w:t>1936</w:t>
      </w:r>
    </w:p>
    <w:p w:rsidR="0046211F" w:rsidRPr="00C30304" w:rsidRDefault="0046211F" w:rsidP="0046211F">
      <w:r w:rsidRPr="00C30304">
        <w:t>01:37:50,865 --&gt; 01:37:54,033</w:t>
      </w:r>
    </w:p>
    <w:p w:rsidR="0046211F" w:rsidRPr="00C30304" w:rsidRDefault="0046211F" w:rsidP="0046211F">
      <w:r w:rsidRPr="00C30304">
        <w:t>Brown:&lt;i&gt; The law of war, because&lt;/i&gt;</w:t>
      </w:r>
    </w:p>
    <w:p w:rsidR="0046211F" w:rsidRPr="00C30304" w:rsidRDefault="0046211F" w:rsidP="0046211F">
      <w:r w:rsidRPr="00C30304">
        <w:t>&lt;i&gt;it began to develop so long ago&lt;/i&gt;</w:t>
      </w:r>
    </w:p>
    <w:p w:rsidR="0046211F" w:rsidRPr="00C30304" w:rsidRDefault="0046211F" w:rsidP="0046211F"/>
    <w:p w:rsidR="0046211F" w:rsidRPr="00C30304" w:rsidRDefault="0046211F" w:rsidP="0046211F">
      <w:r w:rsidRPr="00C30304">
        <w:t>1937</w:t>
      </w:r>
    </w:p>
    <w:p w:rsidR="0046211F" w:rsidRPr="00C30304" w:rsidRDefault="0046211F" w:rsidP="0046211F">
      <w:r w:rsidRPr="00C30304">
        <w:t>01:37:54,035 --&gt; 01:37:57,604</w:t>
      </w:r>
    </w:p>
    <w:p w:rsidR="0046211F" w:rsidRPr="00C30304" w:rsidRDefault="0046211F" w:rsidP="0046211F">
      <w:r w:rsidRPr="00C30304">
        <w:t>&lt;i&gt;is really dependent on thinking&lt;/i&gt;</w:t>
      </w:r>
    </w:p>
    <w:p w:rsidR="0046211F" w:rsidRPr="00C30304" w:rsidRDefault="0046211F" w:rsidP="0046211F">
      <w:r w:rsidRPr="00C30304">
        <w:t>&lt;i&gt; of things kinetically&lt;/i&gt;</w:t>
      </w:r>
    </w:p>
    <w:p w:rsidR="0046211F" w:rsidRPr="00C30304" w:rsidRDefault="0046211F" w:rsidP="0046211F">
      <w:r w:rsidRPr="00C30304">
        <w:t>布朗：战争的法律很久以前开始发展，它真正是依赖于事物的动力学思维和物理领域，</w:t>
      </w:r>
    </w:p>
    <w:p w:rsidR="0046211F" w:rsidRPr="00C30304" w:rsidRDefault="0046211F" w:rsidP="0046211F"/>
    <w:p w:rsidR="0046211F" w:rsidRPr="00C30304" w:rsidRDefault="0046211F" w:rsidP="0046211F">
      <w:r w:rsidRPr="00C30304">
        <w:t>1938</w:t>
      </w:r>
    </w:p>
    <w:p w:rsidR="0046211F" w:rsidRPr="00C30304" w:rsidRDefault="0046211F" w:rsidP="0046211F">
      <w:r w:rsidRPr="00C30304">
        <w:t>01:37:57,972 --&gt; 01:37:59,472</w:t>
      </w:r>
    </w:p>
    <w:p w:rsidR="0046211F" w:rsidRPr="00C30304" w:rsidRDefault="0046211F" w:rsidP="0046211F">
      <w:r w:rsidRPr="00C30304">
        <w:t>&lt;i&gt; and the physical realm.&lt;/i&gt;</w:t>
      </w:r>
    </w:p>
    <w:p w:rsidR="0046211F" w:rsidRPr="00C30304" w:rsidRDefault="0046211F" w:rsidP="0046211F"/>
    <w:p w:rsidR="0046211F" w:rsidRPr="00C30304" w:rsidRDefault="0046211F" w:rsidP="0046211F">
      <w:r w:rsidRPr="00C30304">
        <w:t>1939</w:t>
      </w:r>
    </w:p>
    <w:p w:rsidR="0046211F" w:rsidRPr="00C30304" w:rsidRDefault="0046211F" w:rsidP="0046211F">
      <w:r w:rsidRPr="00C30304">
        <w:t>01:37:59,740 --&gt; 01:38:03,142</w:t>
      </w:r>
    </w:p>
    <w:p w:rsidR="0046211F" w:rsidRPr="00C30304" w:rsidRDefault="0046211F" w:rsidP="0046211F">
      <w:r w:rsidRPr="00C30304">
        <w:t>&lt;i&gt; So for example,&lt;/i&gt;</w:t>
      </w:r>
    </w:p>
    <w:p w:rsidR="0046211F" w:rsidRPr="00C30304" w:rsidRDefault="0046211F" w:rsidP="0046211F">
      <w:r w:rsidRPr="00C30304">
        <w:t>&lt;i&gt; we think in terms of attacks.&lt;/i&gt;</w:t>
      </w:r>
    </w:p>
    <w:p w:rsidR="0046211F" w:rsidRPr="00C30304" w:rsidRDefault="0046211F" w:rsidP="0046211F">
      <w:r w:rsidRPr="00C30304">
        <w:t>所以，举个例子，我们认为攻击方面。</w:t>
      </w:r>
    </w:p>
    <w:p w:rsidR="0046211F" w:rsidRPr="00C30304" w:rsidRDefault="0046211F" w:rsidP="0046211F"/>
    <w:p w:rsidR="0046211F" w:rsidRPr="00C30304" w:rsidRDefault="0046211F" w:rsidP="0046211F">
      <w:r w:rsidRPr="00C30304">
        <w:t>1940</w:t>
      </w:r>
    </w:p>
    <w:p w:rsidR="0046211F" w:rsidRPr="00C30304" w:rsidRDefault="0046211F" w:rsidP="0046211F">
      <w:r w:rsidRPr="00C30304">
        <w:t>01:38:04,078 --&gt; 01:38:06,312</w:t>
      </w:r>
    </w:p>
    <w:p w:rsidR="0046211F" w:rsidRPr="00C30304" w:rsidRDefault="0046211F" w:rsidP="0046211F">
      <w:r w:rsidRPr="00C30304">
        <w:t>You know an attack when it</w:t>
      </w:r>
    </w:p>
    <w:p w:rsidR="0046211F" w:rsidRPr="00C30304" w:rsidRDefault="0046211F" w:rsidP="0046211F">
      <w:r w:rsidRPr="00C30304">
        <w:t>happens in the kinetic world.</w:t>
      </w:r>
    </w:p>
    <w:p w:rsidR="0046211F" w:rsidRPr="00C30304" w:rsidRDefault="0046211F" w:rsidP="0046211F">
      <w:r w:rsidRPr="00C30304">
        <w:t>你知道攻击发生在动力学世界中。</w:t>
      </w:r>
    </w:p>
    <w:p w:rsidR="0046211F" w:rsidRPr="00C30304" w:rsidRDefault="0046211F" w:rsidP="0046211F"/>
    <w:p w:rsidR="0046211F" w:rsidRPr="00C30304" w:rsidRDefault="0046211F" w:rsidP="0046211F">
      <w:r w:rsidRPr="00C30304">
        <w:t>1941</w:t>
      </w:r>
    </w:p>
    <w:p w:rsidR="0046211F" w:rsidRPr="00C30304" w:rsidRDefault="0046211F" w:rsidP="0046211F">
      <w:r w:rsidRPr="00C30304">
        <w:t>01:38:06,314 --&gt; 01:38:08,047</w:t>
      </w:r>
    </w:p>
    <w:p w:rsidR="0046211F" w:rsidRPr="00C30304" w:rsidRDefault="0046211F" w:rsidP="0046211F">
      <w:r w:rsidRPr="00C30304">
        <w:t>&lt;i&gt; It's not really&lt;/i&gt;</w:t>
      </w:r>
    </w:p>
    <w:p w:rsidR="0046211F" w:rsidRPr="00C30304" w:rsidRDefault="0046211F" w:rsidP="0046211F">
      <w:r w:rsidRPr="00C30304">
        <w:t>&lt;i&gt; much of a mystery.&lt;/i&gt;</w:t>
      </w:r>
    </w:p>
    <w:p w:rsidR="0046211F" w:rsidRPr="00C30304" w:rsidRDefault="0046211F" w:rsidP="0046211F">
      <w:r w:rsidRPr="00C30304">
        <w:t>这不是太大的秘密。</w:t>
      </w:r>
    </w:p>
    <w:p w:rsidR="0046211F" w:rsidRPr="00C30304" w:rsidRDefault="0046211F" w:rsidP="0046211F"/>
    <w:p w:rsidR="0046211F" w:rsidRPr="00C30304" w:rsidRDefault="0046211F" w:rsidP="0046211F">
      <w:r w:rsidRPr="00C30304">
        <w:t>1942</w:t>
      </w:r>
    </w:p>
    <w:p w:rsidR="0046211F" w:rsidRPr="00C30304" w:rsidRDefault="0046211F" w:rsidP="0046211F">
      <w:r w:rsidRPr="00C30304">
        <w:t>01:38:08,049 --&gt; 01:38:10,984</w:t>
      </w:r>
    </w:p>
    <w:p w:rsidR="0046211F" w:rsidRPr="00C30304" w:rsidRDefault="0046211F" w:rsidP="0046211F">
      <w:r w:rsidRPr="00C30304">
        <w:t>But in cyberspace it is</w:t>
      </w:r>
    </w:p>
    <w:p w:rsidR="0046211F" w:rsidRPr="00C30304" w:rsidRDefault="0046211F" w:rsidP="0046211F">
      <w:r w:rsidRPr="00C30304">
        <w:t>sort of confusing to think,</w:t>
      </w:r>
    </w:p>
    <w:p w:rsidR="0046211F" w:rsidRPr="00C30304" w:rsidRDefault="0046211F" w:rsidP="0046211F"/>
    <w:p w:rsidR="0046211F" w:rsidRPr="00C30304" w:rsidRDefault="0046211F" w:rsidP="0046211F"/>
    <w:p w:rsidR="0046211F" w:rsidRPr="00C30304" w:rsidRDefault="0046211F" w:rsidP="0046211F">
      <w:r w:rsidRPr="00C30304">
        <w:t>1943</w:t>
      </w:r>
    </w:p>
    <w:p w:rsidR="0046211F" w:rsidRPr="00C30304" w:rsidRDefault="0046211F" w:rsidP="0046211F">
      <w:r w:rsidRPr="00C30304">
        <w:t>01:38:11,552 --&gt; 01:38:13,019</w:t>
      </w:r>
    </w:p>
    <w:p w:rsidR="0046211F" w:rsidRPr="00C30304" w:rsidRDefault="0046211F" w:rsidP="0046211F">
      <w:r w:rsidRPr="00C30304">
        <w:t>how far do we have to go</w:t>
      </w:r>
    </w:p>
    <w:p w:rsidR="0046211F" w:rsidRPr="00C30304" w:rsidRDefault="0046211F" w:rsidP="0046211F"/>
    <w:p w:rsidR="0046211F" w:rsidRPr="00C30304" w:rsidRDefault="0046211F" w:rsidP="0046211F">
      <w:r w:rsidRPr="00C30304">
        <w:lastRenderedPageBreak/>
        <w:t>1944</w:t>
      </w:r>
    </w:p>
    <w:p w:rsidR="0046211F" w:rsidRPr="00C30304" w:rsidRDefault="0046211F" w:rsidP="0046211F">
      <w:r w:rsidRPr="00C30304">
        <w:t>01:38:13,021 --&gt; 01:38:15,221</w:t>
      </w:r>
    </w:p>
    <w:p w:rsidR="0046211F" w:rsidRPr="00C30304" w:rsidRDefault="0046211F" w:rsidP="0046211F">
      <w:r w:rsidRPr="00C30304">
        <w:t>before something</w:t>
      </w:r>
    </w:p>
    <w:p w:rsidR="0046211F" w:rsidRPr="00C30304" w:rsidRDefault="0046211F" w:rsidP="0046211F">
      <w:r w:rsidRPr="00C30304">
        <w:t>is considered an attack?</w:t>
      </w:r>
    </w:p>
    <w:p w:rsidR="0046211F" w:rsidRPr="00C30304" w:rsidRDefault="0046211F" w:rsidP="0046211F">
      <w:r w:rsidRPr="00C30304">
        <w:t>但是在网络空间中，它是很难去思考的，在一些行为被认为是攻击之前我们不得不走多远？</w:t>
      </w:r>
    </w:p>
    <w:p w:rsidR="0046211F" w:rsidRPr="00C30304" w:rsidRDefault="0046211F" w:rsidP="0046211F"/>
    <w:p w:rsidR="0046211F" w:rsidRPr="00C30304" w:rsidRDefault="0046211F" w:rsidP="0046211F">
      <w:r w:rsidRPr="00C30304">
        <w:t>1945</w:t>
      </w:r>
    </w:p>
    <w:p w:rsidR="0046211F" w:rsidRPr="00C30304" w:rsidRDefault="0046211F" w:rsidP="0046211F">
      <w:r w:rsidRPr="00C30304">
        <w:t>01:38:15,389 --&gt; 01:38:19,158</w:t>
      </w:r>
    </w:p>
    <w:p w:rsidR="0046211F" w:rsidRPr="00C30304" w:rsidRDefault="0046211F" w:rsidP="0046211F">
      <w:r w:rsidRPr="00C30304">
        <w:t>So we have to take</w:t>
      </w:r>
    </w:p>
    <w:p w:rsidR="0046211F" w:rsidRPr="00C30304" w:rsidRDefault="0046211F" w:rsidP="0046211F">
      <w:r w:rsidRPr="00C30304">
        <w:t>all the vocabulary</w:t>
      </w:r>
    </w:p>
    <w:p w:rsidR="0046211F" w:rsidRPr="00C30304" w:rsidRDefault="0046211F" w:rsidP="0046211F"/>
    <w:p w:rsidR="0046211F" w:rsidRPr="00C30304" w:rsidRDefault="0046211F" w:rsidP="0046211F">
      <w:r w:rsidRPr="00C30304">
        <w:t>1946</w:t>
      </w:r>
    </w:p>
    <w:p w:rsidR="0046211F" w:rsidRPr="00C30304" w:rsidRDefault="0046211F" w:rsidP="0046211F">
      <w:r w:rsidRPr="00C30304">
        <w:t>01:38:19,660 --&gt; 01:38:22,495</w:t>
      </w:r>
    </w:p>
    <w:p w:rsidR="0046211F" w:rsidRPr="00C30304" w:rsidRDefault="0046211F" w:rsidP="0046211F">
      <w:r w:rsidRPr="00C30304">
        <w:t>and the terms that we use</w:t>
      </w:r>
    </w:p>
    <w:p w:rsidR="0046211F" w:rsidRPr="00C30304" w:rsidRDefault="0046211F" w:rsidP="0046211F">
      <w:r w:rsidRPr="00C30304">
        <w:t>in strategy</w:t>
      </w:r>
    </w:p>
    <w:p w:rsidR="0046211F" w:rsidRPr="00C30304" w:rsidRDefault="0046211F" w:rsidP="0046211F">
      <w:r w:rsidRPr="00C30304">
        <w:t>因此，我们必须采用所有词汇和我们在战略和军事操作中使用的术语，并且使他们适应于网络领域。</w:t>
      </w:r>
    </w:p>
    <w:p w:rsidR="0046211F" w:rsidRPr="00C30304" w:rsidRDefault="0046211F" w:rsidP="0046211F"/>
    <w:p w:rsidR="0046211F" w:rsidRPr="00C30304" w:rsidRDefault="0046211F" w:rsidP="0046211F">
      <w:r w:rsidRPr="00C30304">
        <w:t>1947</w:t>
      </w:r>
    </w:p>
    <w:p w:rsidR="0046211F" w:rsidRPr="00C30304" w:rsidRDefault="0046211F" w:rsidP="0046211F">
      <w:r w:rsidRPr="00C30304">
        <w:t>01:38:22,497 --&gt; 01:38:24,130</w:t>
      </w:r>
    </w:p>
    <w:p w:rsidR="0046211F" w:rsidRPr="00C30304" w:rsidRDefault="0046211F" w:rsidP="0046211F">
      <w:r w:rsidRPr="00C30304">
        <w:t>and military operations</w:t>
      </w:r>
    </w:p>
    <w:p w:rsidR="0046211F" w:rsidRPr="00C30304" w:rsidRDefault="0046211F" w:rsidP="0046211F"/>
    <w:p w:rsidR="0046211F" w:rsidRPr="00C30304" w:rsidRDefault="0046211F" w:rsidP="0046211F">
      <w:r w:rsidRPr="00C30304">
        <w:t>1948</w:t>
      </w:r>
    </w:p>
    <w:p w:rsidR="0046211F" w:rsidRPr="00C30304" w:rsidRDefault="0046211F" w:rsidP="0046211F">
      <w:r w:rsidRPr="00C30304">
        <w:t>01:38:24,365 --&gt; 01:38:27,433</w:t>
      </w:r>
    </w:p>
    <w:p w:rsidR="0046211F" w:rsidRPr="00C30304" w:rsidRDefault="0046211F" w:rsidP="0046211F">
      <w:r w:rsidRPr="00C30304">
        <w:t>and adapt them</w:t>
      </w:r>
    </w:p>
    <w:p w:rsidR="0046211F" w:rsidRPr="00C30304" w:rsidRDefault="0046211F" w:rsidP="0046211F">
      <w:r w:rsidRPr="00C30304">
        <w:t>into the cyber realm.</w:t>
      </w:r>
    </w:p>
    <w:p w:rsidR="0046211F" w:rsidRPr="00C30304" w:rsidRDefault="0046211F" w:rsidP="0046211F"/>
    <w:p w:rsidR="0046211F" w:rsidRPr="00C30304" w:rsidRDefault="0046211F" w:rsidP="0046211F">
      <w:r w:rsidRPr="00C30304">
        <w:t>1949</w:t>
      </w:r>
    </w:p>
    <w:p w:rsidR="0046211F" w:rsidRPr="00C30304" w:rsidRDefault="0046211F" w:rsidP="0046211F">
      <w:r w:rsidRPr="00C30304">
        <w:t>01:38:28,769 --&gt; 01:38:30,203</w:t>
      </w:r>
    </w:p>
    <w:p w:rsidR="0046211F" w:rsidRPr="00C30304" w:rsidRDefault="0046211F" w:rsidP="0046211F">
      <w:r w:rsidRPr="00C30304">
        <w:t>Sanger:</w:t>
      </w:r>
    </w:p>
    <w:p w:rsidR="0046211F" w:rsidRPr="00C30304" w:rsidRDefault="0046211F" w:rsidP="0046211F">
      <w:r w:rsidRPr="00C30304">
        <w:t>&lt;i&gt; For nuclear we have these&lt;/i&gt;</w:t>
      </w:r>
    </w:p>
    <w:p w:rsidR="0046211F" w:rsidRPr="00C30304" w:rsidRDefault="0046211F" w:rsidP="0046211F"/>
    <w:p w:rsidR="0046211F" w:rsidRPr="00C30304" w:rsidRDefault="0046211F" w:rsidP="0046211F">
      <w:r w:rsidRPr="00C30304">
        <w:t>1950</w:t>
      </w:r>
    </w:p>
    <w:p w:rsidR="0046211F" w:rsidRPr="00C30304" w:rsidRDefault="0046211F" w:rsidP="0046211F">
      <w:r w:rsidRPr="00C30304">
        <w:t>01:38:30,205 --&gt; 01:38:32,138</w:t>
      </w:r>
    </w:p>
    <w:p w:rsidR="0046211F" w:rsidRPr="00C30304" w:rsidRDefault="0046211F" w:rsidP="0046211F">
      <w:r w:rsidRPr="00C30304">
        <w:t>&lt;i&gt; extensive inspection regimes.&lt;/i&gt;</w:t>
      </w:r>
    </w:p>
    <w:p w:rsidR="0046211F" w:rsidRPr="00C30304" w:rsidRDefault="0046211F" w:rsidP="0046211F">
      <w:r w:rsidRPr="00C30304">
        <w:t>桑格</w:t>
      </w:r>
      <w:r w:rsidRPr="00C30304">
        <w:t xml:space="preserve"> </w:t>
      </w:r>
      <w:r w:rsidRPr="00C30304">
        <w:t>：对于核问题，我们具有一些广泛的检查制度。</w:t>
      </w:r>
    </w:p>
    <w:p w:rsidR="0046211F" w:rsidRPr="00C30304" w:rsidRDefault="0046211F" w:rsidP="0046211F"/>
    <w:p w:rsidR="0046211F" w:rsidRPr="00C30304" w:rsidRDefault="0046211F" w:rsidP="0046211F">
      <w:r w:rsidRPr="00C30304">
        <w:t>1951</w:t>
      </w:r>
    </w:p>
    <w:p w:rsidR="0046211F" w:rsidRPr="00C30304" w:rsidRDefault="0046211F" w:rsidP="0046211F">
      <w:r w:rsidRPr="00C30304">
        <w:t>01:38:32,439 --&gt; 01:38:34,507</w:t>
      </w:r>
    </w:p>
    <w:p w:rsidR="0046211F" w:rsidRPr="00C30304" w:rsidRDefault="0046211F" w:rsidP="0046211F">
      <w:r w:rsidRPr="00C30304">
        <w:t>&lt;i&gt; The Russians come&lt;/i&gt;</w:t>
      </w:r>
    </w:p>
    <w:p w:rsidR="0046211F" w:rsidRPr="00C30304" w:rsidRDefault="0046211F" w:rsidP="0046211F">
      <w:r w:rsidRPr="00C30304">
        <w:t>&lt;i&gt; and look at our silos.&lt;/i&gt;</w:t>
      </w:r>
    </w:p>
    <w:p w:rsidR="0046211F" w:rsidRPr="00C30304" w:rsidRDefault="0046211F" w:rsidP="0046211F">
      <w:r w:rsidRPr="00C30304">
        <w:t>俄国人来到这里并看了我们的筒仓。</w:t>
      </w:r>
    </w:p>
    <w:p w:rsidR="0046211F" w:rsidRPr="00C30304" w:rsidRDefault="0046211F" w:rsidP="0046211F"/>
    <w:p w:rsidR="0046211F" w:rsidRPr="00C30304" w:rsidRDefault="0046211F" w:rsidP="0046211F">
      <w:r w:rsidRPr="00C30304">
        <w:t>1952</w:t>
      </w:r>
    </w:p>
    <w:p w:rsidR="0046211F" w:rsidRPr="00C30304" w:rsidRDefault="0046211F" w:rsidP="0046211F">
      <w:r w:rsidRPr="00C30304">
        <w:lastRenderedPageBreak/>
        <w:t>01:38:34,842 --&gt; 01:38:36,442</w:t>
      </w:r>
    </w:p>
    <w:p w:rsidR="0046211F" w:rsidRPr="00C30304" w:rsidRDefault="0046211F" w:rsidP="0046211F">
      <w:r w:rsidRPr="00C30304">
        <w:t>&lt;i&gt; We go and look at their silos.&lt;/i&gt;</w:t>
      </w:r>
    </w:p>
    <w:p w:rsidR="0046211F" w:rsidRPr="00C30304" w:rsidRDefault="0046211F" w:rsidP="0046211F">
      <w:r w:rsidRPr="00C30304">
        <w:t>我们也去他们那并看了他们的筒仓。</w:t>
      </w:r>
    </w:p>
    <w:p w:rsidR="0046211F" w:rsidRPr="00C30304" w:rsidRDefault="0046211F" w:rsidP="0046211F"/>
    <w:p w:rsidR="0046211F" w:rsidRPr="00C30304" w:rsidRDefault="0046211F" w:rsidP="0046211F">
      <w:r w:rsidRPr="00C30304">
        <w:t>1953</w:t>
      </w:r>
    </w:p>
    <w:p w:rsidR="0046211F" w:rsidRPr="00C30304" w:rsidRDefault="0046211F" w:rsidP="0046211F">
      <w:r w:rsidRPr="00C30304">
        <w:t>01:38:36,911 --&gt; 01:38:38,912</w:t>
      </w:r>
    </w:p>
    <w:p w:rsidR="0046211F" w:rsidRPr="00C30304" w:rsidRDefault="0046211F" w:rsidP="0046211F">
      <w:r w:rsidRPr="00C30304">
        <w:t>&lt;i&gt; Bad as things get between&lt;/i&gt;</w:t>
      </w:r>
    </w:p>
    <w:p w:rsidR="0046211F" w:rsidRPr="00C30304" w:rsidRDefault="0046211F" w:rsidP="0046211F">
      <w:r w:rsidRPr="00C30304">
        <w:t>&lt;i&gt; the two countries,&lt;/i&gt;</w:t>
      </w:r>
    </w:p>
    <w:p w:rsidR="0046211F" w:rsidRPr="00C30304" w:rsidRDefault="0046211F" w:rsidP="0046211F"/>
    <w:p w:rsidR="0046211F" w:rsidRPr="00C30304" w:rsidRDefault="0046211F" w:rsidP="0046211F">
      <w:r w:rsidRPr="00C30304">
        <w:t>1954</w:t>
      </w:r>
    </w:p>
    <w:p w:rsidR="0046211F" w:rsidRPr="00C30304" w:rsidRDefault="0046211F" w:rsidP="0046211F">
      <w:r w:rsidRPr="00C30304">
        <w:t>01:38:39,113 --&gt; 01:38:41,014</w:t>
      </w:r>
    </w:p>
    <w:p w:rsidR="0046211F" w:rsidRPr="00C30304" w:rsidRDefault="0046211F" w:rsidP="0046211F">
      <w:r w:rsidRPr="00C30304">
        <w:t>those inspection regimes</w:t>
      </w:r>
    </w:p>
    <w:p w:rsidR="0046211F" w:rsidRPr="00C30304" w:rsidRDefault="0046211F" w:rsidP="0046211F">
      <w:r w:rsidRPr="00C30304">
        <w:t>have held up.</w:t>
      </w:r>
    </w:p>
    <w:p w:rsidR="0046211F" w:rsidRPr="00C30304" w:rsidRDefault="0046211F" w:rsidP="0046211F">
      <w:r w:rsidRPr="00C30304">
        <w:rPr>
          <w:rFonts w:hint="eastAsia"/>
        </w:rPr>
        <w:t>这些检查制度已经防止了两个国家之间的事情变得糟糕。</w:t>
      </w:r>
    </w:p>
    <w:p w:rsidR="0046211F" w:rsidRPr="00C30304" w:rsidRDefault="0046211F" w:rsidP="0046211F"/>
    <w:p w:rsidR="0046211F" w:rsidRPr="00C30304" w:rsidRDefault="0046211F" w:rsidP="0046211F">
      <w:r w:rsidRPr="00C30304">
        <w:t>1955</w:t>
      </w:r>
    </w:p>
    <w:p w:rsidR="0046211F" w:rsidRPr="00C30304" w:rsidRDefault="0046211F" w:rsidP="0046211F">
      <w:r w:rsidRPr="00C30304">
        <w:t>01:38:41,016 --&gt; 01:38:43,917</w:t>
      </w:r>
    </w:p>
    <w:p w:rsidR="0046211F" w:rsidRPr="00C30304" w:rsidRDefault="0046211F" w:rsidP="0046211F">
      <w:r w:rsidRPr="00C30304">
        <w:t>But working that our for...</w:t>
      </w:r>
    </w:p>
    <w:p w:rsidR="0046211F" w:rsidRPr="00C30304" w:rsidRDefault="0046211F" w:rsidP="0046211F">
      <w:r w:rsidRPr="00C30304">
        <w:t>For cyber</w:t>
      </w:r>
    </w:p>
    <w:p w:rsidR="0046211F" w:rsidRPr="00C30304" w:rsidRDefault="0046211F" w:rsidP="0046211F"/>
    <w:p w:rsidR="0046211F" w:rsidRPr="00C30304" w:rsidRDefault="0046211F" w:rsidP="0046211F">
      <w:r w:rsidRPr="00C30304">
        <w:t>1956</w:t>
      </w:r>
    </w:p>
    <w:p w:rsidR="0046211F" w:rsidRPr="00C30304" w:rsidRDefault="0046211F" w:rsidP="0046211F">
      <w:r w:rsidRPr="00C30304">
        <w:t>01:38:43,919 --&gt; 01:38:45,485</w:t>
      </w:r>
    </w:p>
    <w:p w:rsidR="0046211F" w:rsidRPr="00C30304" w:rsidRDefault="0046211F" w:rsidP="0046211F">
      <w:r w:rsidRPr="00C30304">
        <w:t>would be virtually impossible.</w:t>
      </w:r>
    </w:p>
    <w:p w:rsidR="0046211F" w:rsidRPr="00C30304" w:rsidRDefault="0046211F" w:rsidP="0046211F">
      <w:r w:rsidRPr="00C30304">
        <w:t>但是我们的网络的工作几乎是不可能。</w:t>
      </w:r>
    </w:p>
    <w:p w:rsidR="0046211F" w:rsidRPr="00C30304" w:rsidRDefault="0046211F" w:rsidP="0046211F"/>
    <w:p w:rsidR="0046211F" w:rsidRPr="00C30304" w:rsidRDefault="0046211F" w:rsidP="0046211F">
      <w:r w:rsidRPr="00C30304">
        <w:t>1957</w:t>
      </w:r>
    </w:p>
    <w:p w:rsidR="0046211F" w:rsidRPr="00C30304" w:rsidRDefault="0046211F" w:rsidP="0046211F">
      <w:r w:rsidRPr="00C30304">
        <w:t>01:38:45,786 --&gt; 01:38:47,153</w:t>
      </w:r>
    </w:p>
    <w:p w:rsidR="0046211F" w:rsidRPr="00C30304" w:rsidRDefault="0046211F" w:rsidP="0046211F">
      <w:r w:rsidRPr="00C30304">
        <w:t>Where do you</w:t>
      </w:r>
    </w:p>
    <w:p w:rsidR="0046211F" w:rsidRPr="00C30304" w:rsidRDefault="0046211F" w:rsidP="0046211F">
      <w:r w:rsidRPr="00C30304">
        <w:t>send your inspector?</w:t>
      </w:r>
    </w:p>
    <w:p w:rsidR="0046211F" w:rsidRPr="00C30304" w:rsidRDefault="0046211F" w:rsidP="0046211F">
      <w:r w:rsidRPr="00C30304">
        <w:t>你向哪里发送你的检查？</w:t>
      </w:r>
    </w:p>
    <w:p w:rsidR="0046211F" w:rsidRPr="00C30304" w:rsidRDefault="0046211F" w:rsidP="0046211F"/>
    <w:p w:rsidR="0046211F" w:rsidRPr="00C30304" w:rsidRDefault="0046211F" w:rsidP="0046211F">
      <w:r w:rsidRPr="00C30304">
        <w:t>1958</w:t>
      </w:r>
    </w:p>
    <w:p w:rsidR="0046211F" w:rsidRPr="00C30304" w:rsidRDefault="0046211F" w:rsidP="0046211F">
      <w:r w:rsidRPr="00C30304">
        <w:t>01:38:47,521 --&gt; 01:38:49,589</w:t>
      </w:r>
    </w:p>
    <w:p w:rsidR="0046211F" w:rsidRPr="00C30304" w:rsidRDefault="0046211F" w:rsidP="0046211F">
      <w:r w:rsidRPr="00C30304">
        <w:t>Inside the laptop of,</w:t>
      </w:r>
    </w:p>
    <w:p w:rsidR="0046211F" w:rsidRPr="00C30304" w:rsidRDefault="0046211F" w:rsidP="0046211F">
      <w:r w:rsidRPr="00C30304">
        <w:t>you know...</w:t>
      </w:r>
    </w:p>
    <w:p w:rsidR="0046211F" w:rsidRPr="00C30304" w:rsidRDefault="0046211F" w:rsidP="0046211F">
      <w:r w:rsidRPr="00C30304">
        <w:t>你知道，在笔记本电脑内部，</w:t>
      </w:r>
    </w:p>
    <w:p w:rsidR="0046211F" w:rsidRPr="00C30304" w:rsidRDefault="0046211F" w:rsidP="0046211F"/>
    <w:p w:rsidR="0046211F" w:rsidRPr="00C30304" w:rsidRDefault="0046211F" w:rsidP="0046211F">
      <w:r w:rsidRPr="00C30304">
        <w:t>1959</w:t>
      </w:r>
    </w:p>
    <w:p w:rsidR="0046211F" w:rsidRPr="00C30304" w:rsidRDefault="0046211F" w:rsidP="0046211F">
      <w:r w:rsidRPr="00C30304">
        <w:t>01:38:49,924 --&gt; 01:38:52,191</w:t>
      </w:r>
    </w:p>
    <w:p w:rsidR="0046211F" w:rsidRPr="00C30304" w:rsidRDefault="0046211F" w:rsidP="0046211F">
      <w:r w:rsidRPr="00C30304">
        <w:t>How many laptops are there</w:t>
      </w:r>
    </w:p>
    <w:p w:rsidR="0046211F" w:rsidRPr="00C30304" w:rsidRDefault="0046211F" w:rsidP="0046211F">
      <w:r w:rsidRPr="00C30304">
        <w:t>in the United States and Russia?</w:t>
      </w:r>
    </w:p>
    <w:p w:rsidR="0046211F" w:rsidRPr="00C30304" w:rsidRDefault="0046211F" w:rsidP="0046211F">
      <w:r w:rsidRPr="00C30304">
        <w:t>在美国和俄罗斯有多少台笔记本电脑？</w:t>
      </w:r>
    </w:p>
    <w:p w:rsidR="0046211F" w:rsidRPr="00C30304" w:rsidRDefault="0046211F" w:rsidP="0046211F"/>
    <w:p w:rsidR="0046211F" w:rsidRPr="00C30304" w:rsidRDefault="0046211F" w:rsidP="0046211F">
      <w:r w:rsidRPr="00C30304">
        <w:t>1960</w:t>
      </w:r>
    </w:p>
    <w:p w:rsidR="0046211F" w:rsidRPr="00C30304" w:rsidRDefault="0046211F" w:rsidP="0046211F">
      <w:r w:rsidRPr="00C30304">
        <w:lastRenderedPageBreak/>
        <w:t>01:38:52,559 --&gt; 01:38:54,761</w:t>
      </w:r>
    </w:p>
    <w:p w:rsidR="0046211F" w:rsidRPr="00C30304" w:rsidRDefault="0046211F" w:rsidP="0046211F">
      <w:r w:rsidRPr="00C30304">
        <w:t>It's much more difficult</w:t>
      </w:r>
    </w:p>
    <w:p w:rsidR="0046211F" w:rsidRPr="00C30304" w:rsidRDefault="0046211F" w:rsidP="0046211F">
      <w:r w:rsidRPr="00C30304">
        <w:t>in the cyber area</w:t>
      </w:r>
    </w:p>
    <w:p w:rsidR="0046211F" w:rsidRPr="00C30304" w:rsidRDefault="0046211F" w:rsidP="0046211F"/>
    <w:p w:rsidR="0046211F" w:rsidRPr="00C30304" w:rsidRDefault="0046211F" w:rsidP="0046211F">
      <w:r w:rsidRPr="00C30304">
        <w:t>1961</w:t>
      </w:r>
    </w:p>
    <w:p w:rsidR="0046211F" w:rsidRPr="00C30304" w:rsidRDefault="0046211F" w:rsidP="0046211F">
      <w:r w:rsidRPr="00C30304">
        <w:t>01:38:54,763 --&gt; 01:38:57,096</w:t>
      </w:r>
    </w:p>
    <w:p w:rsidR="0046211F" w:rsidRPr="00C30304" w:rsidRDefault="0046211F" w:rsidP="0046211F">
      <w:r w:rsidRPr="00C30304">
        <w:t>to construct</w:t>
      </w:r>
    </w:p>
    <w:p w:rsidR="0046211F" w:rsidRPr="00C30304" w:rsidRDefault="0046211F" w:rsidP="0046211F">
      <w:r w:rsidRPr="00C30304">
        <w:t>an international regime</w:t>
      </w:r>
    </w:p>
    <w:p w:rsidR="0046211F" w:rsidRPr="00C30304" w:rsidRDefault="0046211F" w:rsidP="0046211F"/>
    <w:p w:rsidR="0046211F" w:rsidRPr="00C30304" w:rsidRDefault="0046211F" w:rsidP="0046211F">
      <w:r w:rsidRPr="00C30304">
        <w:t>1962</w:t>
      </w:r>
    </w:p>
    <w:p w:rsidR="0046211F" w:rsidRPr="00C30304" w:rsidRDefault="0046211F" w:rsidP="0046211F">
      <w:r w:rsidRPr="00C30304">
        <w:t>01:38:57,098 --&gt; 01:39:00,133</w:t>
      </w:r>
    </w:p>
    <w:p w:rsidR="0046211F" w:rsidRPr="00C30304" w:rsidRDefault="0046211F" w:rsidP="0046211F">
      <w:r w:rsidRPr="00C30304">
        <w:t>&lt;i&gt; based on treaty commitments&lt;/i&gt;</w:t>
      </w:r>
    </w:p>
    <w:p w:rsidR="0046211F" w:rsidRPr="00C30304" w:rsidRDefault="0046211F" w:rsidP="0046211F">
      <w:r w:rsidRPr="00C30304">
        <w:t>&lt;i&gt; and rules of the road&lt;/i&gt;</w:t>
      </w:r>
    </w:p>
    <w:p w:rsidR="0046211F" w:rsidRPr="00C30304" w:rsidRDefault="0046211F" w:rsidP="0046211F"/>
    <w:p w:rsidR="0046211F" w:rsidRPr="00C30304" w:rsidRDefault="0046211F" w:rsidP="0046211F">
      <w:r w:rsidRPr="00C30304">
        <w:t>1963</w:t>
      </w:r>
    </w:p>
    <w:p w:rsidR="0046211F" w:rsidRPr="00C30304" w:rsidRDefault="0046211F" w:rsidP="0046211F">
      <w:r w:rsidRPr="00C30304">
        <w:t>01:39:00,135 --&gt; 01:39:01,301</w:t>
      </w:r>
    </w:p>
    <w:p w:rsidR="0046211F" w:rsidRPr="00C30304" w:rsidRDefault="0046211F" w:rsidP="0046211F">
      <w:r w:rsidRPr="00C30304">
        <w:t>&lt;i&gt; and so forth.&lt;/i&gt;</w:t>
      </w:r>
    </w:p>
    <w:p w:rsidR="0046211F" w:rsidRPr="00C30304" w:rsidRDefault="0046211F" w:rsidP="0046211F">
      <w:r w:rsidRPr="00C30304">
        <w:t>在网络区域，构建基于条约承诺和运输规则等等的国家制度更加困难。</w:t>
      </w:r>
    </w:p>
    <w:p w:rsidR="0046211F" w:rsidRPr="00C30304" w:rsidRDefault="0046211F" w:rsidP="0046211F"/>
    <w:p w:rsidR="0046211F" w:rsidRPr="00C30304" w:rsidRDefault="0046211F" w:rsidP="0046211F">
      <w:r w:rsidRPr="00C30304">
        <w:t>1964</w:t>
      </w:r>
    </w:p>
    <w:p w:rsidR="0046211F" w:rsidRPr="00C30304" w:rsidRDefault="0046211F" w:rsidP="0046211F">
      <w:r w:rsidRPr="00C30304">
        <w:t>01:39:01,303 --&gt; 01:39:04,604</w:t>
      </w:r>
    </w:p>
    <w:p w:rsidR="0046211F" w:rsidRPr="00C30304" w:rsidRDefault="0046211F" w:rsidP="0046211F">
      <w:r w:rsidRPr="00C30304">
        <w:t>&lt;i&gt; Although, we've tried to have&lt;/i&gt;</w:t>
      </w:r>
    </w:p>
    <w:p w:rsidR="0046211F" w:rsidRPr="00C30304" w:rsidRDefault="0046211F" w:rsidP="0046211F">
      <w:r w:rsidRPr="00C30304">
        <w:t>&lt;i&gt; discussions with the Chinese&lt;/i&gt;</w:t>
      </w:r>
    </w:p>
    <w:p w:rsidR="0046211F" w:rsidRPr="00C30304" w:rsidRDefault="0046211F" w:rsidP="0046211F"/>
    <w:p w:rsidR="0046211F" w:rsidRPr="00C30304" w:rsidRDefault="0046211F" w:rsidP="0046211F">
      <w:r w:rsidRPr="00C30304">
        <w:t>1965</w:t>
      </w:r>
    </w:p>
    <w:p w:rsidR="0046211F" w:rsidRPr="00C30304" w:rsidRDefault="0046211F" w:rsidP="0046211F">
      <w:r w:rsidRPr="00C30304">
        <w:t>01:39:04,606 --&gt; 01:39:06,639</w:t>
      </w:r>
    </w:p>
    <w:p w:rsidR="0046211F" w:rsidRPr="00C30304" w:rsidRDefault="0046211F" w:rsidP="0046211F">
      <w:r w:rsidRPr="00C30304">
        <w:t>&lt;i&gt; and Russians&lt;/i&gt;</w:t>
      </w:r>
    </w:p>
    <w:p w:rsidR="0046211F" w:rsidRPr="00C30304" w:rsidRDefault="0046211F" w:rsidP="0046211F">
      <w:r w:rsidRPr="00C30304">
        <w:t>&lt;i&gt; and so forth about that,&lt;/i&gt;</w:t>
      </w:r>
    </w:p>
    <w:p w:rsidR="0046211F" w:rsidRPr="00C30304" w:rsidRDefault="0046211F" w:rsidP="0046211F"/>
    <w:p w:rsidR="0046211F" w:rsidRPr="00C30304" w:rsidRDefault="0046211F" w:rsidP="0046211F">
      <w:r w:rsidRPr="00C30304">
        <w:t>1966</w:t>
      </w:r>
    </w:p>
    <w:p w:rsidR="0046211F" w:rsidRPr="00C30304" w:rsidRDefault="0046211F" w:rsidP="0046211F">
      <w:r w:rsidRPr="00C30304">
        <w:t>01:39:06,641 --&gt; 01:39:08,007</w:t>
      </w:r>
    </w:p>
    <w:p w:rsidR="0046211F" w:rsidRPr="00C30304" w:rsidRDefault="0046211F" w:rsidP="0046211F">
      <w:r w:rsidRPr="00C30304">
        <w:t>&lt;i&gt; but it's very difficult.&lt;/i&gt;</w:t>
      </w:r>
    </w:p>
    <w:p w:rsidR="0046211F" w:rsidRPr="00C30304" w:rsidRDefault="0046211F" w:rsidP="0046211F">
      <w:r w:rsidRPr="00C30304">
        <w:t>虽然，我们试图与中国和俄罗斯等国进行讨论网络制度，但是它还是非常困难的。</w:t>
      </w:r>
    </w:p>
    <w:p w:rsidR="0046211F" w:rsidRPr="00C30304" w:rsidRDefault="0046211F" w:rsidP="0046211F"/>
    <w:p w:rsidR="0046211F" w:rsidRPr="00C30304" w:rsidRDefault="0046211F" w:rsidP="0046211F">
      <w:r w:rsidRPr="00C30304">
        <w:t>1967</w:t>
      </w:r>
    </w:p>
    <w:p w:rsidR="0046211F" w:rsidRPr="00C30304" w:rsidRDefault="0046211F" w:rsidP="0046211F">
      <w:r w:rsidRPr="00C30304">
        <w:t>01:39:09,109 --&gt; 01:39:12,612</w:t>
      </w:r>
    </w:p>
    <w:p w:rsidR="0046211F" w:rsidRPr="00C30304" w:rsidRDefault="0046211F" w:rsidP="0046211F">
      <w:r w:rsidRPr="00C30304">
        <w:t>Brown:&lt;i&gt; Right now,&lt;/i&gt;</w:t>
      </w:r>
    </w:p>
    <w:p w:rsidR="0046211F" w:rsidRPr="00C30304" w:rsidRDefault="0046211F" w:rsidP="0046211F">
      <w:r w:rsidRPr="00C30304">
        <w:t>&lt;i&gt; the norm in cyberspace is&lt;/i&gt;</w:t>
      </w:r>
    </w:p>
    <w:p w:rsidR="0046211F" w:rsidRPr="00C30304" w:rsidRDefault="0046211F" w:rsidP="0046211F"/>
    <w:p w:rsidR="0046211F" w:rsidRPr="00C30304" w:rsidRDefault="0046211F" w:rsidP="0046211F">
      <w:r w:rsidRPr="00C30304">
        <w:t>1968</w:t>
      </w:r>
    </w:p>
    <w:p w:rsidR="0046211F" w:rsidRPr="00C30304" w:rsidRDefault="0046211F" w:rsidP="0046211F">
      <w:r w:rsidRPr="00C30304">
        <w:t>01:39:12,614 --&gt; 01:39:13,947</w:t>
      </w:r>
    </w:p>
    <w:p w:rsidR="0046211F" w:rsidRPr="00C30304" w:rsidRDefault="0046211F" w:rsidP="0046211F">
      <w:r w:rsidRPr="00C30304">
        <w:t>do whatever you can</w:t>
      </w:r>
    </w:p>
    <w:p w:rsidR="0046211F" w:rsidRPr="00C30304" w:rsidRDefault="0046211F" w:rsidP="0046211F">
      <w:r w:rsidRPr="00C30304">
        <w:t>get away with.</w:t>
      </w:r>
    </w:p>
    <w:p w:rsidR="0046211F" w:rsidRPr="00C30304" w:rsidRDefault="0046211F" w:rsidP="0046211F">
      <w:r w:rsidRPr="00C30304">
        <w:t>布朗：现在，网络空间的标准是无论你做什么你都能逃脱。</w:t>
      </w:r>
    </w:p>
    <w:p w:rsidR="0046211F" w:rsidRPr="00C30304" w:rsidRDefault="0046211F" w:rsidP="0046211F"/>
    <w:p w:rsidR="0046211F" w:rsidRPr="00C30304" w:rsidRDefault="0046211F" w:rsidP="0046211F">
      <w:r w:rsidRPr="00C30304">
        <w:t>1969</w:t>
      </w:r>
    </w:p>
    <w:p w:rsidR="0046211F" w:rsidRPr="00C30304" w:rsidRDefault="0046211F" w:rsidP="0046211F">
      <w:r w:rsidRPr="00C30304">
        <w:t>01:39:14,949 --&gt; 01:39:17,350</w:t>
      </w:r>
    </w:p>
    <w:p w:rsidR="0046211F" w:rsidRPr="00C30304" w:rsidRDefault="0046211F" w:rsidP="0046211F">
      <w:r w:rsidRPr="00C30304">
        <w:t>That's not a good norm,</w:t>
      </w:r>
    </w:p>
    <w:p w:rsidR="0046211F" w:rsidRPr="00C30304" w:rsidRDefault="0046211F" w:rsidP="0046211F">
      <w:r w:rsidRPr="00C30304">
        <w:t>but it's the norm that we have.</w:t>
      </w:r>
    </w:p>
    <w:p w:rsidR="0046211F" w:rsidRPr="00C30304" w:rsidRDefault="0046211F" w:rsidP="0046211F">
      <w:r w:rsidRPr="00C30304">
        <w:t>这不是好的标准，但这是我们拥有的标准。</w:t>
      </w:r>
    </w:p>
    <w:p w:rsidR="0046211F" w:rsidRPr="00C30304" w:rsidRDefault="0046211F" w:rsidP="0046211F"/>
    <w:p w:rsidR="0046211F" w:rsidRPr="00C30304" w:rsidRDefault="0046211F" w:rsidP="0046211F">
      <w:r w:rsidRPr="00C30304">
        <w:t>1970</w:t>
      </w:r>
    </w:p>
    <w:p w:rsidR="0046211F" w:rsidRPr="00C30304" w:rsidRDefault="0046211F" w:rsidP="0046211F">
      <w:r w:rsidRPr="00C30304">
        <w:t>01:39:17,918 --&gt; 01:39:19,986</w:t>
      </w:r>
    </w:p>
    <w:p w:rsidR="0046211F" w:rsidRPr="00C30304" w:rsidRDefault="0046211F" w:rsidP="0046211F">
      <w:r w:rsidRPr="00C30304">
        <w:t>&lt;i&gt; That's the norm&lt;/i&gt;</w:t>
      </w:r>
    </w:p>
    <w:p w:rsidR="0046211F" w:rsidRPr="00C30304" w:rsidRDefault="0046211F" w:rsidP="0046211F">
      <w:r w:rsidRPr="00C30304">
        <w:t>&lt;i&gt;that's preferred by states&lt;/i&gt;</w:t>
      </w:r>
    </w:p>
    <w:p w:rsidR="0046211F" w:rsidRPr="00C30304" w:rsidRDefault="0046211F" w:rsidP="0046211F"/>
    <w:p w:rsidR="0046211F" w:rsidRPr="00C30304" w:rsidRDefault="0046211F" w:rsidP="0046211F">
      <w:r w:rsidRPr="00C30304">
        <w:t>1971</w:t>
      </w:r>
    </w:p>
    <w:p w:rsidR="0046211F" w:rsidRPr="00C30304" w:rsidRDefault="0046211F" w:rsidP="0046211F">
      <w:r w:rsidRPr="00C30304">
        <w:t>01:39:19,988 --&gt; 01:39:22,622</w:t>
      </w:r>
    </w:p>
    <w:p w:rsidR="0046211F" w:rsidRPr="00C30304" w:rsidRDefault="0046211F" w:rsidP="0046211F">
      <w:r w:rsidRPr="00C30304">
        <w:t>&lt;i&gt; that are engaging in lots of&lt;/i&gt;</w:t>
      </w:r>
    </w:p>
    <w:p w:rsidR="0046211F" w:rsidRPr="00C30304" w:rsidRDefault="0046211F" w:rsidP="0046211F">
      <w:r w:rsidRPr="00C30304">
        <w:t>&lt;i&gt; different kinds of activities&lt;/i&gt;</w:t>
      </w:r>
    </w:p>
    <w:p w:rsidR="0046211F" w:rsidRPr="00C30304" w:rsidRDefault="0046211F" w:rsidP="0046211F">
      <w:r w:rsidRPr="00C30304">
        <w:t>这个标准是国家偏爱的，可以从事大量不同类型并且国家安全可以从中受益的活动，</w:t>
      </w:r>
    </w:p>
    <w:p w:rsidR="0046211F" w:rsidRPr="00C30304" w:rsidRDefault="0046211F" w:rsidP="0046211F"/>
    <w:p w:rsidR="0046211F" w:rsidRPr="00C30304" w:rsidRDefault="0046211F" w:rsidP="0046211F">
      <w:r w:rsidRPr="00C30304">
        <w:t>1972</w:t>
      </w:r>
    </w:p>
    <w:p w:rsidR="0046211F" w:rsidRPr="00C30304" w:rsidRDefault="0046211F" w:rsidP="0046211F">
      <w:r w:rsidRPr="00C30304">
        <w:t>01:39:22,624 --&gt; 01:39:24,691</w:t>
      </w:r>
    </w:p>
    <w:p w:rsidR="0046211F" w:rsidRPr="00C30304" w:rsidRDefault="0046211F" w:rsidP="0046211F">
      <w:r w:rsidRPr="00C30304">
        <w:t>&lt;i&gt; that they feel are benefitting&lt;/i&gt;</w:t>
      </w:r>
    </w:p>
    <w:p w:rsidR="0046211F" w:rsidRPr="00C30304" w:rsidRDefault="0046211F" w:rsidP="0046211F">
      <w:r w:rsidRPr="00C30304">
        <w:t>&lt;i&gt; their national security.&lt;/i&gt;</w:t>
      </w:r>
    </w:p>
    <w:p w:rsidR="0046211F" w:rsidRPr="00C30304" w:rsidRDefault="0046211F" w:rsidP="0046211F"/>
    <w:p w:rsidR="0046211F" w:rsidRPr="00C30304" w:rsidRDefault="0046211F" w:rsidP="0046211F">
      <w:r w:rsidRPr="00C30304">
        <w:t>1973</w:t>
      </w:r>
    </w:p>
    <w:p w:rsidR="0046211F" w:rsidRPr="00C30304" w:rsidRDefault="0046211F" w:rsidP="0046211F">
      <w:r w:rsidRPr="00C30304">
        <w:t>01:39:25,893 --&gt; 01:39:28,494</w:t>
      </w:r>
    </w:p>
    <w:p w:rsidR="0046211F" w:rsidRPr="00C30304" w:rsidRDefault="0046211F" w:rsidP="0046211F">
      <w:r w:rsidRPr="00C30304">
        <w:t>Yadlin:&lt;i&gt; Those who excel in cyber&lt;/i&gt;</w:t>
      </w:r>
    </w:p>
    <w:p w:rsidR="0046211F" w:rsidRPr="00C30304" w:rsidRDefault="0046211F" w:rsidP="0046211F"/>
    <w:p w:rsidR="0046211F" w:rsidRPr="00C30304" w:rsidRDefault="0046211F" w:rsidP="0046211F">
      <w:r w:rsidRPr="00C30304">
        <w:t>1974</w:t>
      </w:r>
    </w:p>
    <w:p w:rsidR="0046211F" w:rsidRPr="00C30304" w:rsidRDefault="0046211F" w:rsidP="0046211F">
      <w:r w:rsidRPr="00C30304">
        <w:t>01:39:28,496 --&gt; 01:39:31,297</w:t>
      </w:r>
    </w:p>
    <w:p w:rsidR="0046211F" w:rsidRPr="00C30304" w:rsidRDefault="0046211F" w:rsidP="0046211F">
      <w:r w:rsidRPr="00C30304">
        <w:t>are trying to slow down</w:t>
      </w:r>
    </w:p>
    <w:p w:rsidR="0046211F" w:rsidRPr="00C30304" w:rsidRDefault="0046211F" w:rsidP="0046211F">
      <w:r w:rsidRPr="00C30304">
        <w:t>the process</w:t>
      </w:r>
    </w:p>
    <w:p w:rsidR="0046211F" w:rsidRPr="00C30304" w:rsidRDefault="0046211F" w:rsidP="0046211F"/>
    <w:p w:rsidR="0046211F" w:rsidRPr="00C30304" w:rsidRDefault="0046211F" w:rsidP="0046211F">
      <w:r w:rsidRPr="00C30304">
        <w:t>1975</w:t>
      </w:r>
    </w:p>
    <w:p w:rsidR="0046211F" w:rsidRPr="00C30304" w:rsidRDefault="0046211F" w:rsidP="0046211F">
      <w:r w:rsidRPr="00C30304">
        <w:t>01:39:31,299 --&gt; 01:39:32,966</w:t>
      </w:r>
    </w:p>
    <w:p w:rsidR="0046211F" w:rsidRPr="00C30304" w:rsidRDefault="0046211F" w:rsidP="0046211F">
      <w:r w:rsidRPr="00C30304">
        <w:t>of creating regulation.</w:t>
      </w:r>
    </w:p>
    <w:p w:rsidR="0046211F" w:rsidRPr="00C30304" w:rsidRDefault="0046211F" w:rsidP="0046211F">
      <w:r w:rsidRPr="00C30304">
        <w:rPr>
          <w:rFonts w:hint="eastAsia"/>
        </w:rPr>
        <w:t>耶德林：</w:t>
      </w:r>
      <w:r w:rsidRPr="00C30304">
        <w:t>那些擅长网络的人试图放缓建立监管的过程。</w:t>
      </w:r>
    </w:p>
    <w:p w:rsidR="0046211F" w:rsidRPr="00C30304" w:rsidRDefault="0046211F" w:rsidP="0046211F"/>
    <w:p w:rsidR="0046211F" w:rsidRPr="00C30304" w:rsidRDefault="0046211F" w:rsidP="0046211F">
      <w:r w:rsidRPr="00C30304">
        <w:t>1976</w:t>
      </w:r>
    </w:p>
    <w:p w:rsidR="0046211F" w:rsidRPr="00C30304" w:rsidRDefault="0046211F" w:rsidP="0046211F">
      <w:r w:rsidRPr="00C30304">
        <w:t>01:39:33,434 --&gt; 01:39:37,270</w:t>
      </w:r>
    </w:p>
    <w:p w:rsidR="0046211F" w:rsidRPr="00C30304" w:rsidRDefault="0046211F" w:rsidP="0046211F">
      <w:r w:rsidRPr="00C30304">
        <w:t>Those who are victims</w:t>
      </w:r>
    </w:p>
    <w:p w:rsidR="0046211F" w:rsidRPr="00C30304" w:rsidRDefault="0046211F" w:rsidP="0046211F">
      <w:r w:rsidRPr="00C30304">
        <w:t>we like the regulation</w:t>
      </w:r>
    </w:p>
    <w:p w:rsidR="0046211F" w:rsidRPr="00C30304" w:rsidRDefault="0046211F" w:rsidP="0046211F"/>
    <w:p w:rsidR="0046211F" w:rsidRPr="00C30304" w:rsidRDefault="0046211F" w:rsidP="0046211F">
      <w:r w:rsidRPr="00C30304">
        <w:t>1977</w:t>
      </w:r>
    </w:p>
    <w:p w:rsidR="0046211F" w:rsidRPr="00C30304" w:rsidRDefault="0046211F" w:rsidP="0046211F">
      <w:r w:rsidRPr="00C30304">
        <w:t>01:39:37,272 --&gt; 01:39:41,007</w:t>
      </w:r>
    </w:p>
    <w:p w:rsidR="0046211F" w:rsidRPr="00C30304" w:rsidRDefault="0046211F" w:rsidP="0046211F">
      <w:r w:rsidRPr="00C30304">
        <w:lastRenderedPageBreak/>
        <w:t>to be in the open as...</w:t>
      </w:r>
    </w:p>
    <w:p w:rsidR="0046211F" w:rsidRPr="00C30304" w:rsidRDefault="0046211F" w:rsidP="0046211F">
      <w:r w:rsidRPr="00C30304">
        <w:t>As soon as possible.</w:t>
      </w:r>
    </w:p>
    <w:p w:rsidR="0046211F" w:rsidRPr="00C30304" w:rsidRDefault="0046211F" w:rsidP="0046211F">
      <w:r w:rsidRPr="00C30304">
        <w:t>对于那些受害者，我们希望监管尽可能快的开放。</w:t>
      </w:r>
    </w:p>
    <w:p w:rsidR="0046211F" w:rsidRPr="00C30304" w:rsidRDefault="0046211F" w:rsidP="0046211F"/>
    <w:p w:rsidR="0046211F" w:rsidRPr="00C30304" w:rsidRDefault="0046211F" w:rsidP="0046211F">
      <w:r w:rsidRPr="00C30304">
        <w:t>1978</w:t>
      </w:r>
    </w:p>
    <w:p w:rsidR="0046211F" w:rsidRPr="00C30304" w:rsidRDefault="0046211F" w:rsidP="0046211F">
      <w:r w:rsidRPr="00C30304">
        <w:t>01:39:43,177 --&gt; 01:39:46,012</w:t>
      </w:r>
    </w:p>
    <w:p w:rsidR="0046211F" w:rsidRPr="00C30304" w:rsidRDefault="0046211F" w:rsidP="0046211F">
      <w:r w:rsidRPr="00C30304">
        <w:t>Brown:&lt;i&gt; International law in this&lt;/i&gt;</w:t>
      </w:r>
    </w:p>
    <w:p w:rsidR="0046211F" w:rsidRPr="00C30304" w:rsidRDefault="0046211F" w:rsidP="0046211F">
      <w:r w:rsidRPr="00C30304">
        <w:t>&lt;i&gt; area is written by custom,&lt;/i&gt;</w:t>
      </w:r>
    </w:p>
    <w:p w:rsidR="0046211F" w:rsidRPr="00C30304" w:rsidRDefault="0046211F" w:rsidP="0046211F">
      <w:r w:rsidRPr="00C30304">
        <w:t>布朗：在这个区域的国际法律是根据风俗习惯进行编写，</w:t>
      </w:r>
    </w:p>
    <w:p w:rsidR="0046211F" w:rsidRPr="00C30304" w:rsidRDefault="0046211F" w:rsidP="0046211F"/>
    <w:p w:rsidR="0046211F" w:rsidRPr="00C30304" w:rsidRDefault="0046211F" w:rsidP="0046211F">
      <w:r w:rsidRPr="00C30304">
        <w:t>1979</w:t>
      </w:r>
    </w:p>
    <w:p w:rsidR="0046211F" w:rsidRPr="00C30304" w:rsidRDefault="0046211F" w:rsidP="0046211F">
      <w:r w:rsidRPr="00C30304">
        <w:t>01:39:46,014 --&gt; 01:39:49,115</w:t>
      </w:r>
    </w:p>
    <w:p w:rsidR="0046211F" w:rsidRPr="00C30304" w:rsidRDefault="0046211F" w:rsidP="0046211F">
      <w:r w:rsidRPr="00C30304">
        <w:t>&lt;i&gt; and customary law&lt;/i&gt;</w:t>
      </w:r>
    </w:p>
    <w:p w:rsidR="0046211F" w:rsidRPr="00C30304" w:rsidRDefault="0046211F" w:rsidP="0046211F">
      <w:r w:rsidRPr="00C30304">
        <w:t>&lt;i&gt; requires a nation to say,&lt;/i&gt;</w:t>
      </w:r>
    </w:p>
    <w:p w:rsidR="0046211F" w:rsidRPr="00C30304" w:rsidRDefault="0046211F" w:rsidP="0046211F"/>
    <w:p w:rsidR="0046211F" w:rsidRPr="00C30304" w:rsidRDefault="0046211F" w:rsidP="0046211F"/>
    <w:p w:rsidR="0046211F" w:rsidRPr="00C30304" w:rsidRDefault="0046211F" w:rsidP="0046211F">
      <w:r w:rsidRPr="00C30304">
        <w:t>1980</w:t>
      </w:r>
    </w:p>
    <w:p w:rsidR="0046211F" w:rsidRPr="00C30304" w:rsidRDefault="0046211F" w:rsidP="0046211F">
      <w:r w:rsidRPr="00C30304">
        <w:t>01:39:49,117 --&gt; 01:39:50,883</w:t>
      </w:r>
    </w:p>
    <w:p w:rsidR="0046211F" w:rsidRPr="00C30304" w:rsidRDefault="0046211F" w:rsidP="0046211F">
      <w:r w:rsidRPr="00C30304">
        <w:t>&lt;i&gt; this is what we did&lt;/i&gt;</w:t>
      </w:r>
    </w:p>
    <w:p w:rsidR="0046211F" w:rsidRPr="00C30304" w:rsidRDefault="0046211F" w:rsidP="0046211F">
      <w:r w:rsidRPr="00C30304">
        <w:t>&lt;i&gt; and this is why we did it.&lt;/i&gt;</w:t>
      </w:r>
    </w:p>
    <w:p w:rsidR="0046211F" w:rsidRPr="00C30304" w:rsidRDefault="0046211F" w:rsidP="0046211F">
      <w:r w:rsidRPr="00C30304">
        <w:t>风俗习惯法需要一个国家说，这就是我们所做的，以及这就是我们为什么做的，</w:t>
      </w:r>
    </w:p>
    <w:p w:rsidR="0046211F" w:rsidRPr="00C30304" w:rsidRDefault="0046211F" w:rsidP="0046211F"/>
    <w:p w:rsidR="0046211F" w:rsidRPr="00C30304" w:rsidRDefault="0046211F" w:rsidP="0046211F">
      <w:r w:rsidRPr="00C30304">
        <w:t>1981</w:t>
      </w:r>
    </w:p>
    <w:p w:rsidR="0046211F" w:rsidRPr="00C30304" w:rsidRDefault="0046211F" w:rsidP="0046211F">
      <w:r w:rsidRPr="00C30304">
        <w:t>01:39:51,652 --&gt; 01:39:54,587</w:t>
      </w:r>
    </w:p>
    <w:p w:rsidR="0046211F" w:rsidRPr="00C30304" w:rsidRDefault="0046211F" w:rsidP="0046211F">
      <w:r w:rsidRPr="00C30304">
        <w:t>And the U.S. doesn't want to</w:t>
      </w:r>
    </w:p>
    <w:p w:rsidR="0046211F" w:rsidRPr="00C30304" w:rsidRDefault="0046211F" w:rsidP="0046211F">
      <w:r w:rsidRPr="00C30304">
        <w:t>push the law in that direction</w:t>
      </w:r>
    </w:p>
    <w:p w:rsidR="0046211F" w:rsidRPr="00C30304" w:rsidRDefault="0046211F" w:rsidP="0046211F"/>
    <w:p w:rsidR="0046211F" w:rsidRPr="00C30304" w:rsidRDefault="0046211F" w:rsidP="0046211F">
      <w:r w:rsidRPr="00C30304">
        <w:t>1982</w:t>
      </w:r>
    </w:p>
    <w:p w:rsidR="0046211F" w:rsidRPr="00C30304" w:rsidRDefault="0046211F" w:rsidP="0046211F">
      <w:r w:rsidRPr="00C30304">
        <w:t>01:39:54,589 --&gt; 01:39:57,023</w:t>
      </w:r>
    </w:p>
    <w:p w:rsidR="0046211F" w:rsidRPr="00C30304" w:rsidRDefault="0046211F" w:rsidP="0046211F">
      <w:r w:rsidRPr="00C30304">
        <w:t>and so it chooses not</w:t>
      </w:r>
    </w:p>
    <w:p w:rsidR="0046211F" w:rsidRPr="00C30304" w:rsidRDefault="0046211F" w:rsidP="0046211F">
      <w:r w:rsidRPr="00C30304">
        <w:t>to disclose its involvement.</w:t>
      </w:r>
    </w:p>
    <w:p w:rsidR="0046211F" w:rsidRPr="00C30304" w:rsidRDefault="0046211F" w:rsidP="0046211F">
      <w:r w:rsidRPr="00C30304">
        <w:t>美国不想在该方向推出法律</w:t>
      </w:r>
      <w:r w:rsidRPr="00C30304">
        <w:rPr>
          <w:rFonts w:hint="eastAsia"/>
        </w:rPr>
        <w:t>，</w:t>
      </w:r>
      <w:r w:rsidRPr="00C30304">
        <w:t>因此，它选择不披露它的参与，</w:t>
      </w:r>
    </w:p>
    <w:p w:rsidR="0046211F" w:rsidRPr="00C30304" w:rsidRDefault="0046211F" w:rsidP="0046211F"/>
    <w:p w:rsidR="0046211F" w:rsidRPr="00C30304" w:rsidRDefault="0046211F" w:rsidP="0046211F">
      <w:r w:rsidRPr="00C30304">
        <w:t>1983</w:t>
      </w:r>
    </w:p>
    <w:p w:rsidR="0046211F" w:rsidRPr="00C30304" w:rsidRDefault="0046211F" w:rsidP="0046211F">
      <w:r w:rsidRPr="00C30304">
        <w:t>01:39:57,591 --&gt; 01:39:59,792</w:t>
      </w:r>
    </w:p>
    <w:p w:rsidR="0046211F" w:rsidRPr="00C30304" w:rsidRDefault="0046211F" w:rsidP="0046211F">
      <w:r w:rsidRPr="00C30304">
        <w:t>And one of the reasons</w:t>
      </w:r>
    </w:p>
    <w:p w:rsidR="0046211F" w:rsidRPr="00C30304" w:rsidRDefault="0046211F" w:rsidP="0046211F">
      <w:r w:rsidRPr="00C30304">
        <w:t>that I thought it was important</w:t>
      </w:r>
    </w:p>
    <w:p w:rsidR="0046211F" w:rsidRPr="00C30304" w:rsidRDefault="0046211F" w:rsidP="0046211F"/>
    <w:p w:rsidR="0046211F" w:rsidRPr="00C30304" w:rsidRDefault="0046211F" w:rsidP="0046211F">
      <w:r w:rsidRPr="00C30304">
        <w:t>1984</w:t>
      </w:r>
    </w:p>
    <w:p w:rsidR="0046211F" w:rsidRPr="00C30304" w:rsidRDefault="0046211F" w:rsidP="0046211F">
      <w:r w:rsidRPr="00C30304">
        <w:t>01:39:59,794 --&gt; 01:40:02,662</w:t>
      </w:r>
    </w:p>
    <w:p w:rsidR="0046211F" w:rsidRPr="00C30304" w:rsidRDefault="0046211F" w:rsidP="0046211F">
      <w:r w:rsidRPr="00C30304">
        <w:t>to tell the story</w:t>
      </w:r>
    </w:p>
    <w:p w:rsidR="0046211F" w:rsidRPr="00C30304" w:rsidRDefault="0046211F" w:rsidP="0046211F">
      <w:r w:rsidRPr="00C30304">
        <w:t>of olympic games</w:t>
      </w:r>
    </w:p>
    <w:p w:rsidR="0046211F" w:rsidRPr="00C30304" w:rsidRDefault="0046211F" w:rsidP="0046211F"/>
    <w:p w:rsidR="0046211F" w:rsidRPr="00C30304" w:rsidRDefault="0046211F" w:rsidP="0046211F">
      <w:r w:rsidRPr="00C30304">
        <w:t>1985</w:t>
      </w:r>
    </w:p>
    <w:p w:rsidR="0046211F" w:rsidRPr="00C30304" w:rsidRDefault="0046211F" w:rsidP="0046211F">
      <w:r w:rsidRPr="00C30304">
        <w:lastRenderedPageBreak/>
        <w:t>01:40:02,664 --&gt; 01:40:05,465</w:t>
      </w:r>
    </w:p>
    <w:p w:rsidR="0046211F" w:rsidRPr="00C30304" w:rsidRDefault="0046211F" w:rsidP="0046211F">
      <w:r w:rsidRPr="00C30304">
        <w:t>was not simply because</w:t>
      </w:r>
    </w:p>
    <w:p w:rsidR="0046211F" w:rsidRPr="00C30304" w:rsidRDefault="0046211F" w:rsidP="0046211F">
      <w:r w:rsidRPr="00C30304">
        <w:t>it's a cool spy story,</w:t>
      </w:r>
    </w:p>
    <w:p w:rsidR="0046211F" w:rsidRPr="00C30304" w:rsidRDefault="0046211F" w:rsidP="0046211F"/>
    <w:p w:rsidR="0046211F" w:rsidRPr="00C30304" w:rsidRDefault="0046211F" w:rsidP="0046211F">
      <w:r w:rsidRPr="00C30304">
        <w:t>1986</w:t>
      </w:r>
    </w:p>
    <w:p w:rsidR="0046211F" w:rsidRPr="00C30304" w:rsidRDefault="0046211F" w:rsidP="0046211F">
      <w:r w:rsidRPr="00C30304">
        <w:t>01:40:05,467 --&gt; 01:40:08,701</w:t>
      </w:r>
    </w:p>
    <w:p w:rsidR="0046211F" w:rsidRPr="00C30304" w:rsidRDefault="0046211F" w:rsidP="0046211F">
      <w:r w:rsidRPr="00C30304">
        <w:t>it is, but it's because</w:t>
      </w:r>
    </w:p>
    <w:p w:rsidR="0046211F" w:rsidRPr="00C30304" w:rsidRDefault="0046211F" w:rsidP="0046211F">
      <w:r w:rsidRPr="00C30304">
        <w:t>as a nation...</w:t>
      </w:r>
    </w:p>
    <w:p w:rsidR="0046211F" w:rsidRPr="00C30304" w:rsidRDefault="0046211F" w:rsidP="0046211F">
      <w:r w:rsidRPr="00C30304">
        <w:t>我认为重要的原因之一是讲述奥运故事，不只是因为它是一个很酷的间谍故事，因为，但它是作为一个国家</w:t>
      </w:r>
      <w:r w:rsidRPr="00C30304">
        <w:t>...</w:t>
      </w:r>
    </w:p>
    <w:p w:rsidR="0046211F" w:rsidRPr="00C30304" w:rsidRDefault="0046211F" w:rsidP="0046211F"/>
    <w:p w:rsidR="0046211F" w:rsidRPr="00C30304" w:rsidRDefault="0046211F" w:rsidP="0046211F">
      <w:r w:rsidRPr="00C30304">
        <w:t>1987</w:t>
      </w:r>
    </w:p>
    <w:p w:rsidR="0046211F" w:rsidRPr="00C30304" w:rsidRDefault="0046211F" w:rsidP="0046211F">
      <w:r w:rsidRPr="00C30304">
        <w:t>01:40:09,870 --&gt; 01:40:13,439</w:t>
      </w:r>
    </w:p>
    <w:p w:rsidR="0046211F" w:rsidRPr="00C30304" w:rsidRDefault="0046211F" w:rsidP="0046211F">
      <w:r w:rsidRPr="00C30304">
        <w:t>We need to have a debate about</w:t>
      </w:r>
    </w:p>
    <w:p w:rsidR="0046211F" w:rsidRPr="00C30304" w:rsidRDefault="0046211F" w:rsidP="0046211F">
      <w:r w:rsidRPr="00C30304">
        <w:t>how we want to use cyber weapons</w:t>
      </w:r>
    </w:p>
    <w:p w:rsidR="0046211F" w:rsidRPr="00C30304" w:rsidRDefault="0046211F" w:rsidP="0046211F">
      <w:r w:rsidRPr="00C30304">
        <w:t>我们需要一个关于如何使用网络武器的辩论</w:t>
      </w:r>
    </w:p>
    <w:p w:rsidR="0046211F" w:rsidRPr="00C30304" w:rsidRDefault="0046211F" w:rsidP="0046211F"/>
    <w:p w:rsidR="0046211F" w:rsidRPr="00C30304" w:rsidRDefault="0046211F" w:rsidP="0046211F">
      <w:r w:rsidRPr="00C30304">
        <w:t>1988</w:t>
      </w:r>
    </w:p>
    <w:p w:rsidR="0046211F" w:rsidRPr="00C30304" w:rsidRDefault="0046211F" w:rsidP="0046211F">
      <w:r w:rsidRPr="00C30304">
        <w:t>01:40:13,674 --&gt; 01:40:17,176</w:t>
      </w:r>
    </w:p>
    <w:p w:rsidR="0046211F" w:rsidRPr="00C30304" w:rsidRDefault="0046211F" w:rsidP="0046211F">
      <w:r w:rsidRPr="00C30304">
        <w:t>because we are the most</w:t>
      </w:r>
    </w:p>
    <w:p w:rsidR="0046211F" w:rsidRPr="00C30304" w:rsidRDefault="0046211F" w:rsidP="0046211F">
      <w:r w:rsidRPr="00C30304">
        <w:t>vulnerable nation on earth</w:t>
      </w:r>
    </w:p>
    <w:p w:rsidR="0046211F" w:rsidRPr="00C30304" w:rsidRDefault="0046211F" w:rsidP="0046211F"/>
    <w:p w:rsidR="0046211F" w:rsidRPr="00C30304" w:rsidRDefault="0046211F" w:rsidP="0046211F">
      <w:r w:rsidRPr="00C30304">
        <w:t>1989</w:t>
      </w:r>
    </w:p>
    <w:p w:rsidR="0046211F" w:rsidRPr="00C30304" w:rsidRDefault="0046211F" w:rsidP="0046211F">
      <w:r w:rsidRPr="00C30304">
        <w:t>01:40:17,344 --&gt; 01:40:19,178</w:t>
      </w:r>
    </w:p>
    <w:p w:rsidR="0046211F" w:rsidRPr="00C30304" w:rsidRDefault="0046211F" w:rsidP="0046211F">
      <w:r w:rsidRPr="00C30304">
        <w:t>to cyber-attack ourselves.</w:t>
      </w:r>
    </w:p>
    <w:p w:rsidR="0046211F" w:rsidRPr="00C30304" w:rsidRDefault="0046211F" w:rsidP="0046211F">
      <w:r w:rsidRPr="00C30304">
        <w:t>因为我们是世界上最脆弱的使用网络攻击攻击我们自己的国家。</w:t>
      </w:r>
    </w:p>
    <w:p w:rsidR="0046211F" w:rsidRPr="00C30304" w:rsidRDefault="0046211F" w:rsidP="0046211F"/>
    <w:p w:rsidR="0046211F" w:rsidRPr="00C30304" w:rsidRDefault="0046211F" w:rsidP="0046211F">
      <w:r w:rsidRPr="00C30304">
        <w:t>1990</w:t>
      </w:r>
    </w:p>
    <w:p w:rsidR="0046211F" w:rsidRPr="00C30304" w:rsidRDefault="0046211F" w:rsidP="0046211F">
      <w:r w:rsidRPr="00C30304">
        <w:t>01:40:23,150 --&gt; 01:40:25,651</w:t>
      </w:r>
    </w:p>
    <w:p w:rsidR="0046211F" w:rsidRPr="00C30304" w:rsidRDefault="0046211F" w:rsidP="0046211F">
      <w:r w:rsidRPr="00C30304">
        <w:t>Mcgurk:&lt;i&gt; If you get up in the&lt;/i&gt;</w:t>
      </w:r>
    </w:p>
    <w:p w:rsidR="0046211F" w:rsidRPr="00C30304" w:rsidRDefault="0046211F" w:rsidP="0046211F">
      <w:r w:rsidRPr="00C30304">
        <w:t>&lt;i&gt;morning and turn off your alarm&lt;/i&gt;</w:t>
      </w:r>
    </w:p>
    <w:p w:rsidR="0046211F" w:rsidRPr="00C30304" w:rsidRDefault="0046211F" w:rsidP="0046211F"/>
    <w:p w:rsidR="0046211F" w:rsidRPr="00C30304" w:rsidRDefault="0046211F" w:rsidP="0046211F">
      <w:r w:rsidRPr="00C30304">
        <w:t>1991</w:t>
      </w:r>
    </w:p>
    <w:p w:rsidR="0046211F" w:rsidRPr="00C30304" w:rsidRDefault="0046211F" w:rsidP="0046211F">
      <w:r w:rsidRPr="00C30304">
        <w:t>01:40:25,653 --&gt; 01:40:30,023</w:t>
      </w:r>
    </w:p>
    <w:p w:rsidR="0046211F" w:rsidRPr="00C30304" w:rsidRDefault="0046211F" w:rsidP="0046211F">
      <w:r w:rsidRPr="00C30304">
        <w:t>&lt;i&gt; and make coffee and pump gas&lt;/i&gt;</w:t>
      </w:r>
    </w:p>
    <w:p w:rsidR="0046211F" w:rsidRPr="00C30304" w:rsidRDefault="0046211F" w:rsidP="0046211F">
      <w:r w:rsidRPr="00C30304">
        <w:t>&lt;i&gt; and use the atm,&lt;/i&gt;</w:t>
      </w:r>
    </w:p>
    <w:p w:rsidR="0046211F" w:rsidRPr="00C30304" w:rsidRDefault="0046211F" w:rsidP="0046211F"/>
    <w:p w:rsidR="0046211F" w:rsidRPr="00C30304" w:rsidRDefault="0046211F" w:rsidP="0046211F">
      <w:r w:rsidRPr="00C30304">
        <w:t>1992</w:t>
      </w:r>
    </w:p>
    <w:p w:rsidR="0046211F" w:rsidRPr="00C30304" w:rsidRDefault="0046211F" w:rsidP="0046211F">
      <w:r w:rsidRPr="00C30304">
        <w:t>01:40:30,557 --&gt; 01:40:32,358</w:t>
      </w:r>
    </w:p>
    <w:p w:rsidR="0046211F" w:rsidRPr="00C30304" w:rsidRDefault="0046211F" w:rsidP="0046211F">
      <w:r w:rsidRPr="00C30304">
        <w:t>&lt;i&gt; you've touched&lt;/i&gt;</w:t>
      </w:r>
    </w:p>
    <w:p w:rsidR="0046211F" w:rsidRPr="00C30304" w:rsidRDefault="0046211F" w:rsidP="0046211F">
      <w:r w:rsidRPr="00C30304">
        <w:t>&lt;i&gt; industrial control systems.&lt;/i&gt;</w:t>
      </w:r>
    </w:p>
    <w:p w:rsidR="0046211F" w:rsidRPr="00C30304" w:rsidRDefault="0046211F" w:rsidP="0046211F">
      <w:r w:rsidRPr="00C30304">
        <w:t>Mcgurk:</w:t>
      </w:r>
      <w:r w:rsidRPr="00C30304">
        <w:t>如果你早上起床，关闭闹钟、煮咖啡、加油、使用</w:t>
      </w:r>
      <w:r w:rsidRPr="00C30304">
        <w:t>ATM</w:t>
      </w:r>
      <w:r w:rsidRPr="00C30304">
        <w:t>，你将会接触工业控制系统。</w:t>
      </w:r>
    </w:p>
    <w:p w:rsidR="0046211F" w:rsidRPr="00C30304" w:rsidRDefault="0046211F" w:rsidP="0046211F"/>
    <w:p w:rsidR="0046211F" w:rsidRPr="00C30304" w:rsidRDefault="0046211F" w:rsidP="0046211F">
      <w:r w:rsidRPr="00C30304">
        <w:t>1993</w:t>
      </w:r>
    </w:p>
    <w:p w:rsidR="0046211F" w:rsidRPr="00C30304" w:rsidRDefault="0046211F" w:rsidP="0046211F">
      <w:r w:rsidRPr="00C30304">
        <w:lastRenderedPageBreak/>
        <w:t>01:40:32,360 --&gt; 01:40:34,027</w:t>
      </w:r>
    </w:p>
    <w:p w:rsidR="0046211F" w:rsidRPr="00C30304" w:rsidRDefault="0046211F" w:rsidP="0046211F">
      <w:r w:rsidRPr="00C30304">
        <w:t>&lt;i&gt; It's what powers our lives.&lt;/i&gt;</w:t>
      </w:r>
    </w:p>
    <w:p w:rsidR="0046211F" w:rsidRPr="00C30304" w:rsidRDefault="0046211F" w:rsidP="0046211F">
      <w:r w:rsidRPr="00C30304">
        <w:t>这是我们生活的能量。</w:t>
      </w:r>
    </w:p>
    <w:p w:rsidR="0046211F" w:rsidRPr="00C30304" w:rsidRDefault="0046211F" w:rsidP="0046211F"/>
    <w:p w:rsidR="0046211F" w:rsidRPr="00C30304" w:rsidRDefault="0046211F" w:rsidP="0046211F">
      <w:r w:rsidRPr="00C30304">
        <w:t>1994</w:t>
      </w:r>
    </w:p>
    <w:p w:rsidR="0046211F" w:rsidRPr="00C30304" w:rsidRDefault="0046211F" w:rsidP="0046211F">
      <w:r w:rsidRPr="00C30304">
        <w:t>01:40:34,361 --&gt; 01:40:36,996</w:t>
      </w:r>
    </w:p>
    <w:p w:rsidR="0046211F" w:rsidRPr="00C30304" w:rsidRDefault="0046211F" w:rsidP="0046211F">
      <w:r w:rsidRPr="00C30304">
        <w:t>And unfortunately,</w:t>
      </w:r>
    </w:p>
    <w:p w:rsidR="0046211F" w:rsidRPr="00C30304" w:rsidRDefault="0046211F" w:rsidP="0046211F">
      <w:r w:rsidRPr="00C30304">
        <w:t>these systems are connected</w:t>
      </w:r>
    </w:p>
    <w:p w:rsidR="0046211F" w:rsidRPr="00C30304" w:rsidRDefault="0046211F" w:rsidP="0046211F"/>
    <w:p w:rsidR="0046211F" w:rsidRPr="00C30304" w:rsidRDefault="0046211F" w:rsidP="0046211F">
      <w:r w:rsidRPr="00C30304">
        <w:t>1995</w:t>
      </w:r>
    </w:p>
    <w:p w:rsidR="0046211F" w:rsidRPr="00C30304" w:rsidRDefault="0046211F" w:rsidP="0046211F">
      <w:r w:rsidRPr="00C30304">
        <w:t>01:40:36,998 --&gt; 01:40:40,666</w:t>
      </w:r>
    </w:p>
    <w:p w:rsidR="0046211F" w:rsidRPr="00C30304" w:rsidRDefault="0046211F" w:rsidP="0046211F">
      <w:r w:rsidRPr="00C30304">
        <w:t>and interconnected in some ways</w:t>
      </w:r>
    </w:p>
    <w:p w:rsidR="0046211F" w:rsidRPr="00C30304" w:rsidRDefault="0046211F" w:rsidP="0046211F">
      <w:r w:rsidRPr="00C30304">
        <w:t>that make them vulnerable.</w:t>
      </w:r>
    </w:p>
    <w:p w:rsidR="0046211F" w:rsidRPr="00C30304" w:rsidRDefault="0046211F" w:rsidP="0046211F">
      <w:r w:rsidRPr="00C30304">
        <w:rPr>
          <w:rFonts w:hint="eastAsia"/>
        </w:rPr>
        <w:t>不幸的是，这些系统通过某种方式互相连联在一起了，从而使他们是脆弱的</w:t>
      </w:r>
    </w:p>
    <w:p w:rsidR="0046211F" w:rsidRPr="00C30304" w:rsidRDefault="0046211F" w:rsidP="0046211F"/>
    <w:p w:rsidR="0046211F" w:rsidRPr="00C30304" w:rsidRDefault="0046211F" w:rsidP="0046211F">
      <w:r w:rsidRPr="00C30304">
        <w:t>1996</w:t>
      </w:r>
    </w:p>
    <w:p w:rsidR="0046211F" w:rsidRPr="00C30304" w:rsidRDefault="0046211F" w:rsidP="0046211F">
      <w:r w:rsidRPr="00C30304">
        <w:t>01:40:40,668 --&gt; 01:40:43,403</w:t>
      </w:r>
    </w:p>
    <w:p w:rsidR="0046211F" w:rsidRPr="00C30304" w:rsidRDefault="0046211F" w:rsidP="0046211F">
      <w:r w:rsidRPr="00C30304">
        <w:t>Critical infrastructure</w:t>
      </w:r>
    </w:p>
    <w:p w:rsidR="0046211F" w:rsidRPr="00C30304" w:rsidRDefault="0046211F" w:rsidP="0046211F">
      <w:r w:rsidRPr="00C30304">
        <w:t>systems generally were built</w:t>
      </w:r>
    </w:p>
    <w:p w:rsidR="0046211F" w:rsidRPr="00C30304" w:rsidRDefault="0046211F" w:rsidP="0046211F">
      <w:r w:rsidRPr="00C30304">
        <w:t>多年以前，建立关键基础设施系统通常没有考虑到安全问题</w:t>
      </w:r>
    </w:p>
    <w:p w:rsidR="0046211F" w:rsidRPr="00C30304" w:rsidRDefault="0046211F" w:rsidP="0046211F"/>
    <w:p w:rsidR="0046211F" w:rsidRPr="00C30304" w:rsidRDefault="0046211F" w:rsidP="0046211F">
      <w:r w:rsidRPr="00C30304">
        <w:t>1997</w:t>
      </w:r>
    </w:p>
    <w:p w:rsidR="0046211F" w:rsidRPr="00C30304" w:rsidRDefault="0046211F" w:rsidP="0046211F">
      <w:r w:rsidRPr="00C30304">
        <w:t>01:40:43,405 --&gt; 01:40:46,039</w:t>
      </w:r>
    </w:p>
    <w:p w:rsidR="0046211F" w:rsidRPr="00C30304" w:rsidRDefault="0046211F" w:rsidP="0046211F">
      <w:r w:rsidRPr="00C30304">
        <w:t>years and years and years ago</w:t>
      </w:r>
    </w:p>
    <w:p w:rsidR="0046211F" w:rsidRPr="00C30304" w:rsidRDefault="0046211F" w:rsidP="0046211F">
      <w:r w:rsidRPr="00C30304">
        <w:t>without security in mind</w:t>
      </w:r>
    </w:p>
    <w:p w:rsidR="0046211F" w:rsidRPr="00C30304" w:rsidRDefault="0046211F" w:rsidP="0046211F"/>
    <w:p w:rsidR="0046211F" w:rsidRPr="00C30304" w:rsidRDefault="0046211F" w:rsidP="0046211F">
      <w:r w:rsidRPr="00C30304">
        <w:t>1998</w:t>
      </w:r>
    </w:p>
    <w:p w:rsidR="0046211F" w:rsidRPr="00C30304" w:rsidRDefault="0046211F" w:rsidP="0046211F">
      <w:r w:rsidRPr="00C30304">
        <w:t>01:40:46,041 --&gt; 01:40:48,141</w:t>
      </w:r>
    </w:p>
    <w:p w:rsidR="0046211F" w:rsidRPr="00C30304" w:rsidRDefault="0046211F" w:rsidP="0046211F">
      <w:r w:rsidRPr="00C30304">
        <w:t>and they didn't realize</w:t>
      </w:r>
    </w:p>
    <w:p w:rsidR="0046211F" w:rsidRPr="00C30304" w:rsidRDefault="0046211F" w:rsidP="0046211F">
      <w:r w:rsidRPr="00C30304">
        <w:t>how things were gonna change,</w:t>
      </w:r>
    </w:p>
    <w:p w:rsidR="0046211F" w:rsidRPr="00C30304" w:rsidRDefault="0046211F" w:rsidP="0046211F"/>
    <w:p w:rsidR="0046211F" w:rsidRPr="00C30304" w:rsidRDefault="0046211F" w:rsidP="0046211F">
      <w:r w:rsidRPr="00C30304">
        <w:t>1999</w:t>
      </w:r>
    </w:p>
    <w:p w:rsidR="0046211F" w:rsidRPr="00C30304" w:rsidRDefault="0046211F" w:rsidP="0046211F">
      <w:r w:rsidRPr="00C30304">
        <w:t>01:40:48,143 --&gt; 01:40:50,376</w:t>
      </w:r>
    </w:p>
    <w:p w:rsidR="0046211F" w:rsidRPr="00C30304" w:rsidRDefault="0046211F" w:rsidP="0046211F">
      <w:r w:rsidRPr="00C30304">
        <w:t>maybe they weren't even meant to</w:t>
      </w:r>
    </w:p>
    <w:p w:rsidR="0046211F" w:rsidRPr="00C30304" w:rsidRDefault="0046211F" w:rsidP="0046211F">
      <w:r w:rsidRPr="00C30304">
        <w:t>be connected to the Internet.</w:t>
      </w:r>
    </w:p>
    <w:p w:rsidR="0046211F" w:rsidRPr="00C30304" w:rsidRDefault="0046211F" w:rsidP="0046211F">
      <w:r w:rsidRPr="00C30304">
        <w:t>并且他们也没有意识到什么样的事情将会发生改变，也许他们甚至没有打算连接到互联网。</w:t>
      </w:r>
    </w:p>
    <w:p w:rsidR="0046211F" w:rsidRPr="00C30304" w:rsidRDefault="0046211F" w:rsidP="0046211F"/>
    <w:p w:rsidR="0046211F" w:rsidRPr="00C30304" w:rsidRDefault="0046211F" w:rsidP="0046211F">
      <w:r w:rsidRPr="00C30304">
        <w:t>2001</w:t>
      </w:r>
    </w:p>
    <w:p w:rsidR="0046211F" w:rsidRPr="00C30304" w:rsidRDefault="0046211F" w:rsidP="0046211F">
      <w:r w:rsidRPr="00C30304">
        <w:t>01:40:53,481 --&gt; 01:40:56,115</w:t>
      </w:r>
    </w:p>
    <w:p w:rsidR="0046211F" w:rsidRPr="00C30304" w:rsidRDefault="0046211F" w:rsidP="0046211F">
      <w:r w:rsidRPr="00C30304">
        <w:t>and through also,</w:t>
      </w:r>
    </w:p>
    <w:p w:rsidR="0046211F" w:rsidRPr="00C30304" w:rsidRDefault="0046211F" w:rsidP="0046211F">
      <w:r w:rsidRPr="00C30304">
        <w:t>unfortunately, a lot of attacks</w:t>
      </w:r>
    </w:p>
    <w:p w:rsidR="0046211F" w:rsidRPr="00C30304" w:rsidRDefault="0046211F" w:rsidP="0046211F"/>
    <w:p w:rsidR="0046211F" w:rsidRPr="00C30304" w:rsidRDefault="0046211F" w:rsidP="0046211F">
      <w:r w:rsidRPr="00C30304">
        <w:t>2002</w:t>
      </w:r>
    </w:p>
    <w:p w:rsidR="0046211F" w:rsidRPr="00C30304" w:rsidRDefault="0046211F" w:rsidP="0046211F">
      <w:r w:rsidRPr="00C30304">
        <w:t>01:40:56,417 --&gt; 01:40:58,751</w:t>
      </w:r>
    </w:p>
    <w:p w:rsidR="0046211F" w:rsidRPr="00C30304" w:rsidRDefault="0046211F" w:rsidP="0046211F">
      <w:r w:rsidRPr="00C30304">
        <w:lastRenderedPageBreak/>
        <w:t>that most of these systems</w:t>
      </w:r>
    </w:p>
    <w:p w:rsidR="0046211F" w:rsidRPr="00C30304" w:rsidRDefault="0046211F" w:rsidP="0046211F">
      <w:r w:rsidRPr="00C30304">
        <w:t>are relatively easy</w:t>
      </w:r>
    </w:p>
    <w:p w:rsidR="0046211F" w:rsidRPr="00C30304" w:rsidRDefault="0046211F" w:rsidP="0046211F"/>
    <w:p w:rsidR="0046211F" w:rsidRPr="00C30304" w:rsidRDefault="0046211F" w:rsidP="0046211F">
      <w:r w:rsidRPr="00C30304">
        <w:t>2003</w:t>
      </w:r>
    </w:p>
    <w:p w:rsidR="0046211F" w:rsidRPr="00C30304" w:rsidRDefault="0046211F" w:rsidP="0046211F">
      <w:r w:rsidRPr="00C30304">
        <w:t>01:40:58,753 --&gt; 01:41:01,421</w:t>
      </w:r>
    </w:p>
    <w:p w:rsidR="0046211F" w:rsidRPr="00C30304" w:rsidRDefault="0046211F" w:rsidP="0046211F">
      <w:r w:rsidRPr="00C30304">
        <w:t>for a sophisticated hacker</w:t>
      </w:r>
    </w:p>
    <w:p w:rsidR="0046211F" w:rsidRPr="00C30304" w:rsidRDefault="0046211F" w:rsidP="0046211F">
      <w:r w:rsidRPr="00C30304">
        <w:t>to get into.</w:t>
      </w:r>
    </w:p>
    <w:p w:rsidR="0046211F" w:rsidRPr="00C30304" w:rsidRDefault="0046211F" w:rsidP="0046211F">
      <w:r w:rsidRPr="00C30304">
        <w:t>不幸的是，我们通过大量的实验看到了很多攻击</w:t>
      </w:r>
      <w:r w:rsidRPr="00C30304">
        <w:rPr>
          <w:rFonts w:hint="eastAsia"/>
        </w:rPr>
        <w:t>，</w:t>
      </w:r>
      <w:r w:rsidRPr="00C30304">
        <w:t>这些攻击发生大多数在都比较容易让一个复杂的黑客进入这些系统。</w:t>
      </w:r>
    </w:p>
    <w:p w:rsidR="0046211F" w:rsidRPr="00C30304" w:rsidRDefault="0046211F" w:rsidP="0046211F"/>
    <w:p w:rsidR="0046211F" w:rsidRPr="00C30304" w:rsidRDefault="0046211F" w:rsidP="0046211F">
      <w:r w:rsidRPr="00C30304">
        <w:t>2004</w:t>
      </w:r>
    </w:p>
    <w:p w:rsidR="0046211F" w:rsidRPr="00C30304" w:rsidRDefault="0046211F" w:rsidP="0046211F">
      <w:r w:rsidRPr="00C30304">
        <w:t>01:41:03,391 --&gt; 01:41:05,191</w:t>
      </w:r>
    </w:p>
    <w:p w:rsidR="0046211F" w:rsidRPr="00C30304" w:rsidRDefault="0046211F" w:rsidP="0046211F">
      <w:r w:rsidRPr="00C30304">
        <w:t>&lt;i&gt; Let's say you took over&lt;/i&gt;</w:t>
      </w:r>
    </w:p>
    <w:p w:rsidR="0046211F" w:rsidRPr="00C30304" w:rsidRDefault="0046211F" w:rsidP="0046211F">
      <w:r w:rsidRPr="00C30304">
        <w:t>&lt;i&gt; the control system&lt;/i&gt;</w:t>
      </w:r>
    </w:p>
    <w:p w:rsidR="0046211F" w:rsidRPr="00C30304" w:rsidRDefault="0046211F" w:rsidP="0046211F"/>
    <w:p w:rsidR="0046211F" w:rsidRPr="00C30304" w:rsidRDefault="0046211F" w:rsidP="0046211F">
      <w:r w:rsidRPr="00C30304">
        <w:t>2005</w:t>
      </w:r>
    </w:p>
    <w:p w:rsidR="0046211F" w:rsidRPr="00C30304" w:rsidRDefault="0046211F" w:rsidP="0046211F">
      <w:r w:rsidRPr="00C30304">
        <w:t>01:41:05,193 --&gt; 01:41:07,927</w:t>
      </w:r>
    </w:p>
    <w:p w:rsidR="0046211F" w:rsidRPr="00C30304" w:rsidRDefault="0046211F" w:rsidP="0046211F">
      <w:r w:rsidRPr="00C30304">
        <w:t>&lt;i&gt; of a railway.&lt;/i&gt;</w:t>
      </w:r>
    </w:p>
    <w:p w:rsidR="0046211F" w:rsidRPr="00C30304" w:rsidRDefault="0046211F" w:rsidP="0046211F">
      <w:r w:rsidRPr="00C30304">
        <w:t>&lt;i&gt; You could switch tracks.&lt;/i&gt;</w:t>
      </w:r>
    </w:p>
    <w:p w:rsidR="0046211F" w:rsidRPr="00C30304" w:rsidRDefault="0046211F" w:rsidP="0046211F">
      <w:r w:rsidRPr="00C30304">
        <w:t>比方说，你接手铁路的控制系统，你可以切换轨迹。</w:t>
      </w:r>
    </w:p>
    <w:p w:rsidR="0046211F" w:rsidRPr="00C30304" w:rsidRDefault="0046211F" w:rsidP="0046211F"/>
    <w:p w:rsidR="0046211F" w:rsidRPr="00C30304" w:rsidRDefault="0046211F" w:rsidP="0046211F">
      <w:r w:rsidRPr="00C30304">
        <w:t>2006</w:t>
      </w:r>
    </w:p>
    <w:p w:rsidR="0046211F" w:rsidRPr="00C30304" w:rsidRDefault="0046211F" w:rsidP="0046211F">
      <w:r w:rsidRPr="00C30304">
        <w:t>01:41:08,395 --&gt; 01:41:10,696</w:t>
      </w:r>
    </w:p>
    <w:p w:rsidR="0046211F" w:rsidRPr="00C30304" w:rsidRDefault="0046211F" w:rsidP="0046211F">
      <w:r w:rsidRPr="00C30304">
        <w:t>&lt;i&gt; You could cause&lt;/i&gt;</w:t>
      </w:r>
    </w:p>
    <w:p w:rsidR="0046211F" w:rsidRPr="00C30304" w:rsidRDefault="0046211F" w:rsidP="0046211F">
      <w:r w:rsidRPr="00C30304">
        <w:t>&lt;i&gt; derailments of trains&lt;/i&gt;</w:t>
      </w:r>
    </w:p>
    <w:p w:rsidR="0046211F" w:rsidRPr="00C30304" w:rsidRDefault="0046211F" w:rsidP="0046211F"/>
    <w:p w:rsidR="0046211F" w:rsidRPr="00C30304" w:rsidRDefault="0046211F" w:rsidP="0046211F">
      <w:r w:rsidRPr="00C30304">
        <w:t>2007</w:t>
      </w:r>
    </w:p>
    <w:p w:rsidR="0046211F" w:rsidRPr="00C30304" w:rsidRDefault="0046211F" w:rsidP="0046211F">
      <w:r w:rsidRPr="00C30304">
        <w:t>01:41:10,698 --&gt; 01:41:12,498</w:t>
      </w:r>
    </w:p>
    <w:p w:rsidR="0046211F" w:rsidRPr="00C30304" w:rsidRDefault="0046211F" w:rsidP="0046211F">
      <w:r w:rsidRPr="00C30304">
        <w:t>&lt;i&gt; carrying explosive materials.&lt;/i&gt;</w:t>
      </w:r>
    </w:p>
    <w:p w:rsidR="0046211F" w:rsidRPr="00C30304" w:rsidRDefault="0046211F" w:rsidP="0046211F">
      <w:r w:rsidRPr="00C30304">
        <w:t>你可能会导致携带易燃易爆物品列车出轨。</w:t>
      </w:r>
    </w:p>
    <w:p w:rsidR="0046211F" w:rsidRPr="00C30304" w:rsidRDefault="0046211F" w:rsidP="0046211F"/>
    <w:p w:rsidR="0046211F" w:rsidRPr="00C30304" w:rsidRDefault="0046211F" w:rsidP="0046211F">
      <w:r w:rsidRPr="00C30304">
        <w:t>2008</w:t>
      </w:r>
    </w:p>
    <w:p w:rsidR="0046211F" w:rsidRPr="00C30304" w:rsidRDefault="0046211F" w:rsidP="0046211F">
      <w:r w:rsidRPr="00C30304">
        <w:t>01:41:13,700 --&gt; 01:41:16,936</w:t>
      </w:r>
    </w:p>
    <w:p w:rsidR="0046211F" w:rsidRPr="00C30304" w:rsidRDefault="0046211F" w:rsidP="0046211F">
      <w:r w:rsidRPr="00C30304">
        <w:t>&lt;i&gt;What if you were in the control&lt;/i&gt;</w:t>
      </w:r>
    </w:p>
    <w:p w:rsidR="0046211F" w:rsidRPr="00C30304" w:rsidRDefault="0046211F" w:rsidP="0046211F">
      <w:r w:rsidRPr="00C30304">
        <w:t>&lt;i&gt; system of gas pipelines&lt;/i&gt;</w:t>
      </w:r>
    </w:p>
    <w:p w:rsidR="0046211F" w:rsidRPr="00C30304" w:rsidRDefault="0046211F" w:rsidP="0046211F"/>
    <w:p w:rsidR="0046211F" w:rsidRPr="00C30304" w:rsidRDefault="0046211F" w:rsidP="0046211F">
      <w:r w:rsidRPr="00C30304">
        <w:t>2009</w:t>
      </w:r>
    </w:p>
    <w:p w:rsidR="0046211F" w:rsidRPr="00C30304" w:rsidRDefault="0046211F" w:rsidP="0046211F">
      <w:r w:rsidRPr="00C30304">
        <w:t>01:41:17,271 --&gt; 01:41:19,839</w:t>
      </w:r>
    </w:p>
    <w:p w:rsidR="0046211F" w:rsidRPr="00C30304" w:rsidRDefault="0046211F" w:rsidP="0046211F">
      <w:r w:rsidRPr="00C30304">
        <w:t>&lt;i&gt; and when a valve was&lt;/i&gt;</w:t>
      </w:r>
    </w:p>
    <w:p w:rsidR="0046211F" w:rsidRPr="00C30304" w:rsidRDefault="0046211F" w:rsidP="0046211F">
      <w:r w:rsidRPr="00C30304">
        <w:t>&lt;i&gt; supposed to be open,&lt;/i&gt;</w:t>
      </w:r>
    </w:p>
    <w:p w:rsidR="0046211F" w:rsidRPr="00C30304" w:rsidRDefault="0046211F" w:rsidP="0046211F"/>
    <w:p w:rsidR="0046211F" w:rsidRPr="00C30304" w:rsidRDefault="0046211F" w:rsidP="0046211F">
      <w:r w:rsidRPr="00C30304">
        <w:t>2010</w:t>
      </w:r>
    </w:p>
    <w:p w:rsidR="0046211F" w:rsidRPr="00C30304" w:rsidRDefault="0046211F" w:rsidP="0046211F">
      <w:r w:rsidRPr="00C30304">
        <w:t>01:41:19,841 --&gt; 01:41:22,508</w:t>
      </w:r>
    </w:p>
    <w:p w:rsidR="0046211F" w:rsidRPr="00C30304" w:rsidRDefault="0046211F" w:rsidP="0046211F">
      <w:r w:rsidRPr="00C30304">
        <w:t>&lt;i&gt; it was closed&lt;/i&gt;</w:t>
      </w:r>
    </w:p>
    <w:p w:rsidR="0046211F" w:rsidRPr="00C30304" w:rsidRDefault="0046211F" w:rsidP="0046211F">
      <w:r w:rsidRPr="00C30304">
        <w:lastRenderedPageBreak/>
        <w:t>&lt;i&gt; and the pressure built up&lt;/i&gt;</w:t>
      </w:r>
    </w:p>
    <w:p w:rsidR="0046211F" w:rsidRPr="00C30304" w:rsidRDefault="0046211F" w:rsidP="0046211F"/>
    <w:p w:rsidR="0046211F" w:rsidRPr="00C30304" w:rsidRDefault="0046211F" w:rsidP="0046211F">
      <w:r w:rsidRPr="00C30304">
        <w:t>2011</w:t>
      </w:r>
    </w:p>
    <w:p w:rsidR="0046211F" w:rsidRPr="00C30304" w:rsidRDefault="0046211F" w:rsidP="0046211F">
      <w:r w:rsidRPr="00C30304">
        <w:t>01:41:22,709 --&gt; 01:41:24,243</w:t>
      </w:r>
    </w:p>
    <w:p w:rsidR="0046211F" w:rsidRPr="00C30304" w:rsidRDefault="0046211F" w:rsidP="0046211F">
      <w:r w:rsidRPr="00C30304">
        <w:t>&lt;i&gt; and the pipeline exploded?&lt;/i&gt;</w:t>
      </w:r>
    </w:p>
    <w:p w:rsidR="0046211F" w:rsidRPr="00C30304" w:rsidRDefault="0046211F" w:rsidP="0046211F">
      <w:r w:rsidRPr="00C30304">
        <w:t>如果你是在控制天然气管道系统</w:t>
      </w:r>
      <w:r w:rsidRPr="00C30304">
        <w:rPr>
          <w:rFonts w:hint="eastAsia"/>
        </w:rPr>
        <w:t>，</w:t>
      </w:r>
      <w:r w:rsidRPr="00C30304">
        <w:t>当阀门应该是开放的时候</w:t>
      </w:r>
      <w:r w:rsidRPr="00C30304">
        <w:rPr>
          <w:rFonts w:hint="eastAsia"/>
        </w:rPr>
        <w:t>，</w:t>
      </w:r>
      <w:r w:rsidRPr="00C30304">
        <w:t>但它却被关闭了，压力增大最后管道爆炸？</w:t>
      </w:r>
    </w:p>
    <w:p w:rsidR="0046211F" w:rsidRPr="00C30304" w:rsidRDefault="0046211F" w:rsidP="0046211F"/>
    <w:p w:rsidR="0046211F" w:rsidRPr="00C30304" w:rsidRDefault="0046211F" w:rsidP="0046211F">
      <w:r w:rsidRPr="00C30304">
        <w:t>2012</w:t>
      </w:r>
    </w:p>
    <w:p w:rsidR="0046211F" w:rsidRPr="00C30304" w:rsidRDefault="0046211F" w:rsidP="0046211F">
      <w:r w:rsidRPr="00C30304">
        <w:t>01:41:25,212 --&gt; 01:41:29,148</w:t>
      </w:r>
    </w:p>
    <w:p w:rsidR="0046211F" w:rsidRPr="00C30304" w:rsidRDefault="0046211F" w:rsidP="0046211F">
      <w:r w:rsidRPr="00C30304">
        <w:t>There are companies that run</w:t>
      </w:r>
    </w:p>
    <w:p w:rsidR="0046211F" w:rsidRPr="00C30304" w:rsidRDefault="0046211F" w:rsidP="0046211F">
      <w:r w:rsidRPr="00C30304">
        <w:t>electric power generation</w:t>
      </w:r>
    </w:p>
    <w:p w:rsidR="0046211F" w:rsidRPr="00C30304" w:rsidRDefault="0046211F" w:rsidP="0046211F"/>
    <w:p w:rsidR="0046211F" w:rsidRPr="00C30304" w:rsidRDefault="0046211F" w:rsidP="0046211F">
      <w:r w:rsidRPr="00C30304">
        <w:t>2013</w:t>
      </w:r>
    </w:p>
    <w:p w:rsidR="0046211F" w:rsidRPr="00C30304" w:rsidRDefault="0046211F" w:rsidP="0046211F">
      <w:r w:rsidRPr="00C30304">
        <w:t>01:41:29,550 --&gt; 01:41:31,451</w:t>
      </w:r>
    </w:p>
    <w:p w:rsidR="0046211F" w:rsidRPr="00C30304" w:rsidRDefault="0046211F" w:rsidP="0046211F">
      <w:r w:rsidRPr="00C30304">
        <w:t>or electric power distribution</w:t>
      </w:r>
    </w:p>
    <w:p w:rsidR="0046211F" w:rsidRPr="00C30304" w:rsidRDefault="0046211F" w:rsidP="0046211F"/>
    <w:p w:rsidR="0046211F" w:rsidRPr="00C30304" w:rsidRDefault="0046211F" w:rsidP="0046211F">
      <w:r w:rsidRPr="00C30304">
        <w:t>2014</w:t>
      </w:r>
    </w:p>
    <w:p w:rsidR="0046211F" w:rsidRPr="00C30304" w:rsidRDefault="0046211F" w:rsidP="0046211F">
      <w:r w:rsidRPr="00C30304">
        <w:t>01:41:31,718 --&gt; 01:41:33,753</w:t>
      </w:r>
    </w:p>
    <w:p w:rsidR="0046211F" w:rsidRPr="00C30304" w:rsidRDefault="0046211F" w:rsidP="0046211F">
      <w:r w:rsidRPr="00C30304">
        <w:t>&lt;i&gt; that we know have been hacked&lt;/i&gt;</w:t>
      </w:r>
    </w:p>
    <w:p w:rsidR="0046211F" w:rsidRPr="00C30304" w:rsidRDefault="0046211F" w:rsidP="0046211F"/>
    <w:p w:rsidR="0046211F" w:rsidRPr="00C30304" w:rsidRDefault="0046211F" w:rsidP="0046211F">
      <w:r w:rsidRPr="00C30304">
        <w:t>2015</w:t>
      </w:r>
    </w:p>
    <w:p w:rsidR="0046211F" w:rsidRPr="00C30304" w:rsidRDefault="0046211F" w:rsidP="0046211F">
      <w:r w:rsidRPr="00C30304">
        <w:t>01:41:34,121 --&gt; 01:41:36,556</w:t>
      </w:r>
    </w:p>
    <w:p w:rsidR="0046211F" w:rsidRPr="00C30304" w:rsidRDefault="0046211F" w:rsidP="0046211F">
      <w:r w:rsidRPr="00C30304">
        <w:t>&lt;i&gt; by foreign entities&lt;/i&gt;</w:t>
      </w:r>
    </w:p>
    <w:p w:rsidR="0046211F" w:rsidRPr="00C30304" w:rsidRDefault="0046211F" w:rsidP="0046211F">
      <w:r w:rsidRPr="00C30304">
        <w:t>&lt;i&gt; that have the ability&lt;/i&gt;</w:t>
      </w:r>
    </w:p>
    <w:p w:rsidR="0046211F" w:rsidRPr="00C30304" w:rsidRDefault="0046211F" w:rsidP="0046211F"/>
    <w:p w:rsidR="0046211F" w:rsidRPr="00C30304" w:rsidRDefault="0046211F" w:rsidP="0046211F">
      <w:r w:rsidRPr="00C30304">
        <w:t>2016</w:t>
      </w:r>
    </w:p>
    <w:p w:rsidR="0046211F" w:rsidRPr="00C30304" w:rsidRDefault="0046211F" w:rsidP="0046211F">
      <w:r w:rsidRPr="00C30304">
        <w:t>01:41:36,558 --&gt; 01:41:38,191</w:t>
      </w:r>
    </w:p>
    <w:p w:rsidR="0046211F" w:rsidRPr="00C30304" w:rsidRDefault="0046211F" w:rsidP="0046211F">
      <w:r w:rsidRPr="00C30304">
        <w:t>&lt;i&gt; to shut down the power grid.&lt;/i&gt;</w:t>
      </w:r>
    </w:p>
    <w:p w:rsidR="0046211F" w:rsidRPr="00C30304" w:rsidRDefault="0046211F" w:rsidP="0046211F">
      <w:r w:rsidRPr="00C30304">
        <w:t>有许多发电和配电的企业已被有能力外国实体黑客入侵从而关闭电网。</w:t>
      </w:r>
    </w:p>
    <w:p w:rsidR="0046211F" w:rsidRPr="00C30304" w:rsidRDefault="0046211F" w:rsidP="0046211F"/>
    <w:p w:rsidR="0046211F" w:rsidRPr="00C30304" w:rsidRDefault="0046211F" w:rsidP="0046211F">
      <w:r w:rsidRPr="00C30304">
        <w:t>2017</w:t>
      </w:r>
    </w:p>
    <w:p w:rsidR="0046211F" w:rsidRPr="00C30304" w:rsidRDefault="0046211F" w:rsidP="0046211F">
      <w:r w:rsidRPr="00C30304">
        <w:t>01:41:38,759 --&gt; 01:41:40,860</w:t>
      </w:r>
    </w:p>
    <w:p w:rsidR="0046211F" w:rsidRPr="00C30304" w:rsidRDefault="0046211F" w:rsidP="0046211F">
      <w:r w:rsidRPr="00C30304">
        <w:t>Sanger:&lt;i&gt; Imagine for a moment&lt;/i&gt;</w:t>
      </w:r>
    </w:p>
    <w:p w:rsidR="0046211F" w:rsidRPr="00C30304" w:rsidRDefault="0046211F" w:rsidP="0046211F">
      <w:r w:rsidRPr="00C30304">
        <w:t>桑格：想象一下</w:t>
      </w:r>
    </w:p>
    <w:p w:rsidR="0046211F" w:rsidRPr="00C30304" w:rsidRDefault="0046211F" w:rsidP="0046211F"/>
    <w:p w:rsidR="0046211F" w:rsidRPr="00C30304" w:rsidRDefault="0046211F" w:rsidP="0046211F">
      <w:r w:rsidRPr="00C30304">
        <w:t>2018</w:t>
      </w:r>
    </w:p>
    <w:p w:rsidR="0046211F" w:rsidRPr="00C30304" w:rsidRDefault="0046211F" w:rsidP="0046211F">
      <w:r w:rsidRPr="00C30304">
        <w:t>01:41:40,862 --&gt; 01:41:43,629</w:t>
      </w:r>
    </w:p>
    <w:p w:rsidR="0046211F" w:rsidRPr="00C30304" w:rsidRDefault="0046211F" w:rsidP="0046211F">
      <w:r w:rsidRPr="00C30304">
        <w:t>&lt;i&gt; that not only all the power&lt;/i&gt;</w:t>
      </w:r>
    </w:p>
    <w:p w:rsidR="0046211F" w:rsidRPr="00C30304" w:rsidRDefault="0046211F" w:rsidP="0046211F">
      <w:r w:rsidRPr="00C30304">
        <w:t>&lt;i&gt; went off on the east coast,&lt;/i&gt;</w:t>
      </w:r>
    </w:p>
    <w:p w:rsidR="0046211F" w:rsidRPr="00C30304" w:rsidRDefault="0046211F" w:rsidP="0046211F"/>
    <w:p w:rsidR="0046211F" w:rsidRPr="00C30304" w:rsidRDefault="0046211F" w:rsidP="0046211F">
      <w:r w:rsidRPr="00C30304">
        <w:t>2019</w:t>
      </w:r>
    </w:p>
    <w:p w:rsidR="0046211F" w:rsidRPr="00C30304" w:rsidRDefault="0046211F" w:rsidP="0046211F">
      <w:r w:rsidRPr="00C30304">
        <w:t>01:41:43,931 --&gt; 01:41:45,965</w:t>
      </w:r>
    </w:p>
    <w:p w:rsidR="0046211F" w:rsidRPr="00C30304" w:rsidRDefault="0046211F" w:rsidP="0046211F">
      <w:r w:rsidRPr="00C30304">
        <w:t>&lt;i&gt; but the entire Internet&lt;/i&gt;</w:t>
      </w:r>
    </w:p>
    <w:p w:rsidR="0046211F" w:rsidRPr="00C30304" w:rsidRDefault="0046211F" w:rsidP="0046211F">
      <w:r w:rsidRPr="00C30304">
        <w:lastRenderedPageBreak/>
        <w:t>&lt;i&gt; came down.&lt;/i&gt;</w:t>
      </w:r>
    </w:p>
    <w:p w:rsidR="0046211F" w:rsidRPr="00C30304" w:rsidRDefault="0046211F" w:rsidP="0046211F">
      <w:r w:rsidRPr="00C30304">
        <w:t>不仅所有的能量去了东海岸，而且整个互联网也坍塌了，</w:t>
      </w:r>
    </w:p>
    <w:p w:rsidR="0046211F" w:rsidRPr="00C30304" w:rsidRDefault="0046211F" w:rsidP="0046211F"/>
    <w:p w:rsidR="0046211F" w:rsidRPr="00C30304" w:rsidRDefault="0046211F" w:rsidP="0046211F">
      <w:r w:rsidRPr="00C30304">
        <w:t>2020</w:t>
      </w:r>
    </w:p>
    <w:p w:rsidR="0046211F" w:rsidRPr="00C30304" w:rsidRDefault="0046211F" w:rsidP="0046211F">
      <w:r w:rsidRPr="00C30304">
        <w:t>01:41:46,633 --&gt; 01:41:49,168</w:t>
      </w:r>
    </w:p>
    <w:p w:rsidR="0046211F" w:rsidRPr="00C30304" w:rsidRDefault="0046211F" w:rsidP="0046211F">
      <w:r w:rsidRPr="00C30304">
        <w:t>Imagine what the economic</w:t>
      </w:r>
    </w:p>
    <w:p w:rsidR="0046211F" w:rsidRPr="00C30304" w:rsidRDefault="0046211F" w:rsidP="0046211F">
      <w:r w:rsidRPr="00C30304">
        <w:t>impact of that is</w:t>
      </w:r>
    </w:p>
    <w:p w:rsidR="0046211F" w:rsidRPr="00C30304" w:rsidRDefault="0046211F" w:rsidP="0046211F"/>
    <w:p w:rsidR="0046211F" w:rsidRPr="00C30304" w:rsidRDefault="0046211F" w:rsidP="0046211F">
      <w:r w:rsidRPr="00C30304">
        <w:t>2021</w:t>
      </w:r>
    </w:p>
    <w:p w:rsidR="0046211F" w:rsidRPr="00C30304" w:rsidRDefault="0046211F" w:rsidP="0046211F">
      <w:r w:rsidRPr="00C30304">
        <w:t>01:41:49,636 --&gt; 01:41:51,771</w:t>
      </w:r>
    </w:p>
    <w:p w:rsidR="0046211F" w:rsidRPr="00C30304" w:rsidRDefault="0046211F" w:rsidP="0046211F">
      <w:r w:rsidRPr="00C30304">
        <w:t>even if it only lasted</w:t>
      </w:r>
    </w:p>
    <w:p w:rsidR="0046211F" w:rsidRPr="00C30304" w:rsidRDefault="0046211F" w:rsidP="0046211F">
      <w:r w:rsidRPr="00C30304">
        <w:t>for 24 hours.</w:t>
      </w:r>
    </w:p>
    <w:p w:rsidR="0046211F" w:rsidRPr="00C30304" w:rsidRDefault="0046211F" w:rsidP="0046211F">
      <w:r w:rsidRPr="00C30304">
        <w:t>想象一下，即便只维持了</w:t>
      </w:r>
      <w:r w:rsidRPr="00C30304">
        <w:t>24</w:t>
      </w:r>
      <w:r w:rsidRPr="00C30304">
        <w:t>个小时，这对经济的影响是什么。</w:t>
      </w:r>
    </w:p>
    <w:p w:rsidR="0046211F" w:rsidRPr="00C30304" w:rsidRDefault="0046211F" w:rsidP="0046211F"/>
    <w:p w:rsidR="0046211F" w:rsidRPr="00C30304" w:rsidRDefault="0046211F" w:rsidP="0046211F">
      <w:r w:rsidRPr="00C30304">
        <w:t>2022</w:t>
      </w:r>
    </w:p>
    <w:p w:rsidR="0046211F" w:rsidRPr="00C30304" w:rsidRDefault="0046211F" w:rsidP="0046211F">
      <w:r w:rsidRPr="00C30304">
        <w:t>01:41:54,141 --&gt; 01:41:55,808</w:t>
      </w:r>
    </w:p>
    <w:p w:rsidR="0046211F" w:rsidRPr="00C30304" w:rsidRDefault="0046211F" w:rsidP="0046211F">
      <w:r w:rsidRPr="00C30304">
        <w:t>Newsreader:</w:t>
      </w:r>
    </w:p>
    <w:p w:rsidR="0046211F" w:rsidRPr="00C30304" w:rsidRDefault="0046211F" w:rsidP="0046211F">
      <w:r w:rsidRPr="00C30304">
        <w:t>&lt;i&gt; According to the officials,&lt;/i&gt;</w:t>
      </w:r>
    </w:p>
    <w:p w:rsidR="0046211F" w:rsidRPr="00C30304" w:rsidRDefault="0046211F" w:rsidP="0046211F"/>
    <w:p w:rsidR="0046211F" w:rsidRPr="00C30304" w:rsidRDefault="0046211F" w:rsidP="0046211F">
      <w:r w:rsidRPr="00C30304">
        <w:t>2023</w:t>
      </w:r>
    </w:p>
    <w:p w:rsidR="0046211F" w:rsidRPr="00C30304" w:rsidRDefault="0046211F" w:rsidP="0046211F">
      <w:r w:rsidRPr="00C30304">
        <w:t>01:41:55,810 --&gt; 01:41:59,045</w:t>
      </w:r>
    </w:p>
    <w:p w:rsidR="0046211F" w:rsidRPr="00C30304" w:rsidRDefault="0046211F" w:rsidP="0046211F">
      <w:r w:rsidRPr="00C30304">
        <w:t>&lt;i&gt; Iran is the first country ever&lt;/i&gt;</w:t>
      </w:r>
    </w:p>
    <w:p w:rsidR="0046211F" w:rsidRPr="00C30304" w:rsidRDefault="0046211F" w:rsidP="0046211F">
      <w:r w:rsidRPr="00C30304">
        <w:t>&lt;i&gt; in the middle east&lt;/i&gt;</w:t>
      </w:r>
    </w:p>
    <w:p w:rsidR="0046211F" w:rsidRPr="00C30304" w:rsidRDefault="0046211F" w:rsidP="0046211F"/>
    <w:p w:rsidR="0046211F" w:rsidRPr="00C30304" w:rsidRDefault="0046211F" w:rsidP="0046211F">
      <w:r w:rsidRPr="00C30304">
        <w:t>2024</w:t>
      </w:r>
    </w:p>
    <w:p w:rsidR="0046211F" w:rsidRPr="00C30304" w:rsidRDefault="0046211F" w:rsidP="0046211F">
      <w:r w:rsidRPr="00C30304">
        <w:t>01:41:59,047 --&gt; 01:42:01,547</w:t>
      </w:r>
    </w:p>
    <w:p w:rsidR="0046211F" w:rsidRPr="00C30304" w:rsidRDefault="0046211F" w:rsidP="0046211F">
      <w:r w:rsidRPr="00C30304">
        <w:t>&lt;i&gt; to actually be engaged&lt;/i&gt;</w:t>
      </w:r>
    </w:p>
    <w:p w:rsidR="0046211F" w:rsidRPr="00C30304" w:rsidRDefault="0046211F" w:rsidP="0046211F">
      <w:r w:rsidRPr="00C30304">
        <w:t>&lt;i&gt; in a cyber war&lt;/i&gt;</w:t>
      </w:r>
    </w:p>
    <w:p w:rsidR="0046211F" w:rsidRPr="00C30304" w:rsidRDefault="0046211F" w:rsidP="0046211F"/>
    <w:p w:rsidR="0046211F" w:rsidRPr="00C30304" w:rsidRDefault="0046211F" w:rsidP="0046211F">
      <w:r w:rsidRPr="00C30304">
        <w:t>2025</w:t>
      </w:r>
    </w:p>
    <w:p w:rsidR="0046211F" w:rsidRPr="00C30304" w:rsidRDefault="0046211F" w:rsidP="0046211F">
      <w:r w:rsidRPr="00C30304">
        <w:t>01:42:01,549 --&gt; 01:42:03,749</w:t>
      </w:r>
    </w:p>
    <w:p w:rsidR="0046211F" w:rsidRPr="00C30304" w:rsidRDefault="0046211F" w:rsidP="0046211F">
      <w:r w:rsidRPr="00C30304">
        <w:t>&lt;i&gt; with the United States&lt;/i&gt;</w:t>
      </w:r>
    </w:p>
    <w:p w:rsidR="0046211F" w:rsidRPr="00C30304" w:rsidRDefault="0046211F" w:rsidP="0046211F">
      <w:r w:rsidRPr="00C30304">
        <w:t>&lt;i&gt; and Israel.&lt;/i&gt;</w:t>
      </w:r>
    </w:p>
    <w:p w:rsidR="0046211F" w:rsidRPr="00C30304" w:rsidRDefault="0046211F" w:rsidP="0046211F">
      <w:r w:rsidRPr="00C30304">
        <w:t>新闻播报者：据官员了解，伊朗是有史以来第一个能够与美国和以色列实际从事网络战争的中东国家。</w:t>
      </w:r>
    </w:p>
    <w:p w:rsidR="0046211F" w:rsidRPr="00C30304" w:rsidRDefault="0046211F" w:rsidP="0046211F"/>
    <w:p w:rsidR="0046211F" w:rsidRPr="00C30304" w:rsidRDefault="0046211F" w:rsidP="0046211F">
      <w:r w:rsidRPr="00C30304">
        <w:t>2026</w:t>
      </w:r>
    </w:p>
    <w:p w:rsidR="0046211F" w:rsidRPr="00C30304" w:rsidRDefault="0046211F" w:rsidP="0046211F">
      <w:r w:rsidRPr="00C30304">
        <w:t>01:42:03,751 --&gt; 01:42:07,120</w:t>
      </w:r>
    </w:p>
    <w:p w:rsidR="0046211F" w:rsidRPr="00C30304" w:rsidRDefault="0046211F" w:rsidP="0046211F">
      <w:r w:rsidRPr="00C30304">
        <w:t>&lt;i&gt; If anything they said&lt;/i&gt;</w:t>
      </w:r>
    </w:p>
    <w:p w:rsidR="0046211F" w:rsidRPr="00C30304" w:rsidRDefault="0046211F" w:rsidP="0046211F">
      <w:r w:rsidRPr="00C30304">
        <w:t>&lt;i&gt; the recent cyber attacks&lt;/i&gt;</w:t>
      </w:r>
    </w:p>
    <w:p w:rsidR="0046211F" w:rsidRPr="00C30304" w:rsidRDefault="0046211F" w:rsidP="0046211F"/>
    <w:p w:rsidR="0046211F" w:rsidRPr="00C30304" w:rsidRDefault="0046211F" w:rsidP="0046211F">
      <w:r w:rsidRPr="00C30304">
        <w:t>2027</w:t>
      </w:r>
    </w:p>
    <w:p w:rsidR="0046211F" w:rsidRPr="00C30304" w:rsidRDefault="0046211F" w:rsidP="0046211F">
      <w:r w:rsidRPr="00C30304">
        <w:t>01:42:07,122 --&gt; 01:42:09,288</w:t>
      </w:r>
    </w:p>
    <w:p w:rsidR="0046211F" w:rsidRPr="00C30304" w:rsidRDefault="0046211F" w:rsidP="0046211F">
      <w:r w:rsidRPr="00C30304">
        <w:t>&lt;i&gt; were what encouraged&lt;/i&gt;</w:t>
      </w:r>
    </w:p>
    <w:p w:rsidR="0046211F" w:rsidRPr="00C30304" w:rsidRDefault="0046211F" w:rsidP="0046211F">
      <w:r w:rsidRPr="00C30304">
        <w:lastRenderedPageBreak/>
        <w:t>&lt;i&gt; them to plan to set up&lt;/i&gt;</w:t>
      </w:r>
    </w:p>
    <w:p w:rsidR="0046211F" w:rsidRPr="00C30304" w:rsidRDefault="0046211F" w:rsidP="0046211F"/>
    <w:p w:rsidR="0046211F" w:rsidRPr="00C30304" w:rsidRDefault="0046211F" w:rsidP="0046211F">
      <w:r w:rsidRPr="00C30304">
        <w:t>2028</w:t>
      </w:r>
    </w:p>
    <w:p w:rsidR="0046211F" w:rsidRPr="00C30304" w:rsidRDefault="0046211F" w:rsidP="0046211F">
      <w:r w:rsidRPr="00C30304">
        <w:t>01:42:09,290 --&gt; 01:42:12,625</w:t>
      </w:r>
    </w:p>
    <w:p w:rsidR="0046211F" w:rsidRPr="00C30304" w:rsidRDefault="0046211F" w:rsidP="0046211F">
      <w:r w:rsidRPr="00C30304">
        <w:t>&lt;i&gt; the cyber army, which will&lt;/i&gt;</w:t>
      </w:r>
    </w:p>
    <w:p w:rsidR="0046211F" w:rsidRPr="00C30304" w:rsidRDefault="0046211F" w:rsidP="0046211F">
      <w:r w:rsidRPr="00C30304">
        <w:t>&lt;i&gt; gather computer scientists,&lt;/i&gt;</w:t>
      </w:r>
    </w:p>
    <w:p w:rsidR="0046211F" w:rsidRPr="00C30304" w:rsidRDefault="0046211F" w:rsidP="0046211F"/>
    <w:p w:rsidR="0046211F" w:rsidRPr="00C30304" w:rsidRDefault="0046211F" w:rsidP="0046211F">
      <w:r w:rsidRPr="00C30304">
        <w:t>2029</w:t>
      </w:r>
    </w:p>
    <w:p w:rsidR="0046211F" w:rsidRPr="00C30304" w:rsidRDefault="0046211F" w:rsidP="0046211F">
      <w:r w:rsidRPr="00C30304">
        <w:t>01:42:12,627 --&gt; 01:42:15,461</w:t>
      </w:r>
    </w:p>
    <w:p w:rsidR="0046211F" w:rsidRPr="00C30304" w:rsidRDefault="0046211F" w:rsidP="0046211F">
      <w:r w:rsidRPr="00C30304">
        <w:t>&lt;i&gt; programmers,&lt;/i&gt;</w:t>
      </w:r>
    </w:p>
    <w:p w:rsidR="0046211F" w:rsidRPr="00C30304" w:rsidRDefault="0046211F" w:rsidP="0046211F">
      <w:r w:rsidRPr="00C30304">
        <w:t>&lt;i&gt; software engineers...&lt;/i&gt;</w:t>
      </w:r>
    </w:p>
    <w:p w:rsidR="0046211F" w:rsidRPr="00C30304" w:rsidRDefault="0046211F" w:rsidP="0046211F">
      <w:r w:rsidRPr="00C30304">
        <w:t>他们说最新的网络攻击鼓励他们计划成立的网络军队，</w:t>
      </w:r>
      <w:r w:rsidRPr="00C30304">
        <w:t xml:space="preserve"> </w:t>
      </w:r>
      <w:r w:rsidRPr="00C30304">
        <w:t>这里将聚集计算机科学家，程序员，的软件工程师</w:t>
      </w:r>
      <w:r w:rsidRPr="00C30304">
        <w:t>...</w:t>
      </w:r>
    </w:p>
    <w:p w:rsidR="0046211F" w:rsidRPr="00C30304" w:rsidRDefault="0046211F" w:rsidP="0046211F"/>
    <w:p w:rsidR="0046211F" w:rsidRPr="00C30304" w:rsidRDefault="0046211F" w:rsidP="0046211F">
      <w:r w:rsidRPr="00C30304">
        <w:t>2030</w:t>
      </w:r>
    </w:p>
    <w:p w:rsidR="0046211F" w:rsidRPr="00C30304" w:rsidRDefault="0046211F" w:rsidP="0046211F">
      <w:r w:rsidRPr="00C30304">
        <w:t>01:42:15,463 --&gt; 01:42:18,397</w:t>
      </w:r>
    </w:p>
    <w:p w:rsidR="0046211F" w:rsidRPr="00C30304" w:rsidRDefault="0046211F" w:rsidP="0046211F">
      <w:r w:rsidRPr="00C30304">
        <w:t>Kiyaei:&lt;i&gt; If you are a youth&lt;/i&gt;</w:t>
      </w:r>
    </w:p>
    <w:p w:rsidR="0046211F" w:rsidRPr="00C30304" w:rsidRDefault="0046211F" w:rsidP="0046211F">
      <w:r w:rsidRPr="00C30304">
        <w:t>&lt;i&gt; and you see assassination&lt;/i&gt;</w:t>
      </w:r>
    </w:p>
    <w:p w:rsidR="0046211F" w:rsidRPr="00C30304" w:rsidRDefault="0046211F" w:rsidP="0046211F"/>
    <w:p w:rsidR="0046211F" w:rsidRPr="00C30304" w:rsidRDefault="0046211F" w:rsidP="0046211F">
      <w:r w:rsidRPr="00C30304">
        <w:t>2031</w:t>
      </w:r>
    </w:p>
    <w:p w:rsidR="0046211F" w:rsidRPr="00C30304" w:rsidRDefault="0046211F" w:rsidP="0046211F">
      <w:r w:rsidRPr="00C30304">
        <w:t>01:42:18,399 --&gt; 01:42:20,032</w:t>
      </w:r>
    </w:p>
    <w:p w:rsidR="0046211F" w:rsidRPr="00C30304" w:rsidRDefault="0046211F" w:rsidP="0046211F">
      <w:r w:rsidRPr="00C30304">
        <w:t>&lt;i&gt; of a nuclear scientist,&lt;/i&gt;</w:t>
      </w:r>
    </w:p>
    <w:p w:rsidR="0046211F" w:rsidRPr="00C30304" w:rsidRDefault="0046211F" w:rsidP="0046211F"/>
    <w:p w:rsidR="0046211F" w:rsidRPr="00C30304" w:rsidRDefault="0046211F" w:rsidP="0046211F">
      <w:r w:rsidRPr="00C30304">
        <w:t>2032</w:t>
      </w:r>
    </w:p>
    <w:p w:rsidR="0046211F" w:rsidRPr="00C30304" w:rsidRDefault="0046211F" w:rsidP="0046211F">
      <w:r w:rsidRPr="00C30304">
        <w:t>01:42:20,434 --&gt; 01:42:22,902</w:t>
      </w:r>
    </w:p>
    <w:p w:rsidR="0046211F" w:rsidRPr="00C30304" w:rsidRDefault="0046211F" w:rsidP="0046211F">
      <w:r w:rsidRPr="00C30304">
        <w:t>your nuclear facilities</w:t>
      </w:r>
    </w:p>
    <w:p w:rsidR="0046211F" w:rsidRPr="00C30304" w:rsidRDefault="0046211F" w:rsidP="0046211F">
      <w:r w:rsidRPr="00C30304">
        <w:t>are getting attacked,</w:t>
      </w:r>
    </w:p>
    <w:p w:rsidR="0046211F" w:rsidRPr="00C30304" w:rsidRDefault="0046211F" w:rsidP="0046211F"/>
    <w:p w:rsidR="0046211F" w:rsidRPr="00C30304" w:rsidRDefault="0046211F" w:rsidP="0046211F">
      <w:r w:rsidRPr="00C30304">
        <w:t>2033</w:t>
      </w:r>
    </w:p>
    <w:p w:rsidR="0046211F" w:rsidRPr="00C30304" w:rsidRDefault="0046211F" w:rsidP="0046211F">
      <w:r w:rsidRPr="00C30304">
        <w:t>01:42:23,604 --&gt; 01:42:26,906</w:t>
      </w:r>
    </w:p>
    <w:p w:rsidR="0046211F" w:rsidRPr="00C30304" w:rsidRDefault="0046211F" w:rsidP="0046211F">
      <w:r w:rsidRPr="00C30304">
        <w:t>wouldn't you join</w:t>
      </w:r>
    </w:p>
    <w:p w:rsidR="0046211F" w:rsidRPr="00C30304" w:rsidRDefault="0046211F" w:rsidP="0046211F">
      <w:r w:rsidRPr="00C30304">
        <w:t>your national cyber army?</w:t>
      </w:r>
    </w:p>
    <w:p w:rsidR="0046211F" w:rsidRPr="00C30304" w:rsidRDefault="0046211F" w:rsidP="0046211F">
      <w:r w:rsidRPr="00C30304">
        <w:t>Kiyaei:</w:t>
      </w:r>
      <w:r w:rsidRPr="00C30304">
        <w:t>如果你是一个青年，你看到核科学家的暗杀，你的核设施正在遭受越来越攻击，你会不会加入你的国家网络部队？</w:t>
      </w:r>
    </w:p>
    <w:p w:rsidR="0046211F" w:rsidRPr="00C30304" w:rsidRDefault="0046211F" w:rsidP="0046211F"/>
    <w:p w:rsidR="0046211F" w:rsidRPr="00C30304" w:rsidRDefault="0046211F" w:rsidP="0046211F">
      <w:r w:rsidRPr="00C30304">
        <w:t>2034</w:t>
      </w:r>
    </w:p>
    <w:p w:rsidR="0046211F" w:rsidRPr="00C30304" w:rsidRDefault="0046211F" w:rsidP="0046211F">
      <w:r w:rsidRPr="00C30304">
        <w:t>01:42:27,608 --&gt; 01:42:28,908</w:t>
      </w:r>
    </w:p>
    <w:p w:rsidR="0046211F" w:rsidRPr="00C30304" w:rsidRDefault="0046211F" w:rsidP="0046211F">
      <w:r w:rsidRPr="00C30304">
        <w:t>Well, many did.</w:t>
      </w:r>
    </w:p>
    <w:p w:rsidR="0046211F" w:rsidRPr="00C30304" w:rsidRDefault="0046211F" w:rsidP="0046211F">
      <w:r w:rsidRPr="00C30304">
        <w:t>好吧，许多人都会这么做。</w:t>
      </w:r>
    </w:p>
    <w:p w:rsidR="0046211F" w:rsidRPr="00C30304" w:rsidRDefault="0046211F" w:rsidP="0046211F"/>
    <w:p w:rsidR="0046211F" w:rsidRPr="00C30304" w:rsidRDefault="0046211F" w:rsidP="0046211F">
      <w:r w:rsidRPr="00C30304">
        <w:t>2035</w:t>
      </w:r>
    </w:p>
    <w:p w:rsidR="0046211F" w:rsidRPr="00C30304" w:rsidRDefault="0046211F" w:rsidP="0046211F">
      <w:r w:rsidRPr="00C30304">
        <w:t>01:42:29,176 --&gt; 01:42:32,345</w:t>
      </w:r>
    </w:p>
    <w:p w:rsidR="0046211F" w:rsidRPr="00C30304" w:rsidRDefault="0046211F" w:rsidP="0046211F">
      <w:r w:rsidRPr="00C30304">
        <w:t>And that's why today,</w:t>
      </w:r>
    </w:p>
    <w:p w:rsidR="0046211F" w:rsidRPr="00C30304" w:rsidRDefault="0046211F" w:rsidP="0046211F">
      <w:r w:rsidRPr="00C30304">
        <w:t>Iran has one of the largest...</w:t>
      </w:r>
    </w:p>
    <w:p w:rsidR="0046211F" w:rsidRPr="00C30304" w:rsidRDefault="0046211F" w:rsidP="0046211F"/>
    <w:p w:rsidR="0046211F" w:rsidRPr="00C30304" w:rsidRDefault="0046211F" w:rsidP="0046211F">
      <w:r w:rsidRPr="00C30304">
        <w:t>2036</w:t>
      </w:r>
    </w:p>
    <w:p w:rsidR="0046211F" w:rsidRPr="00C30304" w:rsidRDefault="0046211F" w:rsidP="0046211F">
      <w:r w:rsidRPr="00C30304">
        <w:t>01:42:33,514 --&gt; 01:42:35,915</w:t>
      </w:r>
    </w:p>
    <w:p w:rsidR="0046211F" w:rsidRPr="00C30304" w:rsidRDefault="0046211F" w:rsidP="0046211F">
      <w:r w:rsidRPr="00C30304">
        <w:t>Cyber armies in the world.</w:t>
      </w:r>
    </w:p>
    <w:p w:rsidR="0046211F" w:rsidRPr="00C30304" w:rsidRDefault="0046211F" w:rsidP="0046211F">
      <w:r w:rsidRPr="00C30304">
        <w:t>这就是为什么如今，伊朗拥有的世界上最大的网络军队之一</w:t>
      </w:r>
      <w:r w:rsidRPr="00C30304">
        <w:t>..</w:t>
      </w:r>
      <w:r w:rsidRPr="00C30304">
        <w:t>。</w:t>
      </w:r>
    </w:p>
    <w:p w:rsidR="0046211F" w:rsidRPr="00C30304" w:rsidRDefault="0046211F" w:rsidP="0046211F"/>
    <w:p w:rsidR="0046211F" w:rsidRPr="00C30304" w:rsidRDefault="0046211F" w:rsidP="0046211F">
      <w:r w:rsidRPr="00C30304">
        <w:t>2037</w:t>
      </w:r>
    </w:p>
    <w:p w:rsidR="0046211F" w:rsidRPr="00C30304" w:rsidRDefault="0046211F" w:rsidP="0046211F">
      <w:r w:rsidRPr="00C30304">
        <w:t>01:42:36,416 --&gt; 01:42:38,818</w:t>
      </w:r>
    </w:p>
    <w:p w:rsidR="0046211F" w:rsidRPr="00C30304" w:rsidRDefault="0046211F" w:rsidP="0046211F">
      <w:r w:rsidRPr="00C30304">
        <w:t>So whoever initiated this</w:t>
      </w:r>
    </w:p>
    <w:p w:rsidR="0046211F" w:rsidRPr="00C30304" w:rsidRDefault="0046211F" w:rsidP="0046211F"/>
    <w:p w:rsidR="0046211F" w:rsidRPr="00C30304" w:rsidRDefault="0046211F" w:rsidP="0046211F">
      <w:r w:rsidRPr="00C30304">
        <w:t>2038</w:t>
      </w:r>
    </w:p>
    <w:p w:rsidR="0046211F" w:rsidRPr="00C30304" w:rsidRDefault="0046211F" w:rsidP="0046211F">
      <w:r w:rsidRPr="00C30304">
        <w:t>01:42:38,820 --&gt; 01:42:41,320</w:t>
      </w:r>
    </w:p>
    <w:p w:rsidR="0046211F" w:rsidRPr="00C30304" w:rsidRDefault="0046211F" w:rsidP="0046211F">
      <w:r w:rsidRPr="00C30304">
        <w:t>and was very proud of themselves</w:t>
      </w:r>
    </w:p>
    <w:p w:rsidR="0046211F" w:rsidRPr="00C30304" w:rsidRDefault="0046211F" w:rsidP="0046211F">
      <w:r w:rsidRPr="00C30304">
        <w:t>to see that little dip</w:t>
      </w:r>
    </w:p>
    <w:p w:rsidR="0046211F" w:rsidRPr="00C30304" w:rsidRDefault="0046211F" w:rsidP="0046211F"/>
    <w:p w:rsidR="0046211F" w:rsidRPr="00C30304" w:rsidRDefault="0046211F" w:rsidP="0046211F">
      <w:r w:rsidRPr="00C30304">
        <w:t>2039</w:t>
      </w:r>
    </w:p>
    <w:p w:rsidR="0046211F" w:rsidRPr="00C30304" w:rsidRDefault="0046211F" w:rsidP="0046211F">
      <w:r w:rsidRPr="00C30304">
        <w:t>01:42:41,822 --&gt; 01:42:46,058</w:t>
      </w:r>
    </w:p>
    <w:p w:rsidR="0046211F" w:rsidRPr="00C30304" w:rsidRDefault="0046211F" w:rsidP="0046211F">
      <w:r w:rsidRPr="00C30304">
        <w:t>in Iran's centrifuge numbers,</w:t>
      </w:r>
    </w:p>
    <w:p w:rsidR="0046211F" w:rsidRPr="00C30304" w:rsidRDefault="0046211F" w:rsidP="0046211F">
      <w:r w:rsidRPr="00C30304">
        <w:t>should look back now</w:t>
      </w:r>
    </w:p>
    <w:p w:rsidR="0046211F" w:rsidRPr="00C30304" w:rsidRDefault="0046211F" w:rsidP="0046211F"/>
    <w:p w:rsidR="0046211F" w:rsidRPr="00C30304" w:rsidRDefault="0046211F" w:rsidP="0046211F">
      <w:r w:rsidRPr="00C30304">
        <w:t>2040</w:t>
      </w:r>
    </w:p>
    <w:p w:rsidR="0046211F" w:rsidRPr="00C30304" w:rsidRDefault="0046211F" w:rsidP="0046211F">
      <w:r w:rsidRPr="00C30304">
        <w:t>01:42:46,527 --&gt; 01:42:50,096</w:t>
      </w:r>
    </w:p>
    <w:p w:rsidR="0046211F" w:rsidRPr="00C30304" w:rsidRDefault="0046211F" w:rsidP="0046211F">
      <w:r w:rsidRPr="00C30304">
        <w:t>and acknowledge</w:t>
      </w:r>
    </w:p>
    <w:p w:rsidR="0046211F" w:rsidRPr="00C30304" w:rsidRDefault="0046211F" w:rsidP="0046211F">
      <w:r w:rsidRPr="00C30304">
        <w:t>that it was a major mistake.</w:t>
      </w:r>
    </w:p>
    <w:p w:rsidR="0046211F" w:rsidRPr="00C30304" w:rsidRDefault="0046211F" w:rsidP="0046211F">
      <w:pPr>
        <w:rPr>
          <w:rFonts w:asciiTheme="minorHAnsi" w:hAnsiTheme="minorHAnsi" w:cstheme="minorBidi"/>
        </w:rPr>
      </w:pPr>
      <w:r w:rsidRPr="00C30304">
        <w:rPr>
          <w:rFonts w:hint="eastAsia"/>
        </w:rPr>
        <w:t>所以无论谁发起这件事，并且很自豪看着伊朗离心机的数量不断的增加，</w:t>
      </w:r>
    </w:p>
    <w:p w:rsidR="0046211F" w:rsidRPr="00C30304" w:rsidRDefault="0046211F" w:rsidP="0046211F">
      <w:pPr>
        <w:rPr>
          <w:rFonts w:asciiTheme="minorHAnsi" w:hAnsiTheme="minorHAnsi" w:cstheme="minorBidi"/>
        </w:rPr>
      </w:pPr>
      <w:r w:rsidRPr="00C30304">
        <w:rPr>
          <w:rFonts w:hint="eastAsia"/>
        </w:rPr>
        <w:t>并承认过去的行为是个重大失误。</w:t>
      </w:r>
    </w:p>
    <w:p w:rsidR="0046211F" w:rsidRPr="00C30304" w:rsidRDefault="0046211F" w:rsidP="0046211F"/>
    <w:p w:rsidR="0046211F" w:rsidRPr="00C30304" w:rsidRDefault="0046211F" w:rsidP="0046211F">
      <w:r w:rsidRPr="00C30304">
        <w:t>2041</w:t>
      </w:r>
    </w:p>
    <w:p w:rsidR="0046211F" w:rsidRPr="00C30304" w:rsidRDefault="0046211F" w:rsidP="0046211F">
      <w:r w:rsidRPr="00C30304">
        <w:t>01:42:50,697 --&gt; 01:42:53,933</w:t>
      </w:r>
    </w:p>
    <w:p w:rsidR="0046211F" w:rsidRPr="00C30304" w:rsidRDefault="0046211F" w:rsidP="0046211F">
      <w:r w:rsidRPr="00C30304">
        <w:t>Very quickly,</w:t>
      </w:r>
    </w:p>
    <w:p w:rsidR="0046211F" w:rsidRPr="00C30304" w:rsidRDefault="0046211F" w:rsidP="0046211F">
      <w:r w:rsidRPr="00C30304">
        <w:t>Iran sent a message</w:t>
      </w:r>
    </w:p>
    <w:p w:rsidR="0046211F" w:rsidRPr="00C30304" w:rsidRDefault="0046211F" w:rsidP="0046211F"/>
    <w:p w:rsidR="0046211F" w:rsidRPr="00C30304" w:rsidRDefault="0046211F" w:rsidP="0046211F">
      <w:r w:rsidRPr="00C30304">
        <w:t>2042</w:t>
      </w:r>
    </w:p>
    <w:p w:rsidR="0046211F" w:rsidRPr="00C30304" w:rsidRDefault="0046211F" w:rsidP="0046211F">
      <w:r w:rsidRPr="00C30304">
        <w:t>01:42:53,935 --&gt; 01:42:57,637</w:t>
      </w:r>
    </w:p>
    <w:p w:rsidR="0046211F" w:rsidRPr="00C30304" w:rsidRDefault="0046211F" w:rsidP="0046211F">
      <w:r w:rsidRPr="00C30304">
        <w:t>to the United States,</w:t>
      </w:r>
    </w:p>
    <w:p w:rsidR="0046211F" w:rsidRPr="00C30304" w:rsidRDefault="0046211F" w:rsidP="0046211F">
      <w:r w:rsidRPr="00C30304">
        <w:t>very sophisticated message,</w:t>
      </w:r>
    </w:p>
    <w:p w:rsidR="0046211F" w:rsidRPr="00C30304" w:rsidRDefault="0046211F" w:rsidP="0046211F"/>
    <w:p w:rsidR="0046211F" w:rsidRPr="00C30304" w:rsidRDefault="0046211F" w:rsidP="0046211F">
      <w:r w:rsidRPr="00C30304">
        <w:t>2043</w:t>
      </w:r>
    </w:p>
    <w:p w:rsidR="0046211F" w:rsidRPr="00C30304" w:rsidRDefault="0046211F" w:rsidP="0046211F">
      <w:r w:rsidRPr="00C30304">
        <w:t>01:42:57,639 --&gt; 01:43:00,439</w:t>
      </w:r>
    </w:p>
    <w:p w:rsidR="0046211F" w:rsidRPr="00C30304" w:rsidRDefault="0046211F" w:rsidP="0046211F">
      <w:r w:rsidRPr="00C30304">
        <w:t>and they did that</w:t>
      </w:r>
    </w:p>
    <w:p w:rsidR="0046211F" w:rsidRPr="00C30304" w:rsidRDefault="0046211F" w:rsidP="0046211F">
      <w:r w:rsidRPr="00C30304">
        <w:t>with two attacks.</w:t>
      </w:r>
    </w:p>
    <w:p w:rsidR="0046211F" w:rsidRPr="00C30304" w:rsidRDefault="0046211F" w:rsidP="0046211F">
      <w:r w:rsidRPr="00C30304">
        <w:t>很快，伊朗发送给美国非常复杂的消息，并且，他们执行了两个攻击。</w:t>
      </w:r>
    </w:p>
    <w:p w:rsidR="0046211F" w:rsidRPr="00C30304" w:rsidRDefault="0046211F" w:rsidP="0046211F"/>
    <w:p w:rsidR="0046211F" w:rsidRPr="00C30304" w:rsidRDefault="0046211F" w:rsidP="0046211F">
      <w:r w:rsidRPr="00C30304">
        <w:t>2044</w:t>
      </w:r>
    </w:p>
    <w:p w:rsidR="0046211F" w:rsidRPr="00C30304" w:rsidRDefault="0046211F" w:rsidP="0046211F">
      <w:r w:rsidRPr="00C30304">
        <w:lastRenderedPageBreak/>
        <w:t>01:43:01,108 --&gt; 01:43:03,910</w:t>
      </w:r>
    </w:p>
    <w:p w:rsidR="0046211F" w:rsidRPr="00C30304" w:rsidRDefault="0046211F" w:rsidP="0046211F">
      <w:r w:rsidRPr="00C30304">
        <w:t>&lt;i&gt; First, they attacked&lt;/i&gt;</w:t>
      </w:r>
    </w:p>
    <w:p w:rsidR="0046211F" w:rsidRPr="00C30304" w:rsidRDefault="0046211F" w:rsidP="0046211F">
      <w:r w:rsidRPr="00C30304">
        <w:t>&lt;i&gt; Saudi aramco,&lt;/i&gt;</w:t>
      </w:r>
    </w:p>
    <w:p w:rsidR="0046211F" w:rsidRPr="00C30304" w:rsidRDefault="0046211F" w:rsidP="0046211F"/>
    <w:p w:rsidR="0046211F" w:rsidRPr="00C30304" w:rsidRDefault="0046211F" w:rsidP="0046211F">
      <w:r w:rsidRPr="00C30304">
        <w:t>2045</w:t>
      </w:r>
    </w:p>
    <w:p w:rsidR="0046211F" w:rsidRPr="00C30304" w:rsidRDefault="0046211F" w:rsidP="0046211F">
      <w:r w:rsidRPr="00C30304">
        <w:t>01:43:04,211 --&gt; 01:43:06,179</w:t>
      </w:r>
    </w:p>
    <w:p w:rsidR="0046211F" w:rsidRPr="00C30304" w:rsidRDefault="0046211F" w:rsidP="0046211F">
      <w:r w:rsidRPr="00C30304">
        <w:t>&lt;i&gt; the biggest oil company&lt;/i&gt;</w:t>
      </w:r>
    </w:p>
    <w:p w:rsidR="0046211F" w:rsidRPr="00C30304" w:rsidRDefault="0046211F" w:rsidP="0046211F">
      <w:r w:rsidRPr="00C30304">
        <w:t>&lt;i&gt; in the world,&lt;/i&gt;</w:t>
      </w:r>
    </w:p>
    <w:p w:rsidR="0046211F" w:rsidRPr="00C30304" w:rsidRDefault="0046211F" w:rsidP="0046211F"/>
    <w:p w:rsidR="0046211F" w:rsidRPr="00C30304" w:rsidRDefault="0046211F" w:rsidP="0046211F">
      <w:r w:rsidRPr="00C30304">
        <w:t>2046</w:t>
      </w:r>
    </w:p>
    <w:p w:rsidR="0046211F" w:rsidRPr="00C30304" w:rsidRDefault="0046211F" w:rsidP="0046211F">
      <w:r w:rsidRPr="00C30304">
        <w:t>01:43:06,513 --&gt; 01:43:09,215</w:t>
      </w:r>
    </w:p>
    <w:p w:rsidR="0046211F" w:rsidRPr="00C30304" w:rsidRDefault="0046211F" w:rsidP="0046211F">
      <w:r w:rsidRPr="00C30304">
        <w:t>&lt;i&gt; and wiped out every piece&lt;/i&gt;</w:t>
      </w:r>
    </w:p>
    <w:p w:rsidR="0046211F" w:rsidRPr="00C30304" w:rsidRDefault="0046211F" w:rsidP="0046211F">
      <w:r w:rsidRPr="00C30304">
        <w:t>&lt;i&gt; of software,&lt;/i&gt;</w:t>
      </w:r>
    </w:p>
    <w:p w:rsidR="0046211F" w:rsidRPr="00C30304" w:rsidRDefault="0046211F" w:rsidP="0046211F"/>
    <w:p w:rsidR="0046211F" w:rsidRPr="00C30304" w:rsidRDefault="0046211F" w:rsidP="0046211F">
      <w:r w:rsidRPr="00C30304">
        <w:t>2047</w:t>
      </w:r>
    </w:p>
    <w:p w:rsidR="0046211F" w:rsidRPr="00C30304" w:rsidRDefault="0046211F" w:rsidP="0046211F">
      <w:r w:rsidRPr="00C30304">
        <w:t>01:43:09,217 --&gt; 01:43:13,619</w:t>
      </w:r>
    </w:p>
    <w:p w:rsidR="0046211F" w:rsidRPr="00C30304" w:rsidRDefault="0046211F" w:rsidP="0046211F">
      <w:r w:rsidRPr="00C30304">
        <w:t>&lt;i&gt; every line of code,&lt;/i&gt;</w:t>
      </w:r>
    </w:p>
    <w:p w:rsidR="0046211F" w:rsidRPr="00C30304" w:rsidRDefault="0046211F" w:rsidP="0046211F">
      <w:r w:rsidRPr="00C30304">
        <w:t>&lt;i&gt; on 30,000 computer devices.&lt;/i&gt;</w:t>
      </w:r>
    </w:p>
    <w:p w:rsidR="0046211F" w:rsidRPr="00C30304" w:rsidRDefault="0046211F" w:rsidP="0046211F">
      <w:r w:rsidRPr="00C30304">
        <w:t>首先，他们攻击沙特阿美</w:t>
      </w:r>
      <w:r w:rsidRPr="00C30304">
        <w:rPr>
          <w:rFonts w:hint="eastAsia"/>
        </w:rPr>
        <w:t>，</w:t>
      </w:r>
      <w:r w:rsidRPr="00C30304">
        <w:t>世界上最大的石油公司，并且清除</w:t>
      </w:r>
      <w:r w:rsidRPr="00C30304">
        <w:t>30,000</w:t>
      </w:r>
      <w:r w:rsidRPr="00C30304">
        <w:t>计算机设备中每一个的软件，每一行代码。</w:t>
      </w:r>
      <w:r w:rsidRPr="00C30304">
        <w:t xml:space="preserve"> </w:t>
      </w:r>
    </w:p>
    <w:p w:rsidR="0046211F" w:rsidRPr="00C30304" w:rsidRDefault="0046211F" w:rsidP="0046211F"/>
    <w:p w:rsidR="0046211F" w:rsidRPr="00C30304" w:rsidRDefault="0046211F" w:rsidP="0046211F">
      <w:r w:rsidRPr="00C30304">
        <w:t>2048</w:t>
      </w:r>
    </w:p>
    <w:p w:rsidR="0046211F" w:rsidRPr="00C30304" w:rsidRDefault="0046211F" w:rsidP="0046211F">
      <w:r w:rsidRPr="00C30304">
        <w:t>01:43:14,988 --&gt; 01:43:20,560</w:t>
      </w:r>
    </w:p>
    <w:p w:rsidR="0046211F" w:rsidRPr="00C30304" w:rsidRDefault="0046211F" w:rsidP="0046211F">
      <w:r w:rsidRPr="00C30304">
        <w:t>Then Iran did a surge attack</w:t>
      </w:r>
    </w:p>
    <w:p w:rsidR="0046211F" w:rsidRPr="00C30304" w:rsidRDefault="0046211F" w:rsidP="0046211F">
      <w:r w:rsidRPr="00C30304">
        <w:t>on the American banks.</w:t>
      </w:r>
    </w:p>
    <w:p w:rsidR="0046211F" w:rsidRPr="00C30304" w:rsidRDefault="0046211F" w:rsidP="0046211F">
      <w:r w:rsidRPr="00C30304">
        <w:rPr>
          <w:rFonts w:hint="eastAsia"/>
        </w:rPr>
        <w:t>接下来，伊朗对美国银行的攻击不断激增。</w:t>
      </w:r>
    </w:p>
    <w:p w:rsidR="0046211F" w:rsidRPr="00C30304" w:rsidRDefault="0046211F" w:rsidP="0046211F"/>
    <w:p w:rsidR="0046211F" w:rsidRPr="00C30304" w:rsidRDefault="0046211F" w:rsidP="0046211F">
      <w:r w:rsidRPr="00C30304">
        <w:t>2049</w:t>
      </w:r>
    </w:p>
    <w:p w:rsidR="0046211F" w:rsidRPr="00C30304" w:rsidRDefault="0046211F" w:rsidP="0046211F">
      <w:r w:rsidRPr="00C30304">
        <w:t>01:43:20,562 --&gt; 01:43:23,496</w:t>
      </w:r>
    </w:p>
    <w:p w:rsidR="0046211F" w:rsidRPr="00C30304" w:rsidRDefault="0046211F" w:rsidP="0046211F">
      <w:r w:rsidRPr="00C30304">
        <w:t>The most extensive attack on</w:t>
      </w:r>
    </w:p>
    <w:p w:rsidR="0046211F" w:rsidRPr="00C30304" w:rsidRDefault="0046211F" w:rsidP="0046211F">
      <w:r w:rsidRPr="00C30304">
        <w:t>American banks ever</w:t>
      </w:r>
    </w:p>
    <w:p w:rsidR="0046211F" w:rsidRPr="00C30304" w:rsidRDefault="0046211F" w:rsidP="0046211F"/>
    <w:p w:rsidR="0046211F" w:rsidRPr="00C30304" w:rsidRDefault="0046211F" w:rsidP="0046211F">
      <w:r w:rsidRPr="00C30304">
        <w:t>2050</w:t>
      </w:r>
    </w:p>
    <w:p w:rsidR="0046211F" w:rsidRPr="00C30304" w:rsidRDefault="0046211F" w:rsidP="0046211F">
      <w:r w:rsidRPr="00C30304">
        <w:t>01:43:23,498 --&gt; 01:43:26,332</w:t>
      </w:r>
    </w:p>
    <w:p w:rsidR="0046211F" w:rsidRPr="00C30304" w:rsidRDefault="0046211F" w:rsidP="0046211F">
      <w:r w:rsidRPr="00C30304">
        <w:t>launched from the middle east,</w:t>
      </w:r>
    </w:p>
    <w:p w:rsidR="0046211F" w:rsidRPr="00C30304" w:rsidRDefault="0046211F" w:rsidP="0046211F">
      <w:r w:rsidRPr="00C30304">
        <w:t>happening right now.</w:t>
      </w:r>
    </w:p>
    <w:p w:rsidR="0046211F" w:rsidRPr="00C30304" w:rsidRDefault="0046211F" w:rsidP="0046211F">
      <w:r w:rsidRPr="00C30304">
        <w:rPr>
          <w:rFonts w:hint="eastAsia"/>
        </w:rPr>
        <w:t>曾经来自于中东的对美国银行最广泛的攻击，现在马上就要发生了。</w:t>
      </w:r>
    </w:p>
    <w:p w:rsidR="0046211F" w:rsidRPr="00C30304" w:rsidRDefault="0046211F" w:rsidP="0046211F"/>
    <w:p w:rsidR="0046211F" w:rsidRPr="00C30304" w:rsidRDefault="0046211F" w:rsidP="0046211F">
      <w:r w:rsidRPr="00C30304">
        <w:t>2051</w:t>
      </w:r>
    </w:p>
    <w:p w:rsidR="0046211F" w:rsidRPr="00C30304" w:rsidRDefault="0046211F" w:rsidP="0046211F">
      <w:r w:rsidRPr="00C30304">
        <w:t>01:43:26,334 --&gt; 01:43:26,332</w:t>
      </w:r>
    </w:p>
    <w:p w:rsidR="0046211F" w:rsidRPr="00C30304" w:rsidRDefault="0046211F" w:rsidP="0046211F">
      <w:r w:rsidRPr="00C30304">
        <w:t>Newsreader:</w:t>
      </w:r>
    </w:p>
    <w:p w:rsidR="0046211F" w:rsidRPr="00C30304" w:rsidRDefault="0046211F" w:rsidP="0046211F">
      <w:r w:rsidRPr="00C30304">
        <w:t>&lt;i&gt; Millions of customers&lt;/i&gt;</w:t>
      </w:r>
    </w:p>
    <w:p w:rsidR="0046211F" w:rsidRPr="00C30304" w:rsidRDefault="0046211F" w:rsidP="0046211F"/>
    <w:p w:rsidR="0046211F" w:rsidRPr="00C30304" w:rsidRDefault="0046211F" w:rsidP="0046211F">
      <w:r w:rsidRPr="00C30304">
        <w:t>2052</w:t>
      </w:r>
    </w:p>
    <w:p w:rsidR="0046211F" w:rsidRPr="00C30304" w:rsidRDefault="0046211F" w:rsidP="0046211F">
      <w:r w:rsidRPr="00C30304">
        <w:lastRenderedPageBreak/>
        <w:t>01:43:27,868 --&gt; 01:43:31,237</w:t>
      </w:r>
    </w:p>
    <w:p w:rsidR="0046211F" w:rsidRPr="00C30304" w:rsidRDefault="0046211F" w:rsidP="0046211F">
      <w:r w:rsidRPr="00C30304">
        <w:t>&lt;i&gt;trying to bank online this week&lt;/i&gt;</w:t>
      </w:r>
    </w:p>
    <w:p w:rsidR="0046211F" w:rsidRPr="00C30304" w:rsidRDefault="0046211F" w:rsidP="0046211F">
      <w:r w:rsidRPr="00C30304">
        <w:t>&lt;i&gt; blocked, among the targets,&lt;/i&gt;</w:t>
      </w:r>
    </w:p>
    <w:p w:rsidR="0046211F" w:rsidRPr="00C30304" w:rsidRDefault="0046211F" w:rsidP="0046211F"/>
    <w:p w:rsidR="0046211F" w:rsidRPr="00C30304" w:rsidRDefault="0046211F" w:rsidP="0046211F">
      <w:r w:rsidRPr="00C30304">
        <w:t>2053</w:t>
      </w:r>
    </w:p>
    <w:p w:rsidR="0046211F" w:rsidRPr="00C30304" w:rsidRDefault="0046211F" w:rsidP="0046211F">
      <w:r w:rsidRPr="00C30304">
        <w:t>01:43:31,471 --&gt; 01:43:34,307</w:t>
      </w:r>
    </w:p>
    <w:p w:rsidR="0046211F" w:rsidRPr="00C30304" w:rsidRDefault="0046211F" w:rsidP="0046211F">
      <w:r w:rsidRPr="00C30304">
        <w:t>&lt;i&gt; bank of America,&lt;/i&gt;</w:t>
      </w:r>
    </w:p>
    <w:p w:rsidR="0046211F" w:rsidRPr="00C30304" w:rsidRDefault="0046211F" w:rsidP="0046211F">
      <w:r w:rsidRPr="00C30304">
        <w:t>&lt;i&gt; pnc, and Wells Fargo.&lt;/i&gt;</w:t>
      </w:r>
    </w:p>
    <w:p w:rsidR="0046211F" w:rsidRPr="00C30304" w:rsidRDefault="0046211F" w:rsidP="0046211F">
      <w:r w:rsidRPr="00C30304">
        <w:t>记者：数以百万计的客户本周网上银行受阻，目标包括：美国银行，</w:t>
      </w:r>
      <w:r w:rsidRPr="00C30304">
        <w:t>pnc,</w:t>
      </w:r>
      <w:r w:rsidRPr="00C30304">
        <w:t>和富国银行。</w:t>
      </w:r>
    </w:p>
    <w:p w:rsidR="0046211F" w:rsidRPr="00C30304" w:rsidRDefault="0046211F" w:rsidP="0046211F"/>
    <w:p w:rsidR="0046211F" w:rsidRPr="00C30304" w:rsidRDefault="0046211F" w:rsidP="0046211F">
      <w:r w:rsidRPr="00C30304">
        <w:t>2054</w:t>
      </w:r>
    </w:p>
    <w:p w:rsidR="0046211F" w:rsidRPr="00C30304" w:rsidRDefault="0046211F" w:rsidP="0046211F">
      <w:r w:rsidRPr="00C30304">
        <w:t>01:43:34,575 --&gt; 01:43:37,977</w:t>
      </w:r>
    </w:p>
    <w:p w:rsidR="0046211F" w:rsidRPr="00C30304" w:rsidRDefault="0046211F" w:rsidP="0046211F">
      <w:r w:rsidRPr="00C30304">
        <w:t>&lt;i&gt; The U.S. suspects hackers&lt;/i&gt;</w:t>
      </w:r>
    </w:p>
    <w:p w:rsidR="0046211F" w:rsidRPr="00C30304" w:rsidRDefault="0046211F" w:rsidP="0046211F">
      <w:r w:rsidRPr="00C30304">
        <w:t>&lt;i&gt; in Iran may be involved.&lt;/i&gt;</w:t>
      </w:r>
    </w:p>
    <w:p w:rsidR="0046211F" w:rsidRPr="00C30304" w:rsidRDefault="0046211F" w:rsidP="0046211F">
      <w:r w:rsidRPr="00C30304">
        <w:t>美国怀疑伊朗黑客可能参与其中。</w:t>
      </w:r>
    </w:p>
    <w:p w:rsidR="0046211F" w:rsidRPr="00C30304" w:rsidRDefault="0046211F" w:rsidP="0046211F"/>
    <w:p w:rsidR="0046211F" w:rsidRPr="00C30304" w:rsidRDefault="0046211F" w:rsidP="0046211F">
      <w:r w:rsidRPr="00C30304">
        <w:t>2055</w:t>
      </w:r>
    </w:p>
    <w:p w:rsidR="0046211F" w:rsidRPr="00C30304" w:rsidRDefault="0046211F" w:rsidP="0046211F">
      <w:r w:rsidRPr="00C30304">
        <w:t>01:43:39,880 --&gt; 01:43:41,914</w:t>
      </w:r>
    </w:p>
    <w:p w:rsidR="0046211F" w:rsidRPr="00C30304" w:rsidRDefault="0046211F" w:rsidP="0046211F">
      <w:r w:rsidRPr="00C30304">
        <w:t>NSA source:</w:t>
      </w:r>
    </w:p>
    <w:p w:rsidR="0046211F" w:rsidRPr="00C30304" w:rsidRDefault="0046211F" w:rsidP="0046211F">
      <w:r w:rsidRPr="00C30304">
        <w:t>&lt;i&gt; When Iran hit our banks,&lt;/i&gt;</w:t>
      </w:r>
    </w:p>
    <w:p w:rsidR="0046211F" w:rsidRPr="00C30304" w:rsidRDefault="0046211F" w:rsidP="0046211F"/>
    <w:p w:rsidR="0046211F" w:rsidRPr="00C30304" w:rsidRDefault="0046211F" w:rsidP="0046211F">
      <w:r w:rsidRPr="00C30304">
        <w:t>2056</w:t>
      </w:r>
    </w:p>
    <w:p w:rsidR="0046211F" w:rsidRPr="00C30304" w:rsidRDefault="0046211F" w:rsidP="0046211F">
      <w:r w:rsidRPr="00C30304">
        <w:t>01:43:41,916 --&gt; 01:43:44,317</w:t>
      </w:r>
    </w:p>
    <w:p w:rsidR="0046211F" w:rsidRPr="00C30304" w:rsidRDefault="0046211F" w:rsidP="0046211F">
      <w:r w:rsidRPr="00C30304">
        <w:t>&lt;i&gt; we could have shut down&lt;/i&gt;</w:t>
      </w:r>
    </w:p>
    <w:p w:rsidR="0046211F" w:rsidRPr="00C30304" w:rsidRDefault="0046211F" w:rsidP="0046211F">
      <w:r w:rsidRPr="00C30304">
        <w:t>&lt;i&gt; their botnet,&lt;/i&gt;</w:t>
      </w:r>
    </w:p>
    <w:p w:rsidR="0046211F" w:rsidRPr="00C30304" w:rsidRDefault="0046211F" w:rsidP="0046211F"/>
    <w:p w:rsidR="0046211F" w:rsidRPr="00C30304" w:rsidRDefault="0046211F" w:rsidP="0046211F">
      <w:r w:rsidRPr="00C30304">
        <w:t>2057</w:t>
      </w:r>
    </w:p>
    <w:p w:rsidR="0046211F" w:rsidRPr="00C30304" w:rsidRDefault="0046211F" w:rsidP="0046211F">
      <w:r w:rsidRPr="00C30304">
        <w:t>01:43:44,319 --&gt; 01:43:46,485</w:t>
      </w:r>
    </w:p>
    <w:p w:rsidR="0046211F" w:rsidRPr="00C30304" w:rsidRDefault="0046211F" w:rsidP="0046211F">
      <w:r w:rsidRPr="00C30304">
        <w:t>&lt;i&gt; but the state department&lt;/i&gt;</w:t>
      </w:r>
    </w:p>
    <w:p w:rsidR="0046211F" w:rsidRPr="00C30304" w:rsidRDefault="0046211F" w:rsidP="0046211F">
      <w:r w:rsidRPr="00C30304">
        <w:t>&lt;i&gt; got nervous,&lt;/i&gt;</w:t>
      </w:r>
    </w:p>
    <w:p w:rsidR="0046211F" w:rsidRPr="00C30304" w:rsidRDefault="0046211F" w:rsidP="0046211F"/>
    <w:p w:rsidR="0046211F" w:rsidRPr="00C30304" w:rsidRDefault="0046211F" w:rsidP="0046211F">
      <w:r w:rsidRPr="00C30304">
        <w:t>2058</w:t>
      </w:r>
    </w:p>
    <w:p w:rsidR="0046211F" w:rsidRPr="00C30304" w:rsidRDefault="0046211F" w:rsidP="0046211F">
      <w:r w:rsidRPr="00C30304">
        <w:t>01:43:46,687 --&gt; 01:43:49,388</w:t>
      </w:r>
    </w:p>
    <w:p w:rsidR="0046211F" w:rsidRPr="00C30304" w:rsidRDefault="0046211F" w:rsidP="0046211F">
      <w:r w:rsidRPr="00C30304">
        <w:t>&lt;i&gt; because the servers weren't&lt;/i&gt;</w:t>
      </w:r>
    </w:p>
    <w:p w:rsidR="0046211F" w:rsidRPr="00C30304" w:rsidRDefault="0046211F" w:rsidP="0046211F">
      <w:r w:rsidRPr="00C30304">
        <w:t>&lt;i&gt; actually in Iran.&lt;/i&gt;</w:t>
      </w:r>
    </w:p>
    <w:p w:rsidR="0046211F" w:rsidRPr="00C30304" w:rsidRDefault="0046211F" w:rsidP="0046211F">
      <w:r w:rsidRPr="00C30304">
        <w:t>NSA</w:t>
      </w:r>
      <w:r w:rsidRPr="00C30304">
        <w:t>来源：当伊朗袭击我们的银行，我们本可以关闭他们的僵尸网络，但国务院太紧张了，因为服务器实际上没在伊朗。</w:t>
      </w:r>
    </w:p>
    <w:p w:rsidR="0046211F" w:rsidRPr="00C30304" w:rsidRDefault="0046211F" w:rsidP="0046211F"/>
    <w:p w:rsidR="0046211F" w:rsidRPr="00C30304" w:rsidRDefault="0046211F" w:rsidP="0046211F">
      <w:r w:rsidRPr="00C30304">
        <w:t>2059</w:t>
      </w:r>
    </w:p>
    <w:p w:rsidR="0046211F" w:rsidRPr="00C30304" w:rsidRDefault="0046211F" w:rsidP="0046211F">
      <w:r w:rsidRPr="00C30304">
        <w:t>01:43:50,057 --&gt; 01:43:52,391</w:t>
      </w:r>
    </w:p>
    <w:p w:rsidR="0046211F" w:rsidRPr="00C30304" w:rsidRDefault="0046211F" w:rsidP="0046211F">
      <w:r w:rsidRPr="00C30304">
        <w:t>&lt;i&gt; So until there was&lt;/i&gt;</w:t>
      </w:r>
    </w:p>
    <w:p w:rsidR="0046211F" w:rsidRPr="00C30304" w:rsidRDefault="0046211F" w:rsidP="0046211F">
      <w:r w:rsidRPr="00C30304">
        <w:t>&lt;i&gt; a diplomatic solution,&lt;/i&gt;</w:t>
      </w:r>
    </w:p>
    <w:p w:rsidR="0046211F" w:rsidRPr="00C30304" w:rsidRDefault="0046211F" w:rsidP="0046211F"/>
    <w:p w:rsidR="0046211F" w:rsidRPr="00C30304" w:rsidRDefault="0046211F" w:rsidP="0046211F">
      <w:r w:rsidRPr="00C30304">
        <w:t>2060</w:t>
      </w:r>
    </w:p>
    <w:p w:rsidR="0046211F" w:rsidRPr="00C30304" w:rsidRDefault="0046211F" w:rsidP="0046211F">
      <w:r w:rsidRPr="00C30304">
        <w:lastRenderedPageBreak/>
        <w:t>01:43:52,826 --&gt; 01:43:55,461</w:t>
      </w:r>
    </w:p>
    <w:p w:rsidR="0046211F" w:rsidRPr="00C30304" w:rsidRDefault="0046211F" w:rsidP="0046211F">
      <w:r w:rsidRPr="00C30304">
        <w:t>&lt;i&gt; Obama let the private sector&lt;/i&gt;</w:t>
      </w:r>
    </w:p>
    <w:p w:rsidR="0046211F" w:rsidRPr="00C30304" w:rsidRDefault="0046211F" w:rsidP="0046211F">
      <w:r w:rsidRPr="00C30304">
        <w:t>&lt;i&gt; deal with the problem.&lt;/i&gt;</w:t>
      </w:r>
    </w:p>
    <w:p w:rsidR="0046211F" w:rsidRPr="00C30304" w:rsidRDefault="0046211F" w:rsidP="0046211F">
      <w:r w:rsidRPr="00C30304">
        <w:t>所以，直到有一个外交方案，奥巴马让私营部门处理这个问题。</w:t>
      </w:r>
    </w:p>
    <w:p w:rsidR="0046211F" w:rsidRPr="00C30304" w:rsidRDefault="0046211F" w:rsidP="0046211F"/>
    <w:p w:rsidR="0046211F" w:rsidRPr="00C30304" w:rsidRDefault="0046211F" w:rsidP="0046211F">
      <w:r w:rsidRPr="00C30304">
        <w:t>2061</w:t>
      </w:r>
    </w:p>
    <w:p w:rsidR="0046211F" w:rsidRPr="00C30304" w:rsidRDefault="0046211F" w:rsidP="0046211F">
      <w:r w:rsidRPr="00C30304">
        <w:t>01:43:56,063 --&gt; 01:43:58,998</w:t>
      </w:r>
    </w:p>
    <w:p w:rsidR="0046211F" w:rsidRPr="00C30304" w:rsidRDefault="0046211F" w:rsidP="0046211F">
      <w:r w:rsidRPr="00C30304">
        <w:t>I imagine that in</w:t>
      </w:r>
    </w:p>
    <w:p w:rsidR="0046211F" w:rsidRPr="00C30304" w:rsidRDefault="0046211F" w:rsidP="0046211F">
      <w:r w:rsidRPr="00C30304">
        <w:t>the white house situation room</w:t>
      </w:r>
    </w:p>
    <w:p w:rsidR="0046211F" w:rsidRPr="00C30304" w:rsidRDefault="0046211F" w:rsidP="0046211F"/>
    <w:p w:rsidR="0046211F" w:rsidRPr="00C30304" w:rsidRDefault="0046211F" w:rsidP="0046211F">
      <w:r w:rsidRPr="00C30304">
        <w:t>2062</w:t>
      </w:r>
    </w:p>
    <w:p w:rsidR="0046211F" w:rsidRPr="00C30304" w:rsidRDefault="0046211F" w:rsidP="0046211F">
      <w:r w:rsidRPr="00C30304">
        <w:t>01:43:59,333 --&gt; 01:44:01,400</w:t>
      </w:r>
    </w:p>
    <w:p w:rsidR="0046211F" w:rsidRPr="00C30304" w:rsidRDefault="0046211F" w:rsidP="0046211F">
      <w:r w:rsidRPr="00C30304">
        <w:t>people sat around and said...</w:t>
      </w:r>
    </w:p>
    <w:p w:rsidR="0046211F" w:rsidRPr="00C30304" w:rsidRDefault="0046211F" w:rsidP="0046211F">
      <w:r w:rsidRPr="00C30304">
        <w:t>我想，在白宫的战况室内一群人坐在一起说：</w:t>
      </w:r>
      <w:r w:rsidRPr="00C30304">
        <w:t>“</w:t>
      </w:r>
    </w:p>
    <w:p w:rsidR="0046211F" w:rsidRPr="00C30304" w:rsidRDefault="0046211F" w:rsidP="0046211F"/>
    <w:p w:rsidR="0046211F" w:rsidRPr="00C30304" w:rsidRDefault="0046211F" w:rsidP="0046211F">
      <w:r w:rsidRPr="00C30304">
        <w:t>2063</w:t>
      </w:r>
    </w:p>
    <w:p w:rsidR="0046211F" w:rsidRPr="00C30304" w:rsidRDefault="0046211F" w:rsidP="0046211F">
      <w:r w:rsidRPr="00C30304">
        <w:t>01:44:02,069 --&gt; 01:44:05,104</w:t>
      </w:r>
    </w:p>
    <w:p w:rsidR="0046211F" w:rsidRPr="00C30304" w:rsidRDefault="0046211F" w:rsidP="0046211F">
      <w:r w:rsidRPr="00C30304">
        <w:t>Let me be clear,</w:t>
      </w:r>
    </w:p>
    <w:p w:rsidR="0046211F" w:rsidRPr="00C30304" w:rsidRDefault="0046211F" w:rsidP="0046211F">
      <w:r w:rsidRPr="00C30304">
        <w:t>i don't imagine, I know.</w:t>
      </w:r>
    </w:p>
    <w:p w:rsidR="0046211F" w:rsidRPr="00C30304" w:rsidRDefault="0046211F" w:rsidP="0046211F">
      <w:r w:rsidRPr="00C30304">
        <w:t>让我清醒点吧，我无法想象，我知道。</w:t>
      </w:r>
    </w:p>
    <w:p w:rsidR="0046211F" w:rsidRPr="00C30304" w:rsidRDefault="0046211F" w:rsidP="0046211F"/>
    <w:p w:rsidR="0046211F" w:rsidRPr="00C30304" w:rsidRDefault="0046211F" w:rsidP="0046211F">
      <w:r w:rsidRPr="00C30304">
        <w:t>2064</w:t>
      </w:r>
    </w:p>
    <w:p w:rsidR="0046211F" w:rsidRPr="00C30304" w:rsidRDefault="0046211F" w:rsidP="0046211F">
      <w:r w:rsidRPr="00C30304">
        <w:t>01:44:05,439 --&gt; 01:44:08,007</w:t>
      </w:r>
    </w:p>
    <w:p w:rsidR="0046211F" w:rsidRPr="00C30304" w:rsidRDefault="0046211F" w:rsidP="0046211F">
      <w:r w:rsidRPr="00C30304">
        <w:t>People sat around in</w:t>
      </w:r>
    </w:p>
    <w:p w:rsidR="0046211F" w:rsidRPr="00C30304" w:rsidRDefault="0046211F" w:rsidP="0046211F">
      <w:r w:rsidRPr="00C30304">
        <w:t>the white house situation room</w:t>
      </w:r>
    </w:p>
    <w:p w:rsidR="0046211F" w:rsidRPr="00C30304" w:rsidRDefault="0046211F" w:rsidP="0046211F"/>
    <w:p w:rsidR="0046211F" w:rsidRPr="00C30304" w:rsidRDefault="0046211F" w:rsidP="0046211F">
      <w:r w:rsidRPr="00C30304">
        <w:t>2065</w:t>
      </w:r>
    </w:p>
    <w:p w:rsidR="0046211F" w:rsidRPr="00C30304" w:rsidRDefault="0046211F" w:rsidP="0046211F">
      <w:r w:rsidRPr="00C30304">
        <w:t>01:44:08,009 --&gt; 01:44:11,043</w:t>
      </w:r>
    </w:p>
    <w:p w:rsidR="0046211F" w:rsidRPr="00C30304" w:rsidRDefault="0046211F" w:rsidP="0046211F">
      <w:r w:rsidRPr="00C30304">
        <w:t>and said, "the iranians have</w:t>
      </w:r>
    </w:p>
    <w:p w:rsidR="0046211F" w:rsidRPr="00C30304" w:rsidRDefault="0046211F" w:rsidP="0046211F">
      <w:r w:rsidRPr="00C30304">
        <w:t>sent us a message</w:t>
      </w:r>
    </w:p>
    <w:p w:rsidR="0046211F" w:rsidRPr="00C30304" w:rsidRDefault="0046211F" w:rsidP="0046211F"/>
    <w:p w:rsidR="0046211F" w:rsidRPr="00C30304" w:rsidRDefault="0046211F" w:rsidP="0046211F">
      <w:r w:rsidRPr="00C30304">
        <w:t>2066</w:t>
      </w:r>
    </w:p>
    <w:p w:rsidR="0046211F" w:rsidRPr="00C30304" w:rsidRDefault="0046211F" w:rsidP="0046211F">
      <w:r w:rsidRPr="00C30304">
        <w:t>01:44:11,045 --&gt; 01:44:15,281</w:t>
      </w:r>
    </w:p>
    <w:p w:rsidR="0046211F" w:rsidRPr="00C30304" w:rsidRDefault="0046211F" w:rsidP="0046211F">
      <w:r w:rsidRPr="00C30304">
        <w:t>which is essentially,</w:t>
      </w:r>
    </w:p>
    <w:p w:rsidR="0046211F" w:rsidRPr="00C30304" w:rsidRDefault="0046211F" w:rsidP="0046211F">
      <w:r w:rsidRPr="00C30304">
        <w:t>'stop attacking us in cyberspace</w:t>
      </w:r>
    </w:p>
    <w:p w:rsidR="0046211F" w:rsidRPr="00C30304" w:rsidRDefault="0046211F" w:rsidP="0046211F"/>
    <w:p w:rsidR="0046211F" w:rsidRPr="00C30304" w:rsidRDefault="0046211F" w:rsidP="0046211F">
      <w:r w:rsidRPr="00C30304">
        <w:t>2067</w:t>
      </w:r>
    </w:p>
    <w:p w:rsidR="0046211F" w:rsidRPr="00C30304" w:rsidRDefault="0046211F" w:rsidP="0046211F">
      <w:r w:rsidRPr="00C30304">
        <w:t>01:44:15,283 --&gt; 01:44:17,817</w:t>
      </w:r>
    </w:p>
    <w:p w:rsidR="0046211F" w:rsidRPr="00C30304" w:rsidRDefault="0046211F" w:rsidP="0046211F">
      <w:r w:rsidRPr="00C30304">
        <w:t>the way you did at natanz</w:t>
      </w:r>
    </w:p>
    <w:p w:rsidR="0046211F" w:rsidRPr="00C30304" w:rsidRDefault="0046211F" w:rsidP="0046211F">
      <w:r w:rsidRPr="00C30304">
        <w:t>with stuxnet.</w:t>
      </w:r>
    </w:p>
    <w:p w:rsidR="0046211F" w:rsidRPr="00C30304" w:rsidRDefault="0046211F" w:rsidP="0046211F">
      <w:r w:rsidRPr="00C30304">
        <w:t>人们在白宫战况室围坐，并说：</w:t>
      </w:r>
      <w:r w:rsidRPr="00C30304">
        <w:t>“</w:t>
      </w:r>
      <w:r w:rsidRPr="00C30304">
        <w:t>伊朗已经发送给我们消息，内容基本上是：停止使用在纳坦兹利用震网的攻击方式在网络空间攻击我们</w:t>
      </w:r>
      <w:r w:rsidRPr="00C30304">
        <w:t>”</w:t>
      </w:r>
      <w:r w:rsidRPr="00C30304">
        <w:t>。</w:t>
      </w:r>
    </w:p>
    <w:p w:rsidR="0046211F" w:rsidRPr="00C30304" w:rsidRDefault="0046211F" w:rsidP="0046211F"/>
    <w:p w:rsidR="0046211F" w:rsidRPr="00C30304" w:rsidRDefault="0046211F" w:rsidP="0046211F">
      <w:r w:rsidRPr="00C30304">
        <w:t>2068</w:t>
      </w:r>
    </w:p>
    <w:p w:rsidR="0046211F" w:rsidRPr="00C30304" w:rsidRDefault="0046211F" w:rsidP="0046211F">
      <w:r w:rsidRPr="00C30304">
        <w:lastRenderedPageBreak/>
        <w:t>01:44:18,252 --&gt; 01:44:19,619</w:t>
      </w:r>
    </w:p>
    <w:p w:rsidR="0046211F" w:rsidRPr="00C30304" w:rsidRDefault="0046211F" w:rsidP="0046211F">
      <w:r w:rsidRPr="00C30304">
        <w:t>We can do it, too.'"</w:t>
      </w:r>
    </w:p>
    <w:p w:rsidR="0046211F" w:rsidRPr="00C30304" w:rsidRDefault="0046211F" w:rsidP="0046211F">
      <w:r w:rsidRPr="00C30304">
        <w:t>我们可以做到这一点。</w:t>
      </w:r>
      <w:r w:rsidRPr="00C30304">
        <w:t>”</w:t>
      </w:r>
    </w:p>
    <w:p w:rsidR="0046211F" w:rsidRPr="00C30304" w:rsidRDefault="0046211F" w:rsidP="0046211F"/>
    <w:p w:rsidR="0046211F" w:rsidRPr="00C30304" w:rsidRDefault="0046211F" w:rsidP="0046211F">
      <w:r w:rsidRPr="00C30304">
        <w:t>2069</w:t>
      </w:r>
    </w:p>
    <w:p w:rsidR="0046211F" w:rsidRPr="00C30304" w:rsidRDefault="0046211F" w:rsidP="0046211F">
      <w:r w:rsidRPr="00C30304">
        <w:t>01:44:21,521 --&gt; 01:44:24,090</w:t>
      </w:r>
    </w:p>
    <w:p w:rsidR="0046211F" w:rsidRPr="00C30304" w:rsidRDefault="0046211F" w:rsidP="0046211F">
      <w:r w:rsidRPr="00C30304">
        <w:t>Melman:&lt;i&gt; There are unintended&lt;/i&gt;</w:t>
      </w:r>
    </w:p>
    <w:p w:rsidR="0046211F" w:rsidRPr="00C30304" w:rsidRDefault="0046211F" w:rsidP="0046211F">
      <w:r w:rsidRPr="00C30304">
        <w:t>&lt;i&gt; consequences&lt;/i&gt;</w:t>
      </w:r>
    </w:p>
    <w:p w:rsidR="0046211F" w:rsidRPr="00C30304" w:rsidRDefault="0046211F" w:rsidP="0046211F"/>
    <w:p w:rsidR="0046211F" w:rsidRPr="00C30304" w:rsidRDefault="0046211F" w:rsidP="0046211F">
      <w:r w:rsidRPr="00C30304">
        <w:t>2070</w:t>
      </w:r>
    </w:p>
    <w:p w:rsidR="0046211F" w:rsidRPr="00C30304" w:rsidRDefault="0046211F" w:rsidP="0046211F">
      <w:r w:rsidRPr="00C30304">
        <w:t>01:44:24,092 --&gt; 01:44:26,158</w:t>
      </w:r>
    </w:p>
    <w:p w:rsidR="0046211F" w:rsidRPr="00C30304" w:rsidRDefault="0046211F" w:rsidP="0046211F">
      <w:r w:rsidRPr="00C30304">
        <w:t>&lt;i&gt; of the stuxnet attack.&lt;/i&gt;</w:t>
      </w:r>
    </w:p>
    <w:p w:rsidR="0046211F" w:rsidRPr="00C30304" w:rsidRDefault="0046211F" w:rsidP="0046211F">
      <w:r w:rsidRPr="00C30304">
        <w:t>梅尔曼：震网蠕虫攻击事件有很多意想不到的后果。</w:t>
      </w:r>
    </w:p>
    <w:p w:rsidR="0046211F" w:rsidRPr="00C30304" w:rsidRDefault="0046211F" w:rsidP="0046211F"/>
    <w:p w:rsidR="0046211F" w:rsidRPr="00C30304" w:rsidRDefault="0046211F" w:rsidP="0046211F">
      <w:r w:rsidRPr="00C30304">
        <w:t>2071</w:t>
      </w:r>
    </w:p>
    <w:p w:rsidR="0046211F" w:rsidRPr="00C30304" w:rsidRDefault="0046211F" w:rsidP="0046211F">
      <w:r w:rsidRPr="00C30304">
        <w:t>01:44:26,593 --&gt; 01:44:30,363</w:t>
      </w:r>
    </w:p>
    <w:p w:rsidR="0046211F" w:rsidRPr="00C30304" w:rsidRDefault="0046211F" w:rsidP="0046211F">
      <w:r w:rsidRPr="00C30304">
        <w:t>You wanted to cause confusion</w:t>
      </w:r>
    </w:p>
    <w:p w:rsidR="0046211F" w:rsidRPr="00C30304" w:rsidRDefault="0046211F" w:rsidP="0046211F">
      <w:r w:rsidRPr="00C30304">
        <w:t>and damage to the other side,</w:t>
      </w:r>
    </w:p>
    <w:p w:rsidR="0046211F" w:rsidRPr="00C30304" w:rsidRDefault="0046211F" w:rsidP="0046211F"/>
    <w:p w:rsidR="0046211F" w:rsidRPr="00C30304" w:rsidRDefault="0046211F" w:rsidP="0046211F">
      <w:r w:rsidRPr="00C30304">
        <w:t>2072</w:t>
      </w:r>
    </w:p>
    <w:p w:rsidR="0046211F" w:rsidRPr="00C30304" w:rsidRDefault="0046211F" w:rsidP="0046211F">
      <w:r w:rsidRPr="00C30304">
        <w:t>01:44:30,365 --&gt; 01:44:33,132</w:t>
      </w:r>
    </w:p>
    <w:p w:rsidR="0046211F" w:rsidRPr="00C30304" w:rsidRDefault="0046211F" w:rsidP="0046211F">
      <w:r w:rsidRPr="00C30304">
        <w:t>but then the other side</w:t>
      </w:r>
    </w:p>
    <w:p w:rsidR="0046211F" w:rsidRPr="00C30304" w:rsidRDefault="0046211F" w:rsidP="0046211F">
      <w:r w:rsidRPr="00C30304">
        <w:t>can do the same to you.</w:t>
      </w:r>
    </w:p>
    <w:p w:rsidR="0046211F" w:rsidRPr="00C30304" w:rsidRDefault="0046211F" w:rsidP="0046211F">
      <w:r w:rsidRPr="00C30304">
        <w:t>你想对对方造成混乱和损坏，但随后对方也可以对你做同样的事情。</w:t>
      </w:r>
    </w:p>
    <w:p w:rsidR="0046211F" w:rsidRPr="00C30304" w:rsidRDefault="0046211F" w:rsidP="0046211F"/>
    <w:p w:rsidR="0046211F" w:rsidRPr="00C30304" w:rsidRDefault="0046211F" w:rsidP="0046211F">
      <w:r w:rsidRPr="00C30304">
        <w:t>2073</w:t>
      </w:r>
    </w:p>
    <w:p w:rsidR="0046211F" w:rsidRPr="00C30304" w:rsidRDefault="0046211F" w:rsidP="0046211F">
      <w:r w:rsidRPr="00C30304">
        <w:t>01:44:33,900 --&gt; 01:44:36,802</w:t>
      </w:r>
    </w:p>
    <w:p w:rsidR="0046211F" w:rsidRPr="00C30304" w:rsidRDefault="0046211F" w:rsidP="0046211F">
      <w:r w:rsidRPr="00C30304">
        <w:t>&lt;i&gt; The monster turned against&lt;/i&gt;</w:t>
      </w:r>
    </w:p>
    <w:p w:rsidR="0046211F" w:rsidRPr="00C30304" w:rsidRDefault="0046211F" w:rsidP="0046211F">
      <w:r w:rsidRPr="00C30304">
        <w:t>&lt;i&gt; its creators,&lt;/i&gt;</w:t>
      </w:r>
    </w:p>
    <w:p w:rsidR="0046211F" w:rsidRPr="00C30304" w:rsidRDefault="0046211F" w:rsidP="0046211F"/>
    <w:p w:rsidR="0046211F" w:rsidRPr="00C30304" w:rsidRDefault="0046211F" w:rsidP="0046211F">
      <w:r w:rsidRPr="00C30304">
        <w:t>2074</w:t>
      </w:r>
    </w:p>
    <w:p w:rsidR="0046211F" w:rsidRPr="00C30304" w:rsidRDefault="0046211F" w:rsidP="0046211F">
      <w:r w:rsidRPr="00C30304">
        <w:t>01:44:36,804 --&gt; 01:44:39,205</w:t>
      </w:r>
    </w:p>
    <w:p w:rsidR="0046211F" w:rsidRPr="00C30304" w:rsidRDefault="0046211F" w:rsidP="0046211F">
      <w:r w:rsidRPr="00C30304">
        <w:t>&lt;i&gt; and now everyone is&lt;/i&gt;</w:t>
      </w:r>
    </w:p>
    <w:p w:rsidR="0046211F" w:rsidRPr="00C30304" w:rsidRDefault="0046211F" w:rsidP="0046211F">
      <w:r w:rsidRPr="00C30304">
        <w:t>&lt;i&gt; in this game.&lt;/i&gt;</w:t>
      </w:r>
    </w:p>
    <w:p w:rsidR="0046211F" w:rsidRPr="00C30304" w:rsidRDefault="0046211F" w:rsidP="0046211F">
      <w:r w:rsidRPr="00C30304">
        <w:t>怪物才会对抗它的创造者，现在大家都在这个游戏当中。</w:t>
      </w:r>
    </w:p>
    <w:p w:rsidR="0046211F" w:rsidRPr="00C30304" w:rsidRDefault="0046211F" w:rsidP="0046211F"/>
    <w:p w:rsidR="0046211F" w:rsidRPr="00C30304" w:rsidRDefault="0046211F" w:rsidP="0046211F">
      <w:r w:rsidRPr="00C30304">
        <w:t>2075</w:t>
      </w:r>
    </w:p>
    <w:p w:rsidR="0046211F" w:rsidRPr="00C30304" w:rsidRDefault="0046211F" w:rsidP="0046211F">
      <w:r w:rsidRPr="00C30304">
        <w:t>01:44:40,107 --&gt; 01:44:42,575</w:t>
      </w:r>
    </w:p>
    <w:p w:rsidR="0046211F" w:rsidRPr="00C30304" w:rsidRDefault="0046211F" w:rsidP="0046211F">
      <w:r w:rsidRPr="00C30304">
        <w:t>They did a good job</w:t>
      </w:r>
    </w:p>
    <w:p w:rsidR="0046211F" w:rsidRPr="00C30304" w:rsidRDefault="0046211F" w:rsidP="0046211F">
      <w:r w:rsidRPr="00C30304">
        <w:t>in showing the world,</w:t>
      </w:r>
    </w:p>
    <w:p w:rsidR="0046211F" w:rsidRPr="00C30304" w:rsidRDefault="0046211F" w:rsidP="0046211F"/>
    <w:p w:rsidR="0046211F" w:rsidRPr="00C30304" w:rsidRDefault="0046211F" w:rsidP="0046211F">
      <w:r w:rsidRPr="00C30304">
        <w:t>2076</w:t>
      </w:r>
    </w:p>
    <w:p w:rsidR="0046211F" w:rsidRPr="00C30304" w:rsidRDefault="0046211F" w:rsidP="0046211F">
      <w:r w:rsidRPr="00C30304">
        <w:t>01:44:42,577 --&gt; 01:44:45,978</w:t>
      </w:r>
    </w:p>
    <w:p w:rsidR="0046211F" w:rsidRPr="00C30304" w:rsidRDefault="0046211F" w:rsidP="0046211F">
      <w:r w:rsidRPr="00C30304">
        <w:t>including the bad guys,</w:t>
      </w:r>
    </w:p>
    <w:p w:rsidR="0046211F" w:rsidRPr="00C30304" w:rsidRDefault="0046211F" w:rsidP="0046211F">
      <w:r w:rsidRPr="00C30304">
        <w:lastRenderedPageBreak/>
        <w:t>what you would need to do</w:t>
      </w:r>
    </w:p>
    <w:p w:rsidR="0046211F" w:rsidRPr="00C30304" w:rsidRDefault="0046211F" w:rsidP="0046211F"/>
    <w:p w:rsidR="0046211F" w:rsidRPr="00C30304" w:rsidRDefault="0046211F" w:rsidP="0046211F">
      <w:r w:rsidRPr="00C30304">
        <w:t>2077</w:t>
      </w:r>
    </w:p>
    <w:p w:rsidR="0046211F" w:rsidRPr="00C30304" w:rsidRDefault="0046211F" w:rsidP="0046211F">
      <w:r w:rsidRPr="00C30304">
        <w:t>01:44:45,980 --&gt; 01:44:48,114</w:t>
      </w:r>
    </w:p>
    <w:p w:rsidR="0046211F" w:rsidRPr="00C30304" w:rsidRDefault="0046211F" w:rsidP="0046211F">
      <w:r w:rsidRPr="00C30304">
        <w:t>in order to cause</w:t>
      </w:r>
    </w:p>
    <w:p w:rsidR="0046211F" w:rsidRPr="00C30304" w:rsidRDefault="0046211F" w:rsidP="0046211F">
      <w:r w:rsidRPr="00C30304">
        <w:t>serious trouble</w:t>
      </w:r>
    </w:p>
    <w:p w:rsidR="0046211F" w:rsidRPr="00C30304" w:rsidRDefault="0046211F" w:rsidP="0046211F"/>
    <w:p w:rsidR="0046211F" w:rsidRPr="00C30304" w:rsidRDefault="0046211F" w:rsidP="0046211F">
      <w:r w:rsidRPr="00C30304">
        <w:t>2078</w:t>
      </w:r>
    </w:p>
    <w:p w:rsidR="0046211F" w:rsidRPr="00C30304" w:rsidRDefault="0046211F" w:rsidP="0046211F">
      <w:r w:rsidRPr="00C30304">
        <w:t>01:44:48,382 --&gt; 01:44:50,883</w:t>
      </w:r>
    </w:p>
    <w:p w:rsidR="0046211F" w:rsidRPr="00C30304" w:rsidRDefault="0046211F" w:rsidP="0046211F">
      <w:r w:rsidRPr="00C30304">
        <w:t>that could lead</w:t>
      </w:r>
    </w:p>
    <w:p w:rsidR="0046211F" w:rsidRPr="00C30304" w:rsidRDefault="0046211F" w:rsidP="0046211F">
      <w:r w:rsidRPr="00C30304">
        <w:t>to injuries and death.</w:t>
      </w:r>
    </w:p>
    <w:p w:rsidR="0046211F" w:rsidRPr="00C30304" w:rsidRDefault="0046211F" w:rsidP="0046211F">
      <w:r w:rsidRPr="00C30304">
        <w:t>他们向世界展示了他们做了一项优秀的工作，包括坏男孩，</w:t>
      </w:r>
    </w:p>
    <w:p w:rsidR="0046211F" w:rsidRPr="00C30304" w:rsidRDefault="0046211F" w:rsidP="0046211F">
      <w:r w:rsidRPr="00C30304">
        <w:t>为了引起可能会导致受伤和死亡的严重麻烦，你需要做什么</w:t>
      </w:r>
    </w:p>
    <w:p w:rsidR="0046211F" w:rsidRPr="00C30304" w:rsidRDefault="0046211F" w:rsidP="0046211F"/>
    <w:p w:rsidR="0046211F" w:rsidRPr="00C30304" w:rsidRDefault="0046211F" w:rsidP="0046211F">
      <w:r w:rsidRPr="00C30304">
        <w:t>2079</w:t>
      </w:r>
    </w:p>
    <w:p w:rsidR="0046211F" w:rsidRPr="00C30304" w:rsidRDefault="0046211F" w:rsidP="0046211F">
      <w:r w:rsidRPr="00C30304">
        <w:t>01:44:51,151 --&gt; 01:44:53,953</w:t>
      </w:r>
    </w:p>
    <w:p w:rsidR="0046211F" w:rsidRPr="00C30304" w:rsidRDefault="0046211F" w:rsidP="0046211F">
      <w:r w:rsidRPr="00C30304">
        <w:t>It's inevitable that more</w:t>
      </w:r>
    </w:p>
    <w:p w:rsidR="0046211F" w:rsidRPr="00C30304" w:rsidRDefault="0046211F" w:rsidP="0046211F">
      <w:r w:rsidRPr="00C30304">
        <w:t>countries will acquire</w:t>
      </w:r>
    </w:p>
    <w:p w:rsidR="0046211F" w:rsidRPr="00C30304" w:rsidRDefault="0046211F" w:rsidP="0046211F"/>
    <w:p w:rsidR="0046211F" w:rsidRPr="00C30304" w:rsidRDefault="0046211F" w:rsidP="0046211F">
      <w:r w:rsidRPr="00C30304">
        <w:t>2080</w:t>
      </w:r>
    </w:p>
    <w:p w:rsidR="0046211F" w:rsidRPr="00C30304" w:rsidRDefault="0046211F" w:rsidP="0046211F">
      <w:r w:rsidRPr="00C30304">
        <w:t>01:44:53,955 --&gt; 01:44:56,255</w:t>
      </w:r>
    </w:p>
    <w:p w:rsidR="0046211F" w:rsidRPr="00C30304" w:rsidRDefault="0046211F" w:rsidP="0046211F">
      <w:r w:rsidRPr="00C30304">
        <w:t>the capacity to use cyber,</w:t>
      </w:r>
    </w:p>
    <w:p w:rsidR="0046211F" w:rsidRPr="00C30304" w:rsidRDefault="0046211F" w:rsidP="0046211F"/>
    <w:p w:rsidR="0046211F" w:rsidRPr="00C30304" w:rsidRDefault="0046211F" w:rsidP="0046211F">
      <w:r w:rsidRPr="00C30304">
        <w:t>2081</w:t>
      </w:r>
    </w:p>
    <w:p w:rsidR="0046211F" w:rsidRPr="00C30304" w:rsidRDefault="0046211F" w:rsidP="0046211F">
      <w:r w:rsidRPr="00C30304">
        <w:t>01:44:56,257 --&gt; 01:44:59,725</w:t>
      </w:r>
    </w:p>
    <w:p w:rsidR="0046211F" w:rsidRPr="00C30304" w:rsidRDefault="0046211F" w:rsidP="0046211F">
      <w:r w:rsidRPr="00C30304">
        <w:t>&lt;i&gt; both for espionage&lt;/i&gt;</w:t>
      </w:r>
    </w:p>
    <w:p w:rsidR="0046211F" w:rsidRPr="00C30304" w:rsidRDefault="0046211F" w:rsidP="0046211F">
      <w:r w:rsidRPr="00C30304">
        <w:t>&lt;i&gt;and for destructive activities.&lt;/i&gt;</w:t>
      </w:r>
    </w:p>
    <w:p w:rsidR="0046211F" w:rsidRPr="00C30304" w:rsidRDefault="0046211F" w:rsidP="0046211F">
      <w:r w:rsidRPr="00C30304">
        <w:t>对于间谍活动和破坏性活动，越来越多的国家将获得使用网络的能力，这是不可避免的。</w:t>
      </w:r>
    </w:p>
    <w:p w:rsidR="0046211F" w:rsidRPr="00C30304" w:rsidRDefault="0046211F" w:rsidP="0046211F"/>
    <w:p w:rsidR="0046211F" w:rsidRPr="00C30304" w:rsidRDefault="0046211F" w:rsidP="0046211F">
      <w:r w:rsidRPr="00C30304">
        <w:t>2082</w:t>
      </w:r>
    </w:p>
    <w:p w:rsidR="0046211F" w:rsidRPr="00C30304" w:rsidRDefault="0046211F" w:rsidP="0046211F">
      <w:r w:rsidRPr="00C30304">
        <w:t>01:45:00,494 --&gt; 01:45:02,828</w:t>
      </w:r>
    </w:p>
    <w:p w:rsidR="0046211F" w:rsidRPr="00C30304" w:rsidRDefault="0046211F" w:rsidP="0046211F">
      <w:r w:rsidRPr="00C30304">
        <w:t>&lt;i&gt; And we've seen this in some of&lt;/i&gt;</w:t>
      </w:r>
    </w:p>
    <w:p w:rsidR="0046211F" w:rsidRPr="00C30304" w:rsidRDefault="0046211F" w:rsidP="0046211F">
      <w:r w:rsidRPr="00C30304">
        <w:t>&lt;i&gt; the recent conflicts&lt;/i&gt;</w:t>
      </w:r>
    </w:p>
    <w:p w:rsidR="0046211F" w:rsidRPr="00C30304" w:rsidRDefault="0046211F" w:rsidP="0046211F"/>
    <w:p w:rsidR="0046211F" w:rsidRPr="00C30304" w:rsidRDefault="0046211F" w:rsidP="0046211F">
      <w:r w:rsidRPr="00C30304">
        <w:t>2083</w:t>
      </w:r>
    </w:p>
    <w:p w:rsidR="0046211F" w:rsidRPr="00C30304" w:rsidRDefault="0046211F" w:rsidP="0046211F">
      <w:r w:rsidRPr="00C30304">
        <w:t>01:45:02,830 --&gt; 01:45:04,297</w:t>
      </w:r>
    </w:p>
    <w:p w:rsidR="0046211F" w:rsidRPr="00C30304" w:rsidRDefault="0046211F" w:rsidP="0046211F">
      <w:r w:rsidRPr="00C30304">
        <w:t>&lt;i&gt;that Russia's been involved in.&lt;/i&gt;</w:t>
      </w:r>
    </w:p>
    <w:p w:rsidR="0046211F" w:rsidRPr="00C30304" w:rsidRDefault="0046211F" w:rsidP="0046211F">
      <w:r w:rsidRPr="00C30304">
        <w:t>并且我们已经在最近的一些俄罗斯的参与冲突看到了这点。</w:t>
      </w:r>
    </w:p>
    <w:p w:rsidR="0046211F" w:rsidRPr="00C30304" w:rsidRDefault="0046211F" w:rsidP="0046211F"/>
    <w:p w:rsidR="0046211F" w:rsidRPr="00C30304" w:rsidRDefault="0046211F" w:rsidP="0046211F">
      <w:r w:rsidRPr="00C30304">
        <w:t>2084</w:t>
      </w:r>
    </w:p>
    <w:p w:rsidR="0046211F" w:rsidRPr="00C30304" w:rsidRDefault="0046211F" w:rsidP="0046211F">
      <w:r w:rsidRPr="00C30304">
        <w:t>01:45:04,498 --&gt; 01:45:07,166</w:t>
      </w:r>
    </w:p>
    <w:p w:rsidR="0046211F" w:rsidRPr="00C30304" w:rsidRDefault="0046211F" w:rsidP="0046211F">
      <w:r w:rsidRPr="00C30304">
        <w:t>&lt;i&gt;If there's a war, then somebody&lt;/i&gt;</w:t>
      </w:r>
    </w:p>
    <w:p w:rsidR="0046211F" w:rsidRPr="00C30304" w:rsidRDefault="0046211F" w:rsidP="0046211F">
      <w:r w:rsidRPr="00C30304">
        <w:t>&lt;i&gt; will try to knock out&lt;/i&gt;</w:t>
      </w:r>
    </w:p>
    <w:p w:rsidR="0046211F" w:rsidRPr="00C30304" w:rsidRDefault="0046211F" w:rsidP="0046211F"/>
    <w:p w:rsidR="0046211F" w:rsidRPr="00C30304" w:rsidRDefault="0046211F" w:rsidP="0046211F">
      <w:r w:rsidRPr="00C30304">
        <w:lastRenderedPageBreak/>
        <w:t>2085</w:t>
      </w:r>
    </w:p>
    <w:p w:rsidR="0046211F" w:rsidRPr="00C30304" w:rsidRDefault="0046211F" w:rsidP="0046211F">
      <w:r w:rsidRPr="00C30304">
        <w:t>01:45:07,168 --&gt; 01:45:09,568</w:t>
      </w:r>
    </w:p>
    <w:p w:rsidR="0046211F" w:rsidRPr="00C30304" w:rsidRDefault="0046211F" w:rsidP="0046211F">
      <w:r w:rsidRPr="00C30304">
        <w:t>&lt;i&gt; our communication system&lt;/i&gt;</w:t>
      </w:r>
    </w:p>
    <w:p w:rsidR="0046211F" w:rsidRPr="00C30304" w:rsidRDefault="0046211F" w:rsidP="0046211F">
      <w:r w:rsidRPr="00C30304">
        <w:t>&lt;i&gt; or the radar.&lt;/i&gt;</w:t>
      </w:r>
    </w:p>
    <w:p w:rsidR="0046211F" w:rsidRPr="00C30304" w:rsidRDefault="0046211F" w:rsidP="0046211F">
      <w:r w:rsidRPr="00C30304">
        <w:t>如果有战争，然后有人会尽量击倒我们的通信系统或雷达。</w:t>
      </w:r>
    </w:p>
    <w:p w:rsidR="0046211F" w:rsidRPr="00C30304" w:rsidRDefault="0046211F" w:rsidP="0046211F"/>
    <w:p w:rsidR="0046211F" w:rsidRPr="00C30304" w:rsidRDefault="0046211F" w:rsidP="0046211F">
      <w:r w:rsidRPr="00C30304">
        <w:t>2086</w:t>
      </w:r>
    </w:p>
    <w:p w:rsidR="0046211F" w:rsidRPr="00C30304" w:rsidRDefault="0046211F" w:rsidP="0046211F">
      <w:r w:rsidRPr="00C30304">
        <w:t>01:45:09,570 --&gt; 01:45:12,138</w:t>
      </w:r>
    </w:p>
    <w:p w:rsidR="0046211F" w:rsidRPr="00C30304" w:rsidRDefault="0046211F" w:rsidP="0046211F">
      <w:r w:rsidRPr="00C30304">
        <w:t>Mcgurk:&lt;i&gt; State-sponsored&lt;/i&gt;</w:t>
      </w:r>
    </w:p>
    <w:p w:rsidR="0046211F" w:rsidRPr="00C30304" w:rsidRDefault="0046211F" w:rsidP="0046211F">
      <w:r w:rsidRPr="00C30304">
        <w:t>&lt;i&gt; cyber sleeper cells,&lt;/i&gt;</w:t>
      </w:r>
    </w:p>
    <w:p w:rsidR="0046211F" w:rsidRPr="00C30304" w:rsidRDefault="0046211F" w:rsidP="0046211F"/>
    <w:p w:rsidR="0046211F" w:rsidRPr="00C30304" w:rsidRDefault="0046211F" w:rsidP="0046211F">
      <w:r w:rsidRPr="00C30304">
        <w:t>2087</w:t>
      </w:r>
    </w:p>
    <w:p w:rsidR="0046211F" w:rsidRPr="00C30304" w:rsidRDefault="0046211F" w:rsidP="0046211F">
      <w:r w:rsidRPr="00C30304">
        <w:t>01:45:12,572 --&gt; 01:45:14,407</w:t>
      </w:r>
    </w:p>
    <w:p w:rsidR="0046211F" w:rsidRPr="00C30304" w:rsidRDefault="0046211F" w:rsidP="0046211F">
      <w:r w:rsidRPr="00C30304">
        <w:t>&lt;i&gt; they're out there&lt;/i&gt;</w:t>
      </w:r>
    </w:p>
    <w:p w:rsidR="0046211F" w:rsidRPr="00C30304" w:rsidRDefault="0046211F" w:rsidP="0046211F">
      <w:r w:rsidRPr="00C30304">
        <w:t>&lt;i&gt; everywhere today.&lt;/i&gt;</w:t>
      </w:r>
    </w:p>
    <w:p w:rsidR="0046211F" w:rsidRPr="00C30304" w:rsidRDefault="0046211F" w:rsidP="0046211F">
      <w:r w:rsidRPr="00C30304">
        <w:t xml:space="preserve">Mcgurk: </w:t>
      </w:r>
      <w:r w:rsidRPr="00C30304">
        <w:t>如今我们随处可见国家资助的网络单元。</w:t>
      </w:r>
    </w:p>
    <w:p w:rsidR="0046211F" w:rsidRPr="00C30304" w:rsidRDefault="0046211F" w:rsidP="0046211F"/>
    <w:p w:rsidR="0046211F" w:rsidRPr="00C30304" w:rsidRDefault="0046211F" w:rsidP="0046211F">
      <w:r w:rsidRPr="00C30304">
        <w:t>2088</w:t>
      </w:r>
    </w:p>
    <w:p w:rsidR="0046211F" w:rsidRPr="00C30304" w:rsidRDefault="0046211F" w:rsidP="0046211F">
      <w:r w:rsidRPr="00C30304">
        <w:t>01:45:14,641 --&gt; 01:45:16,976</w:t>
      </w:r>
    </w:p>
    <w:p w:rsidR="0046211F" w:rsidRPr="00C30304" w:rsidRDefault="0046211F" w:rsidP="0046211F">
      <w:r w:rsidRPr="00C30304">
        <w:t>&lt;i&gt; It could be for&lt;/i&gt;</w:t>
      </w:r>
    </w:p>
    <w:p w:rsidR="0046211F" w:rsidRPr="00C30304" w:rsidRDefault="0046211F" w:rsidP="0046211F">
      <w:r w:rsidRPr="00C30304">
        <w:t>&lt;i&gt; communications purposes.&lt;/i&gt;</w:t>
      </w:r>
    </w:p>
    <w:p w:rsidR="0046211F" w:rsidRPr="00C30304" w:rsidRDefault="0046211F" w:rsidP="0046211F">
      <w:r w:rsidRPr="00C30304">
        <w:t>这可能是以通信为目的。</w:t>
      </w:r>
    </w:p>
    <w:p w:rsidR="0046211F" w:rsidRPr="00C30304" w:rsidRDefault="0046211F" w:rsidP="0046211F"/>
    <w:p w:rsidR="0046211F" w:rsidRPr="00C30304" w:rsidRDefault="0046211F" w:rsidP="0046211F">
      <w:r w:rsidRPr="00C30304">
        <w:t>2089</w:t>
      </w:r>
    </w:p>
    <w:p w:rsidR="0046211F" w:rsidRPr="00C30304" w:rsidRDefault="0046211F" w:rsidP="0046211F">
      <w:r w:rsidRPr="00C30304">
        <w:t>01:45:16,978 --&gt; 01:45:19,178</w:t>
      </w:r>
    </w:p>
    <w:p w:rsidR="0046211F" w:rsidRPr="00C30304" w:rsidRDefault="0046211F" w:rsidP="0046211F">
      <w:r w:rsidRPr="00C30304">
        <w:t>&lt;i&gt; It could be for&lt;/i&gt;</w:t>
      </w:r>
    </w:p>
    <w:p w:rsidR="0046211F" w:rsidRPr="00C30304" w:rsidRDefault="0046211F" w:rsidP="0046211F">
      <w:r w:rsidRPr="00C30304">
        <w:t>&lt;i&gt; data exfiltration.&lt;/i&gt;</w:t>
      </w:r>
    </w:p>
    <w:p w:rsidR="0046211F" w:rsidRPr="00C30304" w:rsidRDefault="0046211F" w:rsidP="0046211F">
      <w:r w:rsidRPr="00C30304">
        <w:t>这可能是数据泄露。</w:t>
      </w:r>
    </w:p>
    <w:p w:rsidR="0046211F" w:rsidRPr="00C30304" w:rsidRDefault="0046211F" w:rsidP="0046211F"/>
    <w:p w:rsidR="0046211F" w:rsidRPr="00C30304" w:rsidRDefault="0046211F" w:rsidP="0046211F">
      <w:r w:rsidRPr="00C30304">
        <w:t>2090</w:t>
      </w:r>
    </w:p>
    <w:p w:rsidR="0046211F" w:rsidRPr="00C30304" w:rsidRDefault="0046211F" w:rsidP="0046211F">
      <w:r w:rsidRPr="00C30304">
        <w:t>01:45:19,446 --&gt; 01:45:23,049</w:t>
      </w:r>
    </w:p>
    <w:p w:rsidR="0046211F" w:rsidRPr="00C30304" w:rsidRDefault="0046211F" w:rsidP="0046211F">
      <w:r w:rsidRPr="00C30304">
        <w:t>It could be to, you know,</w:t>
      </w:r>
    </w:p>
    <w:p w:rsidR="0046211F" w:rsidRPr="00C30304" w:rsidRDefault="0046211F" w:rsidP="0046211F">
      <w:r w:rsidRPr="00C30304">
        <w:t>Shepherd in the next stuxnet.</w:t>
      </w:r>
    </w:p>
    <w:p w:rsidR="0046211F" w:rsidRPr="00C30304" w:rsidRDefault="0046211F" w:rsidP="0046211F">
      <w:r w:rsidRPr="00C30304">
        <w:t>这可能是，你知道，下一个震网的领导者。</w:t>
      </w:r>
    </w:p>
    <w:p w:rsidR="0046211F" w:rsidRPr="00C30304" w:rsidRDefault="0046211F" w:rsidP="0046211F"/>
    <w:p w:rsidR="0046211F" w:rsidRPr="00C30304" w:rsidRDefault="0046211F" w:rsidP="0046211F">
      <w:r w:rsidRPr="00C30304">
        <w:t>2091</w:t>
      </w:r>
    </w:p>
    <w:p w:rsidR="0046211F" w:rsidRPr="00C30304" w:rsidRDefault="0046211F" w:rsidP="0046211F">
      <w:r w:rsidRPr="00C30304">
        <w:t>01:45:23,450 --&gt; 01:45:25,318</w:t>
      </w:r>
    </w:p>
    <w:p w:rsidR="0046211F" w:rsidRPr="00C30304" w:rsidRDefault="0046211F" w:rsidP="0046211F">
      <w:r w:rsidRPr="00C30304">
        <w:t>&lt;i&gt; I mean, you've been focusing&lt;/i&gt;</w:t>
      </w:r>
    </w:p>
    <w:p w:rsidR="0046211F" w:rsidRPr="00C30304" w:rsidRDefault="0046211F" w:rsidP="0046211F">
      <w:r w:rsidRPr="00C30304">
        <w:t>&lt;i&gt; on stuxnet,&lt;/i&gt;</w:t>
      </w:r>
    </w:p>
    <w:p w:rsidR="0046211F" w:rsidRPr="00C30304" w:rsidRDefault="0046211F" w:rsidP="0046211F"/>
    <w:p w:rsidR="0046211F" w:rsidRPr="00C30304" w:rsidRDefault="0046211F" w:rsidP="0046211F">
      <w:r w:rsidRPr="00C30304">
        <w:t>2092</w:t>
      </w:r>
    </w:p>
    <w:p w:rsidR="0046211F" w:rsidRPr="00C30304" w:rsidRDefault="0046211F" w:rsidP="0046211F">
      <w:r w:rsidRPr="00C30304">
        <w:t>01:45:25,320 --&gt; 01:45:26,852</w:t>
      </w:r>
    </w:p>
    <w:p w:rsidR="0046211F" w:rsidRPr="00C30304" w:rsidRDefault="0046211F" w:rsidP="0046211F">
      <w:r w:rsidRPr="00C30304">
        <w:t>&lt;i&gt; but that was just a small part&lt;/i&gt;</w:t>
      </w:r>
    </w:p>
    <w:p w:rsidR="0046211F" w:rsidRPr="00C30304" w:rsidRDefault="0046211F" w:rsidP="0046211F"/>
    <w:p w:rsidR="0046211F" w:rsidRPr="00C30304" w:rsidRDefault="0046211F" w:rsidP="0046211F">
      <w:r w:rsidRPr="00C30304">
        <w:lastRenderedPageBreak/>
        <w:t>2093</w:t>
      </w:r>
    </w:p>
    <w:p w:rsidR="0046211F" w:rsidRPr="00C30304" w:rsidRDefault="0046211F" w:rsidP="0046211F">
      <w:r w:rsidRPr="00C30304">
        <w:t>01:45:26,854 --&gt; 01:45:29,021</w:t>
      </w:r>
    </w:p>
    <w:p w:rsidR="0046211F" w:rsidRPr="00C30304" w:rsidRDefault="0046211F" w:rsidP="0046211F">
      <w:r w:rsidRPr="00C30304">
        <w:t>&lt;i&gt; of a much larger&lt;/i&gt;</w:t>
      </w:r>
    </w:p>
    <w:p w:rsidR="0046211F" w:rsidRPr="00C30304" w:rsidRDefault="0046211F" w:rsidP="0046211F">
      <w:r w:rsidRPr="00C30304">
        <w:t>&lt;i&gt; iranian mission.&lt;/i&gt;</w:t>
      </w:r>
    </w:p>
    <w:p w:rsidR="0046211F" w:rsidRPr="00C30304" w:rsidRDefault="0046211F" w:rsidP="0046211F">
      <w:r w:rsidRPr="00C30304">
        <w:t>我的意思是，你一直专注于震网，</w:t>
      </w:r>
      <w:r w:rsidRPr="00C30304">
        <w:rPr>
          <w:rFonts w:hint="eastAsia"/>
        </w:rPr>
        <w:t>但这只是伊朗的大使命中的一小部分。</w:t>
      </w:r>
    </w:p>
    <w:p w:rsidR="0046211F" w:rsidRPr="00C30304" w:rsidRDefault="0046211F" w:rsidP="0046211F"/>
    <w:p w:rsidR="0046211F" w:rsidRPr="00C30304" w:rsidRDefault="0046211F" w:rsidP="0046211F">
      <w:r w:rsidRPr="00C30304">
        <w:t>2094</w:t>
      </w:r>
    </w:p>
    <w:p w:rsidR="0046211F" w:rsidRPr="00C30304" w:rsidRDefault="0046211F" w:rsidP="0046211F">
      <w:r w:rsidRPr="00C30304">
        <w:t>01:45:29,756 --&gt; 01:45:31,390</w:t>
      </w:r>
    </w:p>
    <w:p w:rsidR="0046211F" w:rsidRPr="00C30304" w:rsidRDefault="0046211F" w:rsidP="0046211F">
      <w:r w:rsidRPr="00C30304">
        <w:t>Gibney:&lt;i&gt; There was a larger&lt;/i&gt;</w:t>
      </w:r>
    </w:p>
    <w:p w:rsidR="0046211F" w:rsidRPr="00C30304" w:rsidRDefault="0046211F" w:rsidP="0046211F">
      <w:r w:rsidRPr="00C30304">
        <w:t>&lt;i&gt; iranian mission?&lt;/i&gt;</w:t>
      </w:r>
    </w:p>
    <w:p w:rsidR="0046211F" w:rsidRPr="00C30304" w:rsidRDefault="0046211F" w:rsidP="0046211F">
      <w:r w:rsidRPr="00C30304">
        <w:t>吉布尼：还有一个更大的伊朗使命的？</w:t>
      </w:r>
    </w:p>
    <w:p w:rsidR="0046211F" w:rsidRPr="00C30304" w:rsidRDefault="0046211F" w:rsidP="0046211F"/>
    <w:p w:rsidR="0046211F" w:rsidRPr="00C30304" w:rsidRDefault="0046211F" w:rsidP="0046211F">
      <w:r w:rsidRPr="00C30304">
        <w:t>2095</w:t>
      </w:r>
    </w:p>
    <w:p w:rsidR="0046211F" w:rsidRPr="00C30304" w:rsidRDefault="0046211F" w:rsidP="0046211F">
      <w:r w:rsidRPr="00C30304">
        <w:t>01:45:34,528 --&gt; 01:45:37,763</w:t>
      </w:r>
    </w:p>
    <w:p w:rsidR="0046211F" w:rsidRPr="00C30304" w:rsidRDefault="0046211F" w:rsidP="0046211F">
      <w:r w:rsidRPr="00C30304">
        <w:t>&lt;i&gt; Nitro Zeus. Nz.&lt;/i&gt;</w:t>
      </w:r>
    </w:p>
    <w:p w:rsidR="0046211F" w:rsidRPr="00C30304" w:rsidRDefault="0046211F" w:rsidP="0046211F">
      <w:r w:rsidRPr="00C30304">
        <w:t>硝基宙斯、新西兰。</w:t>
      </w:r>
    </w:p>
    <w:p w:rsidR="0046211F" w:rsidRPr="00C30304" w:rsidRDefault="0046211F" w:rsidP="0046211F"/>
    <w:p w:rsidR="0046211F" w:rsidRPr="00C30304" w:rsidRDefault="0046211F" w:rsidP="0046211F">
      <w:r w:rsidRPr="00C30304">
        <w:t>2096</w:t>
      </w:r>
    </w:p>
    <w:p w:rsidR="0046211F" w:rsidRPr="00C30304" w:rsidRDefault="0046211F" w:rsidP="0046211F">
      <w:r w:rsidRPr="00C30304">
        <w:t>01:45:39,132 --&gt; 01:45:43,336</w:t>
      </w:r>
    </w:p>
    <w:p w:rsidR="0046211F" w:rsidRPr="00C30304" w:rsidRDefault="0046211F" w:rsidP="0046211F">
      <w:r w:rsidRPr="00C30304">
        <w:t>&lt;i&gt; We spent hundreds of millions,&lt;/i&gt;</w:t>
      </w:r>
    </w:p>
    <w:p w:rsidR="0046211F" w:rsidRPr="00C30304" w:rsidRDefault="0046211F" w:rsidP="0046211F">
      <w:r w:rsidRPr="00C30304">
        <w:t>&lt;i&gt; maybe billions on it.&lt;/i&gt;</w:t>
      </w:r>
    </w:p>
    <w:p w:rsidR="0046211F" w:rsidRPr="00C30304" w:rsidRDefault="0046211F" w:rsidP="0046211F">
      <w:r w:rsidRPr="00C30304">
        <w:t>我们花了几亿，也许几十亿。</w:t>
      </w:r>
    </w:p>
    <w:p w:rsidR="0046211F" w:rsidRPr="00C30304" w:rsidRDefault="0046211F" w:rsidP="0046211F"/>
    <w:p w:rsidR="0046211F" w:rsidRPr="00C30304" w:rsidRDefault="0046211F" w:rsidP="0046211F">
      <w:r w:rsidRPr="00C30304">
        <w:t>2097</w:t>
      </w:r>
    </w:p>
    <w:p w:rsidR="0046211F" w:rsidRPr="00C30304" w:rsidRDefault="0046211F" w:rsidP="0046211F">
      <w:r w:rsidRPr="00C30304">
        <w:t>01:45:45,939 --&gt; 01:45:49,508</w:t>
      </w:r>
    </w:p>
    <w:p w:rsidR="0046211F" w:rsidRPr="00C30304" w:rsidRDefault="0046211F" w:rsidP="0046211F">
      <w:r w:rsidRPr="00C30304">
        <w:t>&lt;i&gt; In the event the Israelis&lt;/i&gt;</w:t>
      </w:r>
    </w:p>
    <w:p w:rsidR="0046211F" w:rsidRPr="00C30304" w:rsidRDefault="0046211F" w:rsidP="0046211F">
      <w:r w:rsidRPr="00C30304">
        <w:t>&lt;i&gt; did attack Iran,&lt;/i&gt;</w:t>
      </w:r>
    </w:p>
    <w:p w:rsidR="0046211F" w:rsidRPr="00C30304" w:rsidRDefault="0046211F" w:rsidP="0046211F"/>
    <w:p w:rsidR="0046211F" w:rsidRPr="00C30304" w:rsidRDefault="0046211F" w:rsidP="0046211F">
      <w:r w:rsidRPr="00C30304">
        <w:t>2098</w:t>
      </w:r>
    </w:p>
    <w:p w:rsidR="0046211F" w:rsidRPr="00C30304" w:rsidRDefault="0046211F" w:rsidP="0046211F">
      <w:r w:rsidRPr="00C30304">
        <w:t>01:45:49,510 --&gt; 01:45:52,178</w:t>
      </w:r>
    </w:p>
    <w:p w:rsidR="0046211F" w:rsidRPr="00C30304" w:rsidRDefault="0046211F" w:rsidP="0046211F">
      <w:r w:rsidRPr="00C30304">
        <w:t>&lt;i&gt; we assumed we would be drawn&lt;/i&gt;</w:t>
      </w:r>
    </w:p>
    <w:p w:rsidR="0046211F" w:rsidRPr="00C30304" w:rsidRDefault="0046211F" w:rsidP="0046211F">
      <w:r w:rsidRPr="00C30304">
        <w:t>&lt;i&gt; into the conflict.&lt;/i&gt;</w:t>
      </w:r>
    </w:p>
    <w:p w:rsidR="0046211F" w:rsidRPr="00C30304" w:rsidRDefault="0046211F" w:rsidP="0046211F">
      <w:pPr>
        <w:rPr>
          <w:rFonts w:asciiTheme="minorHAnsi" w:hAnsiTheme="minorHAnsi" w:cstheme="minorBidi"/>
        </w:rPr>
      </w:pPr>
      <w:r w:rsidRPr="00C30304">
        <w:rPr>
          <w:rFonts w:hint="eastAsia"/>
        </w:rPr>
        <w:t>在以色列事件中攻击伊朗，我们花了几亿，也许几十亿</w:t>
      </w:r>
      <w:r w:rsidRPr="00C30304">
        <w:t>，我们以为我们卷进冲突中了。</w:t>
      </w:r>
    </w:p>
    <w:p w:rsidR="0046211F" w:rsidRPr="00C30304" w:rsidRDefault="0046211F" w:rsidP="0046211F"/>
    <w:p w:rsidR="0046211F" w:rsidRPr="00C30304" w:rsidRDefault="0046211F" w:rsidP="0046211F">
      <w:r w:rsidRPr="00C30304">
        <w:t>2099</w:t>
      </w:r>
    </w:p>
    <w:p w:rsidR="0046211F" w:rsidRPr="00C30304" w:rsidRDefault="0046211F" w:rsidP="0046211F">
      <w:r w:rsidRPr="00C30304">
        <w:t>01:45:53,547 --&gt; 01:45:57,016</w:t>
      </w:r>
    </w:p>
    <w:p w:rsidR="0046211F" w:rsidRPr="00C30304" w:rsidRDefault="0046211F" w:rsidP="0046211F">
      <w:r w:rsidRPr="00C30304">
        <w:t>&lt;i&gt; We built in attacks on Iran's&lt;/i&gt;</w:t>
      </w:r>
    </w:p>
    <w:p w:rsidR="0046211F" w:rsidRPr="00C30304" w:rsidRDefault="0046211F" w:rsidP="0046211F">
      <w:r w:rsidRPr="00C30304">
        <w:t>&lt;i&gt; command-and-control system&lt;/i&gt;</w:t>
      </w:r>
    </w:p>
    <w:p w:rsidR="0046211F" w:rsidRPr="00C30304" w:rsidRDefault="0046211F" w:rsidP="0046211F"/>
    <w:p w:rsidR="0046211F" w:rsidRPr="00C30304" w:rsidRDefault="0046211F" w:rsidP="0046211F">
      <w:r w:rsidRPr="00C30304">
        <w:t>2100</w:t>
      </w:r>
    </w:p>
    <w:p w:rsidR="0046211F" w:rsidRPr="00C30304" w:rsidRDefault="0046211F" w:rsidP="0046211F">
      <w:r w:rsidRPr="00C30304">
        <w:t>01:45:57,018 --&gt; 01:45:59,385</w:t>
      </w:r>
    </w:p>
    <w:p w:rsidR="0046211F" w:rsidRPr="00C30304" w:rsidRDefault="0046211F" w:rsidP="0046211F">
      <w:r w:rsidRPr="00C30304">
        <w:t>&lt;i&gt; so the iranians couldn't&lt;/i&gt;</w:t>
      </w:r>
    </w:p>
    <w:p w:rsidR="0046211F" w:rsidRPr="00C30304" w:rsidRDefault="0046211F" w:rsidP="0046211F">
      <w:r w:rsidRPr="00C30304">
        <w:t>&lt;i&gt; talk to each other in a fight.&lt;/i&gt;</w:t>
      </w:r>
    </w:p>
    <w:p w:rsidR="0046211F" w:rsidRPr="00C30304" w:rsidRDefault="0046211F" w:rsidP="0046211F">
      <w:r w:rsidRPr="00C30304">
        <w:t>我们对伊朗的指挥和控制系统实施攻击以至于伊朗人不能够在战斗互相交谈。</w:t>
      </w:r>
    </w:p>
    <w:p w:rsidR="0046211F" w:rsidRPr="00C30304" w:rsidRDefault="0046211F" w:rsidP="0046211F"/>
    <w:p w:rsidR="0046211F" w:rsidRPr="00C30304" w:rsidRDefault="0046211F" w:rsidP="0046211F">
      <w:r w:rsidRPr="00C30304">
        <w:t>2101</w:t>
      </w:r>
    </w:p>
    <w:p w:rsidR="0046211F" w:rsidRPr="00C30304" w:rsidRDefault="0046211F" w:rsidP="0046211F">
      <w:r w:rsidRPr="00C30304">
        <w:t>01:45:59,886 --&gt; 01:46:03,422</w:t>
      </w:r>
    </w:p>
    <w:p w:rsidR="0046211F" w:rsidRPr="00C30304" w:rsidRDefault="0046211F" w:rsidP="0046211F">
      <w:r w:rsidRPr="00C30304">
        <w:t>&lt;i&gt; We infiltrated their iads,&lt;/i&gt;</w:t>
      </w:r>
    </w:p>
    <w:p w:rsidR="0046211F" w:rsidRPr="00C30304" w:rsidRDefault="0046211F" w:rsidP="0046211F">
      <w:r w:rsidRPr="00C30304">
        <w:t>&lt;i&gt; military air defense systems,&lt;/i&gt;</w:t>
      </w:r>
    </w:p>
    <w:p w:rsidR="0046211F" w:rsidRPr="00C30304" w:rsidRDefault="0046211F" w:rsidP="0046211F"/>
    <w:p w:rsidR="0046211F" w:rsidRPr="00C30304" w:rsidRDefault="0046211F" w:rsidP="0046211F">
      <w:r w:rsidRPr="00C30304">
        <w:t>2102</w:t>
      </w:r>
    </w:p>
    <w:p w:rsidR="0046211F" w:rsidRPr="00C30304" w:rsidRDefault="0046211F" w:rsidP="0046211F">
      <w:r w:rsidRPr="00C30304">
        <w:t>01:46:03,724 --&gt; 01:46:05,758</w:t>
      </w:r>
    </w:p>
    <w:p w:rsidR="0046211F" w:rsidRPr="00C30304" w:rsidRDefault="0046211F" w:rsidP="0046211F">
      <w:r w:rsidRPr="00C30304">
        <w:t>&lt;i&gt; so they couldn't shoot down&lt;/i&gt;</w:t>
      </w:r>
    </w:p>
    <w:p w:rsidR="0046211F" w:rsidRPr="00C30304" w:rsidRDefault="0046211F" w:rsidP="0046211F">
      <w:r w:rsidRPr="00C30304">
        <w:t>&lt;i&gt; our planes if we flew over.&lt;/i&gt;</w:t>
      </w:r>
    </w:p>
    <w:p w:rsidR="0046211F" w:rsidRPr="00C30304" w:rsidRDefault="0046211F" w:rsidP="0046211F">
      <w:r w:rsidRPr="00C30304">
        <w:t>我们渗透到他们的</w:t>
      </w:r>
      <w:r w:rsidRPr="00C30304">
        <w:t>IADS</w:t>
      </w:r>
      <w:r w:rsidRPr="00C30304">
        <w:t>、军事防空系统，使他们在我们飞过去的情况下不能击落我们的飞机。</w:t>
      </w:r>
    </w:p>
    <w:p w:rsidR="0046211F" w:rsidRPr="00C30304" w:rsidRDefault="0046211F" w:rsidP="0046211F"/>
    <w:p w:rsidR="0046211F" w:rsidRPr="00C30304" w:rsidRDefault="0046211F" w:rsidP="0046211F">
      <w:r w:rsidRPr="00C30304">
        <w:t>2103</w:t>
      </w:r>
    </w:p>
    <w:p w:rsidR="0046211F" w:rsidRPr="00C30304" w:rsidRDefault="0046211F" w:rsidP="0046211F">
      <w:r w:rsidRPr="00C30304">
        <w:t>01:46:06,526 --&gt; 01:46:09,628</w:t>
      </w:r>
    </w:p>
    <w:p w:rsidR="0046211F" w:rsidRPr="00C30304" w:rsidRDefault="0046211F" w:rsidP="0046211F">
      <w:r w:rsidRPr="00C30304">
        <w:t>&lt;i&gt; We also went after&lt;/i&gt;</w:t>
      </w:r>
    </w:p>
    <w:p w:rsidR="0046211F" w:rsidRPr="00C30304" w:rsidRDefault="0046211F" w:rsidP="0046211F">
      <w:r w:rsidRPr="00C30304">
        <w:t>&lt;i&gt;their civilian support systems,&lt;/i&gt;</w:t>
      </w:r>
    </w:p>
    <w:p w:rsidR="0046211F" w:rsidRPr="00C30304" w:rsidRDefault="0046211F" w:rsidP="0046211F"/>
    <w:p w:rsidR="0046211F" w:rsidRPr="00C30304" w:rsidRDefault="0046211F" w:rsidP="0046211F">
      <w:r w:rsidRPr="00C30304">
        <w:t>2104</w:t>
      </w:r>
    </w:p>
    <w:p w:rsidR="0046211F" w:rsidRPr="00C30304" w:rsidRDefault="0046211F" w:rsidP="0046211F">
      <w:r w:rsidRPr="00C30304">
        <w:t>01:46:09,630 --&gt; 01:46:12,198</w:t>
      </w:r>
    </w:p>
    <w:p w:rsidR="0046211F" w:rsidRPr="00C30304" w:rsidRDefault="0046211F" w:rsidP="0046211F">
      <w:r w:rsidRPr="00C30304">
        <w:t>&lt;i&gt; power grids, transportation,&lt;/i&gt;</w:t>
      </w:r>
    </w:p>
    <w:p w:rsidR="0046211F" w:rsidRPr="00C30304" w:rsidRDefault="0046211F" w:rsidP="0046211F"/>
    <w:p w:rsidR="0046211F" w:rsidRPr="00C30304" w:rsidRDefault="0046211F" w:rsidP="0046211F">
      <w:r w:rsidRPr="00C30304">
        <w:t>2105</w:t>
      </w:r>
    </w:p>
    <w:p w:rsidR="0046211F" w:rsidRPr="00C30304" w:rsidRDefault="0046211F" w:rsidP="0046211F">
      <w:r w:rsidRPr="00C30304">
        <w:t>01:46:12,566 --&gt; 01:46:15,368</w:t>
      </w:r>
    </w:p>
    <w:p w:rsidR="0046211F" w:rsidRPr="00C30304" w:rsidRDefault="0046211F" w:rsidP="0046211F">
      <w:r w:rsidRPr="00C30304">
        <w:t>&lt;i&gt; communications,&lt;/i&gt;</w:t>
      </w:r>
    </w:p>
    <w:p w:rsidR="0046211F" w:rsidRPr="00C30304" w:rsidRDefault="0046211F" w:rsidP="0046211F">
      <w:r w:rsidRPr="00C30304">
        <w:t>&lt;i&gt; financial systems.&lt;/i&gt;</w:t>
      </w:r>
    </w:p>
    <w:p w:rsidR="0046211F" w:rsidRPr="00C30304" w:rsidRDefault="0046211F" w:rsidP="0046211F">
      <w:r w:rsidRPr="00C30304">
        <w:t>我们也追求平民支持系统、电网、运输系统、通信系统、财政系统。</w:t>
      </w:r>
    </w:p>
    <w:p w:rsidR="0046211F" w:rsidRPr="00C30304" w:rsidRDefault="0046211F" w:rsidP="0046211F"/>
    <w:p w:rsidR="0046211F" w:rsidRPr="00C30304" w:rsidRDefault="0046211F" w:rsidP="0046211F">
      <w:r w:rsidRPr="00C30304">
        <w:t>2106</w:t>
      </w:r>
    </w:p>
    <w:p w:rsidR="0046211F" w:rsidRPr="00C30304" w:rsidRDefault="0046211F" w:rsidP="0046211F">
      <w:r w:rsidRPr="00C30304">
        <w:t>01:46:15,969 --&gt; 01:46:19,271</w:t>
      </w:r>
    </w:p>
    <w:p w:rsidR="0046211F" w:rsidRPr="00C30304" w:rsidRDefault="0046211F" w:rsidP="0046211F">
      <w:r w:rsidRPr="00C30304">
        <w:t>&lt;i&gt; We were inside waiting,&lt;/i&gt;</w:t>
      </w:r>
    </w:p>
    <w:p w:rsidR="0046211F" w:rsidRPr="00C30304" w:rsidRDefault="0046211F" w:rsidP="0046211F">
      <w:r w:rsidRPr="00C30304">
        <w:t>&lt;i&gt; watching,&lt;/i&gt;</w:t>
      </w:r>
    </w:p>
    <w:p w:rsidR="0046211F" w:rsidRPr="00C30304" w:rsidRDefault="0046211F" w:rsidP="0046211F"/>
    <w:p w:rsidR="0046211F" w:rsidRPr="00C30304" w:rsidRDefault="0046211F" w:rsidP="0046211F">
      <w:r w:rsidRPr="00C30304">
        <w:t>2107</w:t>
      </w:r>
    </w:p>
    <w:p w:rsidR="0046211F" w:rsidRPr="00C30304" w:rsidRDefault="0046211F" w:rsidP="0046211F">
      <w:r w:rsidRPr="00C30304">
        <w:t>01:46:19,539 --&gt; 01:46:22,541</w:t>
      </w:r>
    </w:p>
    <w:p w:rsidR="0046211F" w:rsidRPr="00C30304" w:rsidRDefault="0046211F" w:rsidP="0046211F">
      <w:r w:rsidRPr="00C30304">
        <w:t>&lt;i&gt; ready to disrupt, degrade,&lt;/i&gt;</w:t>
      </w:r>
    </w:p>
    <w:p w:rsidR="0046211F" w:rsidRPr="00C30304" w:rsidRDefault="0046211F" w:rsidP="0046211F">
      <w:r w:rsidRPr="00C30304">
        <w:t>&lt;i&gt; and destroy those systems&lt;/i&gt;</w:t>
      </w:r>
    </w:p>
    <w:p w:rsidR="0046211F" w:rsidRPr="00C30304" w:rsidRDefault="0046211F" w:rsidP="0046211F"/>
    <w:p w:rsidR="0046211F" w:rsidRPr="00C30304" w:rsidRDefault="0046211F" w:rsidP="0046211F">
      <w:r w:rsidRPr="00C30304">
        <w:t>2108</w:t>
      </w:r>
    </w:p>
    <w:p w:rsidR="0046211F" w:rsidRPr="00C30304" w:rsidRDefault="0046211F" w:rsidP="0046211F">
      <w:r w:rsidRPr="00C30304">
        <w:t>01:46:22,543 --&gt; 01:46:23,876</w:t>
      </w:r>
    </w:p>
    <w:p w:rsidR="0046211F" w:rsidRPr="00C30304" w:rsidRDefault="0046211F" w:rsidP="0046211F">
      <w:r w:rsidRPr="00C30304">
        <w:t>&lt;i&gt; with cyber-attacks.&lt;/i&gt;</w:t>
      </w:r>
    </w:p>
    <w:p w:rsidR="0046211F" w:rsidRPr="00C30304" w:rsidRDefault="0046211F" w:rsidP="0046211F">
      <w:r w:rsidRPr="00C30304">
        <w:t>我们在里面等待、查看，利用网络攻击准备破坏，降解和销毁这些系统。</w:t>
      </w:r>
    </w:p>
    <w:p w:rsidR="0046211F" w:rsidRPr="00C30304" w:rsidRDefault="0046211F" w:rsidP="0046211F"/>
    <w:p w:rsidR="0046211F" w:rsidRPr="00C30304" w:rsidRDefault="0046211F" w:rsidP="0046211F">
      <w:r w:rsidRPr="00C30304">
        <w:t>2109</w:t>
      </w:r>
    </w:p>
    <w:p w:rsidR="0046211F" w:rsidRPr="00C30304" w:rsidRDefault="0046211F" w:rsidP="0046211F">
      <w:r w:rsidRPr="00C30304">
        <w:lastRenderedPageBreak/>
        <w:t>01:46:27,514 --&gt; 01:46:28,981</w:t>
      </w:r>
    </w:p>
    <w:p w:rsidR="0046211F" w:rsidRPr="00C30304" w:rsidRDefault="0046211F" w:rsidP="0046211F">
      <w:r w:rsidRPr="00C30304">
        <w:t>&lt;i&gt; And in comparison,&lt;/i&gt;</w:t>
      </w:r>
    </w:p>
    <w:p w:rsidR="0046211F" w:rsidRPr="00C30304" w:rsidRDefault="0046211F" w:rsidP="0046211F"/>
    <w:p w:rsidR="0046211F" w:rsidRPr="00C30304" w:rsidRDefault="0046211F" w:rsidP="0046211F">
      <w:r w:rsidRPr="00C30304">
        <w:t>2110</w:t>
      </w:r>
    </w:p>
    <w:p w:rsidR="0046211F" w:rsidRPr="00C30304" w:rsidRDefault="0046211F" w:rsidP="0046211F">
      <w:r w:rsidRPr="00C30304">
        <w:t>01:46:29,216 --&gt; 01:46:31,450</w:t>
      </w:r>
    </w:p>
    <w:p w:rsidR="0046211F" w:rsidRPr="00C30304" w:rsidRDefault="0046211F" w:rsidP="0046211F">
      <w:r w:rsidRPr="00C30304">
        <w:t>&lt;i&gt; stuxnet was a back alley&lt;/i&gt;</w:t>
      </w:r>
    </w:p>
    <w:p w:rsidR="0046211F" w:rsidRPr="00C30304" w:rsidRDefault="0046211F" w:rsidP="0046211F">
      <w:r w:rsidRPr="00C30304">
        <w:t>&lt;i&gt; operation.&lt;/i&gt;</w:t>
      </w:r>
    </w:p>
    <w:p w:rsidR="0046211F" w:rsidRPr="00C30304" w:rsidRDefault="0046211F" w:rsidP="0046211F">
      <w:r w:rsidRPr="00C30304">
        <w:t>相比之下，震网是一个小道操作。</w:t>
      </w:r>
    </w:p>
    <w:p w:rsidR="0046211F" w:rsidRPr="00C30304" w:rsidRDefault="0046211F" w:rsidP="0046211F"/>
    <w:p w:rsidR="0046211F" w:rsidRPr="00C30304" w:rsidRDefault="0046211F" w:rsidP="0046211F">
      <w:r w:rsidRPr="00C30304">
        <w:t>2111</w:t>
      </w:r>
    </w:p>
    <w:p w:rsidR="0046211F" w:rsidRPr="00C30304" w:rsidRDefault="0046211F" w:rsidP="0046211F">
      <w:r w:rsidRPr="00C30304">
        <w:t>01:46:32,586 --&gt; 01:46:36,088</w:t>
      </w:r>
    </w:p>
    <w:p w:rsidR="0046211F" w:rsidRPr="00C30304" w:rsidRDefault="0046211F" w:rsidP="0046211F">
      <w:r w:rsidRPr="00C30304">
        <w:t>&lt;i&gt; Nz was the plan&lt;/i&gt;</w:t>
      </w:r>
    </w:p>
    <w:p w:rsidR="0046211F" w:rsidRPr="00C30304" w:rsidRDefault="0046211F" w:rsidP="0046211F">
      <w:r w:rsidRPr="00C30304">
        <w:t>&lt;i&gt; for a full-scale cyber war&lt;/i&gt;</w:t>
      </w:r>
    </w:p>
    <w:p w:rsidR="0046211F" w:rsidRPr="00C30304" w:rsidRDefault="0046211F" w:rsidP="0046211F"/>
    <w:p w:rsidR="0046211F" w:rsidRPr="00C30304" w:rsidRDefault="0046211F" w:rsidP="0046211F">
      <w:r w:rsidRPr="00C30304">
        <w:t>2112</w:t>
      </w:r>
    </w:p>
    <w:p w:rsidR="0046211F" w:rsidRPr="00C30304" w:rsidRDefault="0046211F" w:rsidP="0046211F">
      <w:r w:rsidRPr="00C30304">
        <w:t>01:46:36,090 --&gt; 01:46:37,957</w:t>
      </w:r>
    </w:p>
    <w:p w:rsidR="0046211F" w:rsidRPr="00C30304" w:rsidRDefault="0046211F" w:rsidP="0046211F">
      <w:r w:rsidRPr="00C30304">
        <w:t>&lt;i&gt; with no attribution.&lt;/i&gt;</w:t>
      </w:r>
    </w:p>
    <w:p w:rsidR="0046211F" w:rsidRPr="00C30304" w:rsidRDefault="0046211F" w:rsidP="0046211F">
      <w:r w:rsidRPr="00C30304">
        <w:t>新西兰是一个没有归属的全面网络战争的计划。</w:t>
      </w:r>
    </w:p>
    <w:p w:rsidR="0046211F" w:rsidRPr="00C30304" w:rsidRDefault="0046211F" w:rsidP="0046211F"/>
    <w:p w:rsidR="0046211F" w:rsidRPr="00C30304" w:rsidRDefault="0046211F" w:rsidP="0046211F">
      <w:r w:rsidRPr="00C30304">
        <w:t>2113</w:t>
      </w:r>
    </w:p>
    <w:p w:rsidR="0046211F" w:rsidRPr="00C30304" w:rsidRDefault="0046211F" w:rsidP="0046211F">
      <w:r w:rsidRPr="00C30304">
        <w:t>01:46:38,725 --&gt; 01:46:40,226</w:t>
      </w:r>
    </w:p>
    <w:p w:rsidR="0046211F" w:rsidRPr="00C30304" w:rsidRDefault="0046211F" w:rsidP="0046211F">
      <w:r w:rsidRPr="00C30304">
        <w:t>The question is,</w:t>
      </w:r>
    </w:p>
    <w:p w:rsidR="0046211F" w:rsidRPr="00C30304" w:rsidRDefault="0046211F" w:rsidP="0046211F">
      <w:r w:rsidRPr="00C30304">
        <w:t>is that the kind of world</w:t>
      </w:r>
    </w:p>
    <w:p w:rsidR="0046211F" w:rsidRPr="00C30304" w:rsidRDefault="0046211F" w:rsidP="0046211F"/>
    <w:p w:rsidR="0046211F" w:rsidRPr="00C30304" w:rsidRDefault="0046211F" w:rsidP="0046211F">
      <w:r w:rsidRPr="00C30304">
        <w:t>2114</w:t>
      </w:r>
    </w:p>
    <w:p w:rsidR="0046211F" w:rsidRPr="00C30304" w:rsidRDefault="0046211F" w:rsidP="0046211F">
      <w:r w:rsidRPr="00C30304">
        <w:t>01:46:40,228 --&gt; 01:46:40,226</w:t>
      </w:r>
    </w:p>
    <w:p w:rsidR="0046211F" w:rsidRPr="00C30304" w:rsidRDefault="0046211F" w:rsidP="0046211F">
      <w:r w:rsidRPr="00C30304">
        <w:t>we want to live in?</w:t>
      </w:r>
    </w:p>
    <w:p w:rsidR="0046211F" w:rsidRPr="00C30304" w:rsidRDefault="0046211F" w:rsidP="0046211F">
      <w:r w:rsidRPr="00C30304">
        <w:t>问题是我们想生存在什么样的世界里？</w:t>
      </w:r>
    </w:p>
    <w:p w:rsidR="0046211F" w:rsidRPr="00C30304" w:rsidRDefault="0046211F" w:rsidP="0046211F"/>
    <w:p w:rsidR="0046211F" w:rsidRPr="00C30304" w:rsidRDefault="0046211F" w:rsidP="0046211F">
      <w:r w:rsidRPr="00C30304">
        <w:t>2115</w:t>
      </w:r>
    </w:p>
    <w:p w:rsidR="0046211F" w:rsidRPr="00C30304" w:rsidRDefault="0046211F" w:rsidP="0046211F">
      <w:r w:rsidRPr="00C30304">
        <w:t>01:46:41,762 --&gt; 01:46:45,531</w:t>
      </w:r>
    </w:p>
    <w:p w:rsidR="0046211F" w:rsidRPr="00C30304" w:rsidRDefault="0046211F" w:rsidP="0046211F">
      <w:r w:rsidRPr="00C30304">
        <w:t>And if we don't, as citizens,</w:t>
      </w:r>
    </w:p>
    <w:p w:rsidR="0046211F" w:rsidRPr="00C30304" w:rsidRDefault="0046211F" w:rsidP="0046211F">
      <w:r w:rsidRPr="00C30304">
        <w:t>how do we go about a process</w:t>
      </w:r>
    </w:p>
    <w:p w:rsidR="0046211F" w:rsidRPr="00C30304" w:rsidRDefault="0046211F" w:rsidP="0046211F"/>
    <w:p w:rsidR="0046211F" w:rsidRPr="00C30304" w:rsidRDefault="0046211F" w:rsidP="0046211F">
      <w:r w:rsidRPr="00C30304">
        <w:t>2116</w:t>
      </w:r>
    </w:p>
    <w:p w:rsidR="0046211F" w:rsidRPr="00C30304" w:rsidRDefault="0046211F" w:rsidP="0046211F">
      <w:r w:rsidRPr="00C30304">
        <w:t>01:46:45,533 --&gt; 01:46:47,533</w:t>
      </w:r>
    </w:p>
    <w:p w:rsidR="0046211F" w:rsidRPr="00C30304" w:rsidRDefault="0046211F" w:rsidP="0046211F">
      <w:r w:rsidRPr="00C30304">
        <w:t>where we have</w:t>
      </w:r>
    </w:p>
    <w:p w:rsidR="0046211F" w:rsidRPr="00C30304" w:rsidRDefault="0046211F" w:rsidP="0046211F">
      <w:r w:rsidRPr="00C30304">
        <w:t>a more sane discussion?</w:t>
      </w:r>
    </w:p>
    <w:p w:rsidR="0046211F" w:rsidRPr="00C30304" w:rsidRDefault="0046211F" w:rsidP="0046211F">
      <w:r w:rsidRPr="00C30304">
        <w:t>作为公民，如果我们不这样做，我们怎么开始一个更理智的讨论？</w:t>
      </w:r>
    </w:p>
    <w:p w:rsidR="0046211F" w:rsidRPr="00C30304" w:rsidRDefault="0046211F" w:rsidP="0046211F"/>
    <w:p w:rsidR="0046211F" w:rsidRPr="00C30304" w:rsidRDefault="0046211F" w:rsidP="0046211F">
      <w:r w:rsidRPr="00C30304">
        <w:t>2117</w:t>
      </w:r>
    </w:p>
    <w:p w:rsidR="0046211F" w:rsidRPr="00C30304" w:rsidRDefault="0046211F" w:rsidP="0046211F">
      <w:r w:rsidRPr="00C30304">
        <w:t>01:46:47,535 --&gt; 01:46:49,935</w:t>
      </w:r>
    </w:p>
    <w:p w:rsidR="0046211F" w:rsidRPr="00C30304" w:rsidRDefault="0046211F" w:rsidP="0046211F">
      <w:r w:rsidRPr="00C30304">
        <w:t>We need an entirely new way</w:t>
      </w:r>
    </w:p>
    <w:p w:rsidR="0046211F" w:rsidRPr="00C30304" w:rsidRDefault="0046211F" w:rsidP="0046211F">
      <w:r w:rsidRPr="00C30304">
        <w:t>of thinking about</w:t>
      </w:r>
    </w:p>
    <w:p w:rsidR="0046211F" w:rsidRPr="00C30304" w:rsidRDefault="0046211F" w:rsidP="0046211F"/>
    <w:p w:rsidR="0046211F" w:rsidRPr="00C30304" w:rsidRDefault="0046211F" w:rsidP="0046211F">
      <w:r w:rsidRPr="00C30304">
        <w:t>2118</w:t>
      </w:r>
    </w:p>
    <w:p w:rsidR="0046211F" w:rsidRPr="00C30304" w:rsidRDefault="0046211F" w:rsidP="0046211F">
      <w:r w:rsidRPr="00C30304">
        <w:t>01:46:49,937 --&gt; 01:46:51,504</w:t>
      </w:r>
    </w:p>
    <w:p w:rsidR="0046211F" w:rsidRPr="00C30304" w:rsidRDefault="0046211F" w:rsidP="0046211F">
      <w:r w:rsidRPr="00C30304">
        <w:t>how we're gonna solve</w:t>
      </w:r>
    </w:p>
    <w:p w:rsidR="0046211F" w:rsidRPr="00C30304" w:rsidRDefault="0046211F" w:rsidP="0046211F">
      <w:r w:rsidRPr="00C30304">
        <w:t>this problem.</w:t>
      </w:r>
    </w:p>
    <w:p w:rsidR="0046211F" w:rsidRPr="00C30304" w:rsidRDefault="0046211F" w:rsidP="0046211F">
      <w:r w:rsidRPr="00C30304">
        <w:t>我们需要一种全新的方式来思考如何解决这个问题。</w:t>
      </w:r>
    </w:p>
    <w:p w:rsidR="0046211F" w:rsidRPr="00C30304" w:rsidRDefault="0046211F" w:rsidP="0046211F"/>
    <w:p w:rsidR="0046211F" w:rsidRPr="00C30304" w:rsidRDefault="0046211F" w:rsidP="0046211F">
      <w:r w:rsidRPr="00C30304">
        <w:t>2119</w:t>
      </w:r>
    </w:p>
    <w:p w:rsidR="0046211F" w:rsidRPr="00C30304" w:rsidRDefault="0046211F" w:rsidP="0046211F">
      <w:r w:rsidRPr="00C30304">
        <w:t>01:46:52,439 --&gt; 01:46:54,573</w:t>
      </w:r>
    </w:p>
    <w:p w:rsidR="0046211F" w:rsidRPr="00C30304" w:rsidRDefault="0046211F" w:rsidP="0046211F">
      <w:r w:rsidRPr="00C30304">
        <w:t>You're not going to get</w:t>
      </w:r>
    </w:p>
    <w:p w:rsidR="0046211F" w:rsidRPr="00C30304" w:rsidRDefault="0046211F" w:rsidP="0046211F">
      <w:r w:rsidRPr="00C30304">
        <w:t xml:space="preserve">an entirely new way </w:t>
      </w:r>
    </w:p>
    <w:p w:rsidR="0046211F" w:rsidRPr="00C30304" w:rsidRDefault="0046211F" w:rsidP="0046211F"/>
    <w:p w:rsidR="0046211F" w:rsidRPr="00C30304" w:rsidRDefault="0046211F" w:rsidP="0046211F">
      <w:r w:rsidRPr="00C30304">
        <w:t>2120</w:t>
      </w:r>
    </w:p>
    <w:p w:rsidR="0046211F" w:rsidRPr="00C30304" w:rsidRDefault="0046211F" w:rsidP="0046211F">
      <w:r w:rsidRPr="00C30304">
        <w:t>01:46:54,575 --&gt; 01:46:55,975</w:t>
      </w:r>
    </w:p>
    <w:p w:rsidR="0046211F" w:rsidRPr="00C30304" w:rsidRDefault="0046211F" w:rsidP="0046211F">
      <w:r w:rsidRPr="00C30304">
        <w:t>of solving this problem</w:t>
      </w:r>
    </w:p>
    <w:p w:rsidR="0046211F" w:rsidRPr="00C30304" w:rsidRDefault="0046211F" w:rsidP="0046211F"/>
    <w:p w:rsidR="0046211F" w:rsidRPr="00C30304" w:rsidRDefault="0046211F" w:rsidP="0046211F">
      <w:r w:rsidRPr="00C30304">
        <w:t>2121</w:t>
      </w:r>
    </w:p>
    <w:p w:rsidR="0046211F" w:rsidRPr="00C30304" w:rsidRDefault="0046211F" w:rsidP="0046211F">
      <w:r w:rsidRPr="00C30304">
        <w:t>01:46:56,276 --&gt; 01:46:59,078</w:t>
      </w:r>
    </w:p>
    <w:p w:rsidR="0046211F" w:rsidRPr="00C30304" w:rsidRDefault="0046211F" w:rsidP="0046211F">
      <w:r w:rsidRPr="00C30304">
        <w:t>until you begin to have</w:t>
      </w:r>
    </w:p>
    <w:p w:rsidR="0046211F" w:rsidRPr="00C30304" w:rsidRDefault="0046211F" w:rsidP="0046211F">
      <w:r w:rsidRPr="00C30304">
        <w:t>an open acknowledgement</w:t>
      </w:r>
    </w:p>
    <w:p w:rsidR="0046211F" w:rsidRPr="00C30304" w:rsidRDefault="0046211F" w:rsidP="0046211F">
      <w:r w:rsidRPr="00C30304">
        <w:t>即我们拥有网络武器，你不会得到一个全新的方式解决这个问题，直到你开始有一个开放的认知。</w:t>
      </w:r>
    </w:p>
    <w:p w:rsidR="0046211F" w:rsidRPr="00C30304" w:rsidRDefault="0046211F" w:rsidP="0046211F"/>
    <w:p w:rsidR="0046211F" w:rsidRPr="00C30304" w:rsidRDefault="0046211F" w:rsidP="0046211F">
      <w:r w:rsidRPr="00C30304">
        <w:t>2122</w:t>
      </w:r>
    </w:p>
    <w:p w:rsidR="0046211F" w:rsidRPr="00C30304" w:rsidRDefault="0046211F" w:rsidP="0046211F">
      <w:r w:rsidRPr="00C30304">
        <w:t>01:46:59,579 --&gt; 01:47:01,914</w:t>
      </w:r>
    </w:p>
    <w:p w:rsidR="0046211F" w:rsidRPr="00C30304" w:rsidRDefault="0046211F" w:rsidP="0046211F">
      <w:r w:rsidRPr="00C30304">
        <w:t>that we have cyber weapons</w:t>
      </w:r>
    </w:p>
    <w:p w:rsidR="0046211F" w:rsidRPr="00C30304" w:rsidRDefault="0046211F" w:rsidP="0046211F">
      <w:r w:rsidRPr="00C30304">
        <w:t>as well,</w:t>
      </w:r>
    </w:p>
    <w:p w:rsidR="0046211F" w:rsidRPr="00C30304" w:rsidRDefault="0046211F" w:rsidP="0046211F"/>
    <w:p w:rsidR="0046211F" w:rsidRPr="00C30304" w:rsidRDefault="0046211F" w:rsidP="0046211F">
      <w:r w:rsidRPr="00C30304">
        <w:t>2123</w:t>
      </w:r>
    </w:p>
    <w:p w:rsidR="0046211F" w:rsidRPr="00C30304" w:rsidRDefault="0046211F" w:rsidP="0046211F">
      <w:r w:rsidRPr="00C30304">
        <w:t>01:47:02,783 --&gt; 01:47:05,818</w:t>
      </w:r>
    </w:p>
    <w:p w:rsidR="0046211F" w:rsidRPr="00C30304" w:rsidRDefault="0046211F" w:rsidP="0046211F">
      <w:r w:rsidRPr="00C30304">
        <w:t>and that we may have to agree</w:t>
      </w:r>
    </w:p>
    <w:p w:rsidR="0046211F" w:rsidRPr="00C30304" w:rsidRDefault="0046211F" w:rsidP="0046211F">
      <w:r w:rsidRPr="00C30304">
        <w:t>to some limits on their use</w:t>
      </w:r>
    </w:p>
    <w:p w:rsidR="0046211F" w:rsidRPr="00C30304" w:rsidRDefault="0046211F" w:rsidP="0046211F"/>
    <w:p w:rsidR="0046211F" w:rsidRPr="00C30304" w:rsidRDefault="0046211F" w:rsidP="0046211F">
      <w:r w:rsidRPr="00C30304">
        <w:t>2124</w:t>
      </w:r>
    </w:p>
    <w:p w:rsidR="0046211F" w:rsidRPr="00C30304" w:rsidRDefault="0046211F" w:rsidP="0046211F">
      <w:r w:rsidRPr="00C30304">
        <w:t>01:47:06,353 --&gt; 01:47:08,687</w:t>
      </w:r>
    </w:p>
    <w:p w:rsidR="0046211F" w:rsidRPr="00C30304" w:rsidRDefault="0046211F" w:rsidP="0046211F">
      <w:r w:rsidRPr="00C30304">
        <w:t>if we're going to get other</w:t>
      </w:r>
    </w:p>
    <w:p w:rsidR="0046211F" w:rsidRPr="00C30304" w:rsidRDefault="0046211F" w:rsidP="0046211F">
      <w:r w:rsidRPr="00C30304">
        <w:t>nations to limit their use.</w:t>
      </w:r>
    </w:p>
    <w:p w:rsidR="0046211F" w:rsidRPr="00C30304" w:rsidRDefault="0046211F" w:rsidP="0046211F">
      <w:r w:rsidRPr="00C30304">
        <w:t>同时，如果我们想要其他国家限制使用网络武器，</w:t>
      </w:r>
      <w:r w:rsidRPr="00C30304">
        <w:rPr>
          <w:rFonts w:hint="eastAsia"/>
        </w:rPr>
        <w:t>我们也不得不同意其使用一些限制性的网络武器。</w:t>
      </w:r>
      <w:r w:rsidRPr="00C30304">
        <w:t>。</w:t>
      </w:r>
    </w:p>
    <w:p w:rsidR="0046211F" w:rsidRPr="00C30304" w:rsidRDefault="0046211F" w:rsidP="0046211F"/>
    <w:p w:rsidR="0046211F" w:rsidRPr="00C30304" w:rsidRDefault="0046211F" w:rsidP="0046211F">
      <w:r w:rsidRPr="00C30304">
        <w:t>2125</w:t>
      </w:r>
    </w:p>
    <w:p w:rsidR="0046211F" w:rsidRPr="00C30304" w:rsidRDefault="0046211F" w:rsidP="0046211F">
      <w:r w:rsidRPr="00C30304">
        <w:t>01:47:08,689 --&gt; 01:47:10,256</w:t>
      </w:r>
    </w:p>
    <w:p w:rsidR="0046211F" w:rsidRPr="00C30304" w:rsidRDefault="0046211F" w:rsidP="0046211F">
      <w:r w:rsidRPr="00C30304">
        <w:t>It's not gonna be</w:t>
      </w:r>
    </w:p>
    <w:p w:rsidR="0046211F" w:rsidRPr="00C30304" w:rsidRDefault="0046211F" w:rsidP="0046211F">
      <w:r w:rsidRPr="00C30304">
        <w:t>a one-way street.</w:t>
      </w:r>
    </w:p>
    <w:p w:rsidR="0046211F" w:rsidRPr="00C30304" w:rsidRDefault="0046211F" w:rsidP="0046211F">
      <w:r w:rsidRPr="00C30304">
        <w:lastRenderedPageBreak/>
        <w:t>它不会是一个单行道。</w:t>
      </w:r>
    </w:p>
    <w:p w:rsidR="0046211F" w:rsidRPr="00C30304" w:rsidRDefault="0046211F" w:rsidP="0046211F"/>
    <w:p w:rsidR="0046211F" w:rsidRPr="00C30304" w:rsidRDefault="0046211F" w:rsidP="0046211F">
      <w:r w:rsidRPr="00C30304">
        <w:t>2126</w:t>
      </w:r>
    </w:p>
    <w:p w:rsidR="0046211F" w:rsidRPr="00C30304" w:rsidRDefault="0046211F" w:rsidP="0046211F">
      <w:r w:rsidRPr="00C30304">
        <w:t>01:47:10,457 --&gt; 01:47:13,125</w:t>
      </w:r>
    </w:p>
    <w:p w:rsidR="0046211F" w:rsidRPr="00C30304" w:rsidRDefault="0046211F" w:rsidP="0046211F">
      <w:r w:rsidRPr="00C30304">
        <w:t>I'm old enough to have worked</w:t>
      </w:r>
    </w:p>
    <w:p w:rsidR="0046211F" w:rsidRPr="00C30304" w:rsidRDefault="0046211F" w:rsidP="0046211F">
      <w:r w:rsidRPr="00C30304">
        <w:t>on nuclear arms control</w:t>
      </w:r>
    </w:p>
    <w:p w:rsidR="0046211F" w:rsidRPr="00C30304" w:rsidRDefault="0046211F" w:rsidP="0046211F"/>
    <w:p w:rsidR="0046211F" w:rsidRPr="00C30304" w:rsidRDefault="0046211F" w:rsidP="0046211F">
      <w:r w:rsidRPr="00C30304">
        <w:t>2127</w:t>
      </w:r>
    </w:p>
    <w:p w:rsidR="0046211F" w:rsidRPr="00C30304" w:rsidRDefault="0046211F" w:rsidP="0046211F">
      <w:r w:rsidRPr="00C30304">
        <w:t>01:47:13,460 --&gt; 01:47:15,961</w:t>
      </w:r>
    </w:p>
    <w:p w:rsidR="0046211F" w:rsidRPr="00C30304" w:rsidRDefault="0046211F" w:rsidP="0046211F">
      <w:r w:rsidRPr="00C30304">
        <w:t>and biological weapons</w:t>
      </w:r>
    </w:p>
    <w:p w:rsidR="0046211F" w:rsidRPr="00C30304" w:rsidRDefault="0046211F" w:rsidP="0046211F">
      <w:r w:rsidRPr="00C30304">
        <w:t>arms control</w:t>
      </w:r>
    </w:p>
    <w:p w:rsidR="0046211F" w:rsidRPr="00C30304" w:rsidRDefault="0046211F" w:rsidP="0046211F"/>
    <w:p w:rsidR="0046211F" w:rsidRPr="00C30304" w:rsidRDefault="0046211F" w:rsidP="0046211F">
      <w:r w:rsidRPr="00C30304">
        <w:t>2128</w:t>
      </w:r>
    </w:p>
    <w:p w:rsidR="0046211F" w:rsidRPr="00C30304" w:rsidRDefault="0046211F" w:rsidP="0046211F">
      <w:r w:rsidRPr="00C30304">
        <w:t>01:47:15,963 --&gt; 01:47:18,130</w:t>
      </w:r>
    </w:p>
    <w:p w:rsidR="0046211F" w:rsidRPr="00C30304" w:rsidRDefault="0046211F" w:rsidP="0046211F">
      <w:r w:rsidRPr="00C30304">
        <w:t>and chemical weapons</w:t>
      </w:r>
    </w:p>
    <w:p w:rsidR="0046211F" w:rsidRPr="00C30304" w:rsidRDefault="0046211F" w:rsidP="0046211F">
      <w:r w:rsidRPr="00C30304">
        <w:t>arms control.</w:t>
      </w:r>
    </w:p>
    <w:p w:rsidR="0046211F" w:rsidRPr="00C30304" w:rsidRDefault="0046211F" w:rsidP="0046211F">
      <w:r w:rsidRPr="00C30304">
        <w:t>我的年龄足够在核武器控制、生物武器军备控制和化学武器军备控制工作了。</w:t>
      </w:r>
    </w:p>
    <w:p w:rsidR="0046211F" w:rsidRPr="00C30304" w:rsidRDefault="0046211F" w:rsidP="0046211F"/>
    <w:p w:rsidR="0046211F" w:rsidRPr="00C30304" w:rsidRDefault="0046211F" w:rsidP="0046211F">
      <w:r w:rsidRPr="00C30304">
        <w:t>2129</w:t>
      </w:r>
    </w:p>
    <w:p w:rsidR="0046211F" w:rsidRPr="00C30304" w:rsidRDefault="0046211F" w:rsidP="0046211F">
      <w:r w:rsidRPr="00C30304">
        <w:t>01:47:19,299 --&gt; 01:47:23,769</w:t>
      </w:r>
    </w:p>
    <w:p w:rsidR="0046211F" w:rsidRPr="00C30304" w:rsidRDefault="0046211F" w:rsidP="0046211F">
      <w:r w:rsidRPr="00C30304">
        <w:t>And I was told in each of those</w:t>
      </w:r>
    </w:p>
    <w:p w:rsidR="0046211F" w:rsidRPr="00C30304" w:rsidRDefault="0046211F" w:rsidP="0046211F">
      <w:r w:rsidRPr="00C30304">
        <w:t>types of arms control,</w:t>
      </w:r>
    </w:p>
    <w:p w:rsidR="0046211F" w:rsidRPr="00C30304" w:rsidRDefault="0046211F" w:rsidP="0046211F"/>
    <w:p w:rsidR="0046211F" w:rsidRPr="00C30304" w:rsidRDefault="0046211F" w:rsidP="0046211F">
      <w:r w:rsidRPr="00C30304">
        <w:t>2130</w:t>
      </w:r>
    </w:p>
    <w:p w:rsidR="0046211F" w:rsidRPr="00C30304" w:rsidRDefault="0046211F" w:rsidP="0046211F">
      <w:r w:rsidRPr="00C30304">
        <w:t>01:47:23,771 --&gt; 01:47:25,104</w:t>
      </w:r>
    </w:p>
    <w:p w:rsidR="0046211F" w:rsidRPr="00C30304" w:rsidRDefault="0046211F" w:rsidP="0046211F">
      <w:r w:rsidRPr="00C30304">
        <w:t>when we were beginning,</w:t>
      </w:r>
    </w:p>
    <w:p w:rsidR="0046211F" w:rsidRPr="00C30304" w:rsidRDefault="0046211F" w:rsidP="0046211F">
      <w:r w:rsidRPr="00C30304">
        <w:t>并且当我们开始时，我被告知在每一种军备控制的类型，</w:t>
      </w:r>
    </w:p>
    <w:p w:rsidR="0046211F" w:rsidRPr="00C30304" w:rsidRDefault="0046211F" w:rsidP="0046211F"/>
    <w:p w:rsidR="0046211F" w:rsidRPr="00C30304" w:rsidRDefault="0046211F" w:rsidP="0046211F">
      <w:r w:rsidRPr="00C30304">
        <w:t>2131</w:t>
      </w:r>
    </w:p>
    <w:p w:rsidR="0046211F" w:rsidRPr="00C30304" w:rsidRDefault="0046211F" w:rsidP="0046211F">
      <w:r w:rsidRPr="00C30304">
        <w:t>01:47:25,405 --&gt; 01:47:28,374</w:t>
      </w:r>
    </w:p>
    <w:p w:rsidR="0046211F" w:rsidRPr="00C30304" w:rsidRDefault="0046211F" w:rsidP="0046211F">
      <w:r w:rsidRPr="00C30304">
        <w:t>"it's too hard.</w:t>
      </w:r>
    </w:p>
    <w:p w:rsidR="0046211F" w:rsidRPr="00C30304" w:rsidRDefault="0046211F" w:rsidP="0046211F">
      <w:r w:rsidRPr="00C30304">
        <w:t>There are all these problems.</w:t>
      </w:r>
    </w:p>
    <w:p w:rsidR="0046211F" w:rsidRPr="00C30304" w:rsidRDefault="0046211F" w:rsidP="0046211F">
      <w:r w:rsidRPr="00C30304">
        <w:t>“</w:t>
      </w:r>
      <w:r w:rsidRPr="00C30304">
        <w:t>这太难了。这有这些问题。</w:t>
      </w:r>
    </w:p>
    <w:p w:rsidR="0046211F" w:rsidRPr="00C30304" w:rsidRDefault="0046211F" w:rsidP="0046211F"/>
    <w:p w:rsidR="0046211F" w:rsidRPr="00C30304" w:rsidRDefault="0046211F" w:rsidP="0046211F">
      <w:r w:rsidRPr="00C30304">
        <w:t>2132</w:t>
      </w:r>
    </w:p>
    <w:p w:rsidR="0046211F" w:rsidRPr="00C30304" w:rsidRDefault="0046211F" w:rsidP="0046211F">
      <w:r w:rsidRPr="00C30304">
        <w:t>01:47:28,642 --&gt; 01:47:30,743</w:t>
      </w:r>
    </w:p>
    <w:p w:rsidR="0046211F" w:rsidRPr="00C30304" w:rsidRDefault="0046211F" w:rsidP="0046211F">
      <w:r w:rsidRPr="00C30304">
        <w:t>It's technical.</w:t>
      </w:r>
    </w:p>
    <w:p w:rsidR="0046211F" w:rsidRPr="00C30304" w:rsidRDefault="0046211F" w:rsidP="0046211F">
      <w:r w:rsidRPr="00C30304">
        <w:t>There's engineering.</w:t>
      </w:r>
    </w:p>
    <w:p w:rsidR="0046211F" w:rsidRPr="00C30304" w:rsidRDefault="0046211F" w:rsidP="0046211F">
      <w:r w:rsidRPr="00C30304">
        <w:t>它是具有技术性的，是工程。</w:t>
      </w:r>
    </w:p>
    <w:p w:rsidR="0046211F" w:rsidRPr="00C30304" w:rsidRDefault="0046211F" w:rsidP="0046211F"/>
    <w:p w:rsidR="0046211F" w:rsidRPr="00C30304" w:rsidRDefault="0046211F" w:rsidP="0046211F">
      <w:r w:rsidRPr="00C30304">
        <w:t>2133</w:t>
      </w:r>
    </w:p>
    <w:p w:rsidR="0046211F" w:rsidRPr="00C30304" w:rsidRDefault="0046211F" w:rsidP="0046211F">
      <w:r w:rsidRPr="00C30304">
        <w:t>01:47:30,745 --&gt; 01:47:32,411</w:t>
      </w:r>
    </w:p>
    <w:p w:rsidR="0046211F" w:rsidRPr="00C30304" w:rsidRDefault="0046211F" w:rsidP="0046211F">
      <w:r w:rsidRPr="00C30304">
        <w:t>There's science involved.</w:t>
      </w:r>
    </w:p>
    <w:p w:rsidR="0046211F" w:rsidRPr="00C30304" w:rsidRDefault="0046211F" w:rsidP="0046211F">
      <w:r w:rsidRPr="00C30304">
        <w:t>这涉及到了科学。</w:t>
      </w:r>
    </w:p>
    <w:p w:rsidR="0046211F" w:rsidRPr="00C30304" w:rsidRDefault="0046211F" w:rsidP="0046211F"/>
    <w:p w:rsidR="0046211F" w:rsidRPr="00C30304" w:rsidRDefault="0046211F" w:rsidP="0046211F">
      <w:r w:rsidRPr="00C30304">
        <w:t>2134</w:t>
      </w:r>
    </w:p>
    <w:p w:rsidR="0046211F" w:rsidRPr="00C30304" w:rsidRDefault="0046211F" w:rsidP="0046211F">
      <w:r w:rsidRPr="00C30304">
        <w:t>01:47:32,413 --&gt; 01:47:34,747</w:t>
      </w:r>
    </w:p>
    <w:p w:rsidR="0046211F" w:rsidRPr="00C30304" w:rsidRDefault="0046211F" w:rsidP="0046211F">
      <w:r w:rsidRPr="00C30304">
        <w:t>There are real verification</w:t>
      </w:r>
    </w:p>
    <w:p w:rsidR="0046211F" w:rsidRPr="00C30304" w:rsidRDefault="0046211F" w:rsidP="0046211F">
      <w:r w:rsidRPr="00C30304">
        <w:t>difficulties.</w:t>
      </w:r>
    </w:p>
    <w:p w:rsidR="0046211F" w:rsidRPr="00C30304" w:rsidRDefault="0046211F" w:rsidP="0046211F">
      <w:r w:rsidRPr="00C30304">
        <w:t>这确实存在一些困难。</w:t>
      </w:r>
    </w:p>
    <w:p w:rsidR="0046211F" w:rsidRPr="00C30304" w:rsidRDefault="0046211F" w:rsidP="0046211F"/>
    <w:p w:rsidR="0046211F" w:rsidRPr="00C30304" w:rsidRDefault="0046211F" w:rsidP="0046211F">
      <w:r w:rsidRPr="00C30304">
        <w:t>2135</w:t>
      </w:r>
    </w:p>
    <w:p w:rsidR="0046211F" w:rsidRPr="00C30304" w:rsidRDefault="0046211F" w:rsidP="0046211F">
      <w:r w:rsidRPr="00C30304">
        <w:t>01:47:34,749 --&gt; 01:47:36,282</w:t>
      </w:r>
    </w:p>
    <w:p w:rsidR="0046211F" w:rsidRPr="00C30304" w:rsidRDefault="0046211F" w:rsidP="0046211F">
      <w:r w:rsidRPr="00C30304">
        <w:t>You'll never get there."</w:t>
      </w:r>
    </w:p>
    <w:p w:rsidR="0046211F" w:rsidRPr="00C30304" w:rsidRDefault="0046211F" w:rsidP="0046211F">
      <w:r w:rsidRPr="00C30304">
        <w:t>你永远不会到达那里。</w:t>
      </w:r>
      <w:r w:rsidRPr="00C30304">
        <w:t>”</w:t>
      </w:r>
    </w:p>
    <w:p w:rsidR="0046211F" w:rsidRPr="00C30304" w:rsidRDefault="0046211F" w:rsidP="0046211F"/>
    <w:p w:rsidR="0046211F" w:rsidRPr="00C30304" w:rsidRDefault="0046211F" w:rsidP="0046211F">
      <w:r w:rsidRPr="00C30304">
        <w:t>2136</w:t>
      </w:r>
    </w:p>
    <w:p w:rsidR="0046211F" w:rsidRPr="00C30304" w:rsidRDefault="0046211F" w:rsidP="0046211F">
      <w:r w:rsidRPr="00C30304">
        <w:t>01:47:36,716 --&gt; 01:47:39,118</w:t>
      </w:r>
    </w:p>
    <w:p w:rsidR="0046211F" w:rsidRPr="00C30304" w:rsidRDefault="0046211F" w:rsidP="0046211F">
      <w:r w:rsidRPr="00C30304">
        <w:t>Well, it took 20,</w:t>
      </w:r>
    </w:p>
    <w:p w:rsidR="0046211F" w:rsidRPr="00C30304" w:rsidRDefault="0046211F" w:rsidP="0046211F">
      <w:r w:rsidRPr="00C30304">
        <w:t>30 years in some cases,</w:t>
      </w:r>
    </w:p>
    <w:p w:rsidR="0046211F" w:rsidRPr="00C30304" w:rsidRDefault="0046211F" w:rsidP="0046211F"/>
    <w:p w:rsidR="0046211F" w:rsidRPr="00C30304" w:rsidRDefault="0046211F" w:rsidP="0046211F">
      <w:r w:rsidRPr="00C30304">
        <w:t>2137</w:t>
      </w:r>
    </w:p>
    <w:p w:rsidR="0046211F" w:rsidRPr="00C30304" w:rsidRDefault="0046211F" w:rsidP="0046211F">
      <w:r w:rsidRPr="00C30304">
        <w:t>01:47:39,553 --&gt; 01:47:41,320</w:t>
      </w:r>
    </w:p>
    <w:p w:rsidR="0046211F" w:rsidRPr="00C30304" w:rsidRDefault="0046211F" w:rsidP="0046211F">
      <w:r w:rsidRPr="00C30304">
        <w:t>but we have</w:t>
      </w:r>
    </w:p>
    <w:p w:rsidR="0046211F" w:rsidRPr="00C30304" w:rsidRDefault="0046211F" w:rsidP="0046211F">
      <w:r w:rsidRPr="00C30304">
        <w:t>a biological weapons treaty</w:t>
      </w:r>
    </w:p>
    <w:p w:rsidR="0046211F" w:rsidRPr="00C30304" w:rsidRDefault="0046211F" w:rsidP="0046211F"/>
    <w:p w:rsidR="0046211F" w:rsidRPr="00C30304" w:rsidRDefault="0046211F" w:rsidP="0046211F">
      <w:r w:rsidRPr="00C30304">
        <w:t>2138</w:t>
      </w:r>
    </w:p>
    <w:p w:rsidR="0046211F" w:rsidRPr="00C30304" w:rsidRDefault="0046211F" w:rsidP="0046211F">
      <w:r w:rsidRPr="00C30304">
        <w:t>01:47:41,322 --&gt; 01:47:42,721</w:t>
      </w:r>
    </w:p>
    <w:p w:rsidR="0046211F" w:rsidRPr="00C30304" w:rsidRDefault="0046211F" w:rsidP="0046211F">
      <w:r w:rsidRPr="00C30304">
        <w:t>that's pretty damn good.</w:t>
      </w:r>
    </w:p>
    <w:p w:rsidR="0046211F" w:rsidRPr="00C30304" w:rsidRDefault="0046211F" w:rsidP="0046211F">
      <w:r w:rsidRPr="00C30304">
        <w:t>好吧，有时候花了</w:t>
      </w:r>
      <w:r w:rsidRPr="00C30304">
        <w:t>20</w:t>
      </w:r>
      <w:r w:rsidRPr="00C30304">
        <w:t>、</w:t>
      </w:r>
      <w:r w:rsidRPr="00C30304">
        <w:t>30</w:t>
      </w:r>
      <w:r w:rsidRPr="00C30304">
        <w:t>年，但是我们有一个相当好的生物武器条约。</w:t>
      </w:r>
    </w:p>
    <w:p w:rsidR="0046211F" w:rsidRPr="00C30304" w:rsidRDefault="0046211F" w:rsidP="0046211F"/>
    <w:p w:rsidR="0046211F" w:rsidRPr="00C30304" w:rsidRDefault="0046211F" w:rsidP="0046211F">
      <w:r w:rsidRPr="00C30304">
        <w:t>2139</w:t>
      </w:r>
    </w:p>
    <w:p w:rsidR="0046211F" w:rsidRPr="00C30304" w:rsidRDefault="0046211F" w:rsidP="0046211F">
      <w:r w:rsidRPr="00C30304">
        <w:t>01:47:42,723 --&gt; 01:47:44,223</w:t>
      </w:r>
    </w:p>
    <w:p w:rsidR="0046211F" w:rsidRPr="00C30304" w:rsidRDefault="0046211F" w:rsidP="0046211F">
      <w:r w:rsidRPr="00C30304">
        <w:t>We have</w:t>
      </w:r>
    </w:p>
    <w:p w:rsidR="0046211F" w:rsidRPr="00C30304" w:rsidRDefault="0046211F" w:rsidP="0046211F">
      <w:r w:rsidRPr="00C30304">
        <w:t>a chemical weapons treaty</w:t>
      </w:r>
    </w:p>
    <w:p w:rsidR="0046211F" w:rsidRPr="00C30304" w:rsidRDefault="0046211F" w:rsidP="0046211F"/>
    <w:p w:rsidR="0046211F" w:rsidRPr="00C30304" w:rsidRDefault="0046211F" w:rsidP="0046211F">
      <w:r w:rsidRPr="00C30304">
        <w:t>2140</w:t>
      </w:r>
    </w:p>
    <w:p w:rsidR="0046211F" w:rsidRPr="00C30304" w:rsidRDefault="0046211F" w:rsidP="0046211F">
      <w:r w:rsidRPr="00C30304">
        <w:t>01:47:44,225 --&gt; 01:47:45,624</w:t>
      </w:r>
    </w:p>
    <w:p w:rsidR="0046211F" w:rsidRPr="00C30304" w:rsidRDefault="0046211F" w:rsidP="0046211F">
      <w:r w:rsidRPr="00C30304">
        <w:t>that's pretty damn good.</w:t>
      </w:r>
    </w:p>
    <w:p w:rsidR="0046211F" w:rsidRPr="00C30304" w:rsidRDefault="0046211F" w:rsidP="0046211F">
      <w:r w:rsidRPr="00C30304">
        <w:t>我们有一个相当好的化学武器条约。</w:t>
      </w:r>
    </w:p>
    <w:p w:rsidR="0046211F" w:rsidRPr="00C30304" w:rsidRDefault="0046211F" w:rsidP="0046211F"/>
    <w:p w:rsidR="0046211F" w:rsidRPr="00C30304" w:rsidRDefault="0046211F" w:rsidP="0046211F">
      <w:r w:rsidRPr="00C30304">
        <w:t>2141</w:t>
      </w:r>
    </w:p>
    <w:p w:rsidR="0046211F" w:rsidRPr="00C30304" w:rsidRDefault="0046211F" w:rsidP="0046211F">
      <w:r w:rsidRPr="00C30304">
        <w:t>01:47:45,792 --&gt; 01:47:48,127</w:t>
      </w:r>
    </w:p>
    <w:p w:rsidR="0046211F" w:rsidRPr="00C30304" w:rsidRDefault="0046211F" w:rsidP="0046211F">
      <w:r w:rsidRPr="00C30304">
        <w:t>We've got three or four</w:t>
      </w:r>
    </w:p>
    <w:p w:rsidR="0046211F" w:rsidRPr="00C30304" w:rsidRDefault="0046211F" w:rsidP="0046211F">
      <w:r w:rsidRPr="00C30304">
        <w:t>nuclear weapons treaties.</w:t>
      </w:r>
    </w:p>
    <w:p w:rsidR="0046211F" w:rsidRPr="00C30304" w:rsidRDefault="0046211F" w:rsidP="0046211F">
      <w:r w:rsidRPr="00C30304">
        <w:t>我们有三个或四个核武器条约。</w:t>
      </w:r>
    </w:p>
    <w:p w:rsidR="0046211F" w:rsidRPr="00C30304" w:rsidRDefault="0046211F" w:rsidP="0046211F"/>
    <w:p w:rsidR="0046211F" w:rsidRPr="00C30304" w:rsidRDefault="0046211F" w:rsidP="0046211F">
      <w:r w:rsidRPr="00C30304">
        <w:t>2142</w:t>
      </w:r>
    </w:p>
    <w:p w:rsidR="0046211F" w:rsidRPr="00C30304" w:rsidRDefault="0046211F" w:rsidP="0046211F">
      <w:r w:rsidRPr="00C30304">
        <w:lastRenderedPageBreak/>
        <w:t>01:47:48,428 --&gt; 01:47:50,029</w:t>
      </w:r>
    </w:p>
    <w:p w:rsidR="0046211F" w:rsidRPr="00C30304" w:rsidRDefault="0046211F" w:rsidP="0046211F">
      <w:r w:rsidRPr="00C30304">
        <w:t>Yes, it may be hard,</w:t>
      </w:r>
    </w:p>
    <w:p w:rsidR="0046211F" w:rsidRPr="00C30304" w:rsidRDefault="0046211F" w:rsidP="0046211F">
      <w:r w:rsidRPr="00C30304">
        <w:t>是的，它可能很难，</w:t>
      </w:r>
    </w:p>
    <w:p w:rsidR="0046211F" w:rsidRPr="00C30304" w:rsidRDefault="0046211F" w:rsidP="0046211F"/>
    <w:p w:rsidR="0046211F" w:rsidRPr="00C30304" w:rsidRDefault="0046211F" w:rsidP="0046211F">
      <w:r w:rsidRPr="00C30304">
        <w:t>2143</w:t>
      </w:r>
    </w:p>
    <w:p w:rsidR="0046211F" w:rsidRPr="00C30304" w:rsidRDefault="0046211F" w:rsidP="0046211F">
      <w:r w:rsidRPr="00C30304">
        <w:t>01:47:50,297 --&gt; 01:47:52,398</w:t>
      </w:r>
    </w:p>
    <w:p w:rsidR="0046211F" w:rsidRPr="00C30304" w:rsidRDefault="0046211F" w:rsidP="0046211F">
      <w:r w:rsidRPr="00C30304">
        <w:t>and it may take</w:t>
      </w:r>
    </w:p>
    <w:p w:rsidR="0046211F" w:rsidRPr="00C30304" w:rsidRDefault="0046211F" w:rsidP="0046211F">
      <w:r w:rsidRPr="00C30304">
        <w:t>20 or 30 years,</w:t>
      </w:r>
    </w:p>
    <w:p w:rsidR="0046211F" w:rsidRPr="00C30304" w:rsidRDefault="0046211F" w:rsidP="0046211F">
      <w:r w:rsidRPr="00C30304">
        <w:t>它可能需要</w:t>
      </w:r>
      <w:r w:rsidRPr="00C30304">
        <w:t>20</w:t>
      </w:r>
      <w:r w:rsidRPr="00C30304">
        <w:t>年或</w:t>
      </w:r>
      <w:r w:rsidRPr="00C30304">
        <w:t>30</w:t>
      </w:r>
      <w:r w:rsidRPr="00C30304">
        <w:t>年，</w:t>
      </w:r>
    </w:p>
    <w:p w:rsidR="0046211F" w:rsidRPr="00C30304" w:rsidRDefault="0046211F" w:rsidP="0046211F"/>
    <w:p w:rsidR="0046211F" w:rsidRPr="00C30304" w:rsidRDefault="0046211F" w:rsidP="0046211F">
      <w:r w:rsidRPr="00C30304">
        <w:t>2144</w:t>
      </w:r>
    </w:p>
    <w:p w:rsidR="0046211F" w:rsidRPr="00C30304" w:rsidRDefault="0046211F" w:rsidP="0046211F">
      <w:r w:rsidRPr="00C30304">
        <w:t>01:47:52,799 --&gt; 01:47:55,367</w:t>
      </w:r>
    </w:p>
    <w:p w:rsidR="0046211F" w:rsidRPr="00C30304" w:rsidRDefault="0046211F" w:rsidP="0046211F">
      <w:r w:rsidRPr="00C30304">
        <w:t>but it'll never happen</w:t>
      </w:r>
    </w:p>
    <w:p w:rsidR="0046211F" w:rsidRPr="00C30304" w:rsidRDefault="0046211F" w:rsidP="0046211F">
      <w:r w:rsidRPr="00C30304">
        <w:t>unless you get serious about it</w:t>
      </w:r>
    </w:p>
    <w:p w:rsidR="0046211F" w:rsidRPr="00C30304" w:rsidRDefault="0046211F" w:rsidP="0046211F"/>
    <w:p w:rsidR="0046211F" w:rsidRPr="00C30304" w:rsidRDefault="0046211F" w:rsidP="0046211F">
      <w:r w:rsidRPr="00C30304">
        <w:t>2145</w:t>
      </w:r>
    </w:p>
    <w:p w:rsidR="0046211F" w:rsidRPr="00C30304" w:rsidRDefault="0046211F" w:rsidP="0046211F">
      <w:r w:rsidRPr="00C30304">
        <w:t>01:47:55,836 --&gt; 01:47:57,803</w:t>
      </w:r>
    </w:p>
    <w:p w:rsidR="0046211F" w:rsidRPr="00C30304" w:rsidRDefault="0046211F" w:rsidP="0046211F">
      <w:r w:rsidRPr="00C30304">
        <w:t>and it'll never happen</w:t>
      </w:r>
    </w:p>
    <w:p w:rsidR="0046211F" w:rsidRPr="00C30304" w:rsidRDefault="0046211F" w:rsidP="0046211F">
      <w:r w:rsidRPr="00C30304">
        <w:t>unless you start it.</w:t>
      </w:r>
    </w:p>
    <w:p w:rsidR="0046211F" w:rsidRPr="00C30304" w:rsidRDefault="0046211F" w:rsidP="0046211F">
      <w:r w:rsidRPr="00C30304">
        <w:t>除非你认真对待它并启动它，否则这永远不会发生。</w:t>
      </w:r>
    </w:p>
    <w:p w:rsidR="0046211F" w:rsidRPr="00C30304" w:rsidRDefault="0046211F" w:rsidP="0046211F"/>
    <w:p w:rsidR="0046211F" w:rsidRPr="00C30304" w:rsidRDefault="0046211F" w:rsidP="0046211F">
      <w:r w:rsidRPr="00C30304">
        <w:t>2146</w:t>
      </w:r>
    </w:p>
    <w:p w:rsidR="0046211F" w:rsidRPr="00C30304" w:rsidRDefault="0046211F" w:rsidP="0046211F">
      <w:r w:rsidRPr="00C30304">
        <w:t>01:48:03,610 --&gt; 01:48:06,579</w:t>
      </w:r>
    </w:p>
    <w:p w:rsidR="0046211F" w:rsidRPr="00C30304" w:rsidRDefault="0046211F" w:rsidP="0046211F">
      <w:r w:rsidRPr="00C30304">
        <w:t>Today, after two years</w:t>
      </w:r>
    </w:p>
    <w:p w:rsidR="0046211F" w:rsidRPr="00C30304" w:rsidRDefault="0046211F" w:rsidP="0046211F">
      <w:r w:rsidRPr="00C30304">
        <w:t>of negotiations,</w:t>
      </w:r>
    </w:p>
    <w:p w:rsidR="0046211F" w:rsidRPr="00C30304" w:rsidRDefault="0046211F" w:rsidP="0046211F"/>
    <w:p w:rsidR="0046211F" w:rsidRPr="00C30304" w:rsidRDefault="0046211F" w:rsidP="0046211F">
      <w:r w:rsidRPr="00C30304">
        <w:t>2147</w:t>
      </w:r>
    </w:p>
    <w:p w:rsidR="0046211F" w:rsidRPr="00C30304" w:rsidRDefault="0046211F" w:rsidP="0046211F">
      <w:r w:rsidRPr="00C30304">
        <w:t>01:48:07,013 --&gt; 01:48:10,316</w:t>
      </w:r>
    </w:p>
    <w:p w:rsidR="0046211F" w:rsidRPr="00C30304" w:rsidRDefault="0046211F" w:rsidP="0046211F">
      <w:r w:rsidRPr="00C30304">
        <w:t>the United States, together with</w:t>
      </w:r>
    </w:p>
    <w:p w:rsidR="0046211F" w:rsidRPr="00C30304" w:rsidRDefault="0046211F" w:rsidP="0046211F">
      <w:r w:rsidRPr="00C30304">
        <w:t>our international partners,</w:t>
      </w:r>
    </w:p>
    <w:p w:rsidR="0046211F" w:rsidRPr="00C30304" w:rsidRDefault="0046211F" w:rsidP="0046211F"/>
    <w:p w:rsidR="0046211F" w:rsidRPr="00C30304" w:rsidRDefault="0046211F" w:rsidP="0046211F">
      <w:r w:rsidRPr="00C30304">
        <w:t>2148</w:t>
      </w:r>
    </w:p>
    <w:p w:rsidR="0046211F" w:rsidRPr="00C30304" w:rsidRDefault="0046211F" w:rsidP="0046211F">
      <w:r w:rsidRPr="00C30304">
        <w:t>01:48:10,784 --&gt; 01:48:14,186</w:t>
      </w:r>
    </w:p>
    <w:p w:rsidR="0046211F" w:rsidRPr="00C30304" w:rsidRDefault="0046211F" w:rsidP="0046211F">
      <w:pPr>
        <w:rPr>
          <w:color w:val="FF0000"/>
        </w:rPr>
      </w:pPr>
      <w:r w:rsidRPr="00C30304">
        <w:rPr>
          <w:color w:val="FF0000"/>
        </w:rPr>
        <w:t>has achieved something that</w:t>
      </w:r>
    </w:p>
    <w:p w:rsidR="0046211F" w:rsidRPr="00C30304" w:rsidRDefault="0046211F" w:rsidP="0046211F">
      <w:r w:rsidRPr="00C30304">
        <w:rPr>
          <w:color w:val="FF0000"/>
        </w:rPr>
        <w:t>decades of animosity has not</w:t>
      </w:r>
      <w:r w:rsidRPr="00C30304">
        <w:t>,</w:t>
      </w:r>
    </w:p>
    <w:p w:rsidR="0046211F" w:rsidRPr="00C30304" w:rsidRDefault="0046211F" w:rsidP="0046211F"/>
    <w:p w:rsidR="0046211F" w:rsidRPr="00C30304" w:rsidRDefault="0046211F" w:rsidP="0046211F">
      <w:r w:rsidRPr="00C30304">
        <w:t>2149</w:t>
      </w:r>
    </w:p>
    <w:p w:rsidR="0046211F" w:rsidRPr="00C30304" w:rsidRDefault="0046211F" w:rsidP="0046211F">
      <w:r w:rsidRPr="00C30304">
        <w:t>01:48:14,821 --&gt; 01:48:16,722</w:t>
      </w:r>
    </w:p>
    <w:p w:rsidR="0046211F" w:rsidRPr="00C30304" w:rsidRDefault="0046211F" w:rsidP="0046211F">
      <w:r w:rsidRPr="00C30304">
        <w:t>a comprehensive,</w:t>
      </w:r>
    </w:p>
    <w:p w:rsidR="0046211F" w:rsidRPr="00C30304" w:rsidRDefault="0046211F" w:rsidP="0046211F">
      <w:r w:rsidRPr="00C30304">
        <w:t>long-term deal</w:t>
      </w:r>
    </w:p>
    <w:p w:rsidR="0046211F" w:rsidRPr="00C30304" w:rsidRDefault="0046211F" w:rsidP="0046211F"/>
    <w:p w:rsidR="0046211F" w:rsidRPr="00C30304" w:rsidRDefault="0046211F" w:rsidP="0046211F">
      <w:r w:rsidRPr="00C30304">
        <w:t>2150</w:t>
      </w:r>
    </w:p>
    <w:p w:rsidR="0046211F" w:rsidRPr="00C30304" w:rsidRDefault="0046211F" w:rsidP="0046211F">
      <w:r w:rsidRPr="00C30304">
        <w:t>01:48:17,157 --&gt; 01:48:20,826</w:t>
      </w:r>
    </w:p>
    <w:p w:rsidR="0046211F" w:rsidRPr="00C30304" w:rsidRDefault="0046211F" w:rsidP="0046211F">
      <w:r w:rsidRPr="00C30304">
        <w:t>with Iran that will prevent it</w:t>
      </w:r>
    </w:p>
    <w:p w:rsidR="0046211F" w:rsidRPr="00C30304" w:rsidRDefault="0046211F" w:rsidP="0046211F">
      <w:r w:rsidRPr="00C30304">
        <w:lastRenderedPageBreak/>
        <w:t>from obtaining a nuclear weapon.</w:t>
      </w:r>
    </w:p>
    <w:p w:rsidR="0046211F" w:rsidRPr="00C30304" w:rsidRDefault="0046211F" w:rsidP="0046211F">
      <w:r w:rsidRPr="00C30304">
        <w:rPr>
          <w:rFonts w:hint="eastAsia"/>
        </w:rPr>
        <w:t>美国与国际合作伙伴一起，已经获得了与伊朗因几十年的仇恨而一直没有签订的全面的、长期协议，这将阻止它获得核武器。</w:t>
      </w:r>
    </w:p>
    <w:p w:rsidR="0046211F" w:rsidRPr="00C30304" w:rsidRDefault="0046211F" w:rsidP="0046211F"/>
    <w:p w:rsidR="0046211F" w:rsidRPr="00C30304" w:rsidRDefault="0046211F" w:rsidP="0046211F"/>
    <w:p w:rsidR="0046211F" w:rsidRPr="00C30304" w:rsidRDefault="0046211F" w:rsidP="0046211F">
      <w:r w:rsidRPr="00C30304">
        <w:t>2151</w:t>
      </w:r>
    </w:p>
    <w:p w:rsidR="0046211F" w:rsidRPr="00C30304" w:rsidRDefault="0046211F" w:rsidP="0046211F">
      <w:r w:rsidRPr="00C30304">
        <w:t>01:48:21,027 --&gt; 01:48:23,496</w:t>
      </w:r>
    </w:p>
    <w:p w:rsidR="0046211F" w:rsidRPr="00C30304" w:rsidRDefault="0046211F" w:rsidP="0046211F">
      <w:r w:rsidRPr="00C30304">
        <w:t>It was reached in</w:t>
      </w:r>
    </w:p>
    <w:p w:rsidR="0046211F" w:rsidRPr="00C30304" w:rsidRDefault="0046211F" w:rsidP="0046211F">
      <w:r w:rsidRPr="00C30304">
        <w:t>lausanne, Switzerland,</w:t>
      </w:r>
    </w:p>
    <w:p w:rsidR="0046211F" w:rsidRPr="00C30304" w:rsidRDefault="0046211F" w:rsidP="0046211F"/>
    <w:p w:rsidR="0046211F" w:rsidRPr="00C30304" w:rsidRDefault="0046211F" w:rsidP="0046211F">
      <w:r w:rsidRPr="00C30304">
        <w:t>2152</w:t>
      </w:r>
    </w:p>
    <w:p w:rsidR="0046211F" w:rsidRPr="00C30304" w:rsidRDefault="0046211F" w:rsidP="0046211F">
      <w:r w:rsidRPr="00C30304">
        <w:t>01:48:23,498 --&gt; 01:48:25,998</w:t>
      </w:r>
    </w:p>
    <w:p w:rsidR="0046211F" w:rsidRPr="00C30304" w:rsidRDefault="0046211F" w:rsidP="0046211F">
      <w:r w:rsidRPr="00C30304">
        <w:t>by Iran, the U.S.,</w:t>
      </w:r>
    </w:p>
    <w:p w:rsidR="0046211F" w:rsidRPr="00C30304" w:rsidRDefault="0046211F" w:rsidP="0046211F">
      <w:r w:rsidRPr="00C30304">
        <w:t>britain, France,</w:t>
      </w:r>
    </w:p>
    <w:p w:rsidR="0046211F" w:rsidRPr="00C30304" w:rsidRDefault="0046211F" w:rsidP="0046211F"/>
    <w:p w:rsidR="0046211F" w:rsidRPr="00C30304" w:rsidRDefault="0046211F" w:rsidP="0046211F">
      <w:r w:rsidRPr="00C30304">
        <w:t>2153</w:t>
      </w:r>
    </w:p>
    <w:p w:rsidR="0046211F" w:rsidRPr="00C30304" w:rsidRDefault="0046211F" w:rsidP="0046211F">
      <w:r w:rsidRPr="00C30304">
        <w:t>01:48:26,000 --&gt; 01:48:27,933</w:t>
      </w:r>
    </w:p>
    <w:p w:rsidR="0046211F" w:rsidRPr="00C30304" w:rsidRDefault="0046211F" w:rsidP="0046211F">
      <w:r w:rsidRPr="00C30304">
        <w:t>Germany, Russia,</w:t>
      </w:r>
    </w:p>
    <w:p w:rsidR="0046211F" w:rsidRPr="00C30304" w:rsidRDefault="0046211F" w:rsidP="0046211F">
      <w:r w:rsidRPr="00C30304">
        <w:t>and China.</w:t>
      </w:r>
    </w:p>
    <w:p w:rsidR="0046211F" w:rsidRPr="00C30304" w:rsidRDefault="0046211F" w:rsidP="0046211F">
      <w:r w:rsidRPr="00C30304">
        <w:t>而核武器将到达瑞士洛桑，伊朗，美国，英国，法国，德国，俄罗斯和中国。</w:t>
      </w:r>
    </w:p>
    <w:p w:rsidR="0046211F" w:rsidRPr="00C30304" w:rsidRDefault="0046211F" w:rsidP="0046211F"/>
    <w:p w:rsidR="0046211F" w:rsidRPr="00C30304" w:rsidRDefault="0046211F" w:rsidP="0046211F">
      <w:r w:rsidRPr="00C30304">
        <w:t>2154</w:t>
      </w:r>
    </w:p>
    <w:p w:rsidR="0046211F" w:rsidRPr="00C30304" w:rsidRDefault="0046211F" w:rsidP="0046211F">
      <w:r w:rsidRPr="00C30304">
        <w:t>01:48:27,935 --&gt; 01:48:31,036</w:t>
      </w:r>
    </w:p>
    <w:p w:rsidR="0046211F" w:rsidRPr="00C30304" w:rsidRDefault="0046211F" w:rsidP="0046211F">
      <w:r w:rsidRPr="00C30304">
        <w:t>It is a deal in which Iran</w:t>
      </w:r>
    </w:p>
    <w:p w:rsidR="0046211F" w:rsidRPr="00C30304" w:rsidRDefault="0046211F" w:rsidP="0046211F">
      <w:r w:rsidRPr="00C30304">
        <w:t>will cut</w:t>
      </w:r>
    </w:p>
    <w:p w:rsidR="0046211F" w:rsidRPr="00C30304" w:rsidRDefault="0046211F" w:rsidP="0046211F"/>
    <w:p w:rsidR="0046211F" w:rsidRPr="00C30304" w:rsidRDefault="0046211F" w:rsidP="0046211F">
      <w:r w:rsidRPr="00C30304">
        <w:t>2155</w:t>
      </w:r>
    </w:p>
    <w:p w:rsidR="0046211F" w:rsidRPr="00C30304" w:rsidRDefault="0046211F" w:rsidP="0046211F">
      <w:r w:rsidRPr="00C30304">
        <w:t>01:48:31,038 --&gt; 01:48:35,241</w:t>
      </w:r>
    </w:p>
    <w:p w:rsidR="0046211F" w:rsidRPr="00C30304" w:rsidRDefault="0046211F" w:rsidP="0046211F">
      <w:r w:rsidRPr="00C30304">
        <w:t>its installed centrifuges</w:t>
      </w:r>
    </w:p>
    <w:p w:rsidR="0046211F" w:rsidRPr="00C30304" w:rsidRDefault="0046211F" w:rsidP="0046211F">
      <w:r w:rsidRPr="00C30304">
        <w:t>by more than two thirds.</w:t>
      </w:r>
    </w:p>
    <w:p w:rsidR="0046211F" w:rsidRPr="00C30304" w:rsidRDefault="0046211F" w:rsidP="0046211F">
      <w:r w:rsidRPr="00C30304">
        <w:t>这是一个交易，伊朗将切断三分之二以上其安装离心机。</w:t>
      </w:r>
    </w:p>
    <w:p w:rsidR="0046211F" w:rsidRPr="00C30304" w:rsidRDefault="0046211F" w:rsidP="0046211F"/>
    <w:p w:rsidR="0046211F" w:rsidRPr="00C30304" w:rsidRDefault="0046211F" w:rsidP="0046211F">
      <w:r w:rsidRPr="00C30304">
        <w:t>2156</w:t>
      </w:r>
    </w:p>
    <w:p w:rsidR="0046211F" w:rsidRPr="00C30304" w:rsidRDefault="0046211F" w:rsidP="0046211F">
      <w:r w:rsidRPr="00C30304">
        <w:t>01:48:35,442 --&gt; 01:48:38,677</w:t>
      </w:r>
    </w:p>
    <w:p w:rsidR="0046211F" w:rsidRPr="00C30304" w:rsidRDefault="0046211F" w:rsidP="0046211F">
      <w:r w:rsidRPr="00C30304">
        <w:t>Iran will not enrich uranium</w:t>
      </w:r>
    </w:p>
    <w:p w:rsidR="0046211F" w:rsidRPr="00C30304" w:rsidRDefault="0046211F" w:rsidP="0046211F">
      <w:r w:rsidRPr="00C30304">
        <w:t>with its advanced centrifuges</w:t>
      </w:r>
    </w:p>
    <w:p w:rsidR="0046211F" w:rsidRPr="00C30304" w:rsidRDefault="0046211F" w:rsidP="0046211F">
      <w:r w:rsidRPr="00C30304">
        <w:t>2157</w:t>
      </w:r>
    </w:p>
    <w:p w:rsidR="0046211F" w:rsidRPr="00C30304" w:rsidRDefault="0046211F" w:rsidP="0046211F">
      <w:r w:rsidRPr="00C30304">
        <w:t>01:48:38,679 --&gt; 01:48:40,679</w:t>
      </w:r>
    </w:p>
    <w:p w:rsidR="0046211F" w:rsidRPr="00C30304" w:rsidRDefault="0046211F" w:rsidP="0046211F">
      <w:r w:rsidRPr="00C30304">
        <w:t>for at least</w:t>
      </w:r>
    </w:p>
    <w:p w:rsidR="0046211F" w:rsidRPr="00C30304" w:rsidRDefault="0046211F" w:rsidP="0046211F">
      <w:r w:rsidRPr="00C30304">
        <w:t>the next ten years.</w:t>
      </w:r>
    </w:p>
    <w:p w:rsidR="0046211F" w:rsidRPr="00C30304" w:rsidRDefault="0046211F" w:rsidP="0046211F">
      <w:r w:rsidRPr="00C30304">
        <w:t>至少在未来十年，伊朗不会凭借其先进的离心机进行铀浓缩。</w:t>
      </w:r>
    </w:p>
    <w:p w:rsidR="0046211F" w:rsidRPr="00C30304" w:rsidRDefault="0046211F" w:rsidP="0046211F"/>
    <w:p w:rsidR="0046211F" w:rsidRPr="00C30304" w:rsidRDefault="0046211F" w:rsidP="0046211F">
      <w:r w:rsidRPr="00C30304">
        <w:t>2158</w:t>
      </w:r>
    </w:p>
    <w:p w:rsidR="0046211F" w:rsidRPr="00C30304" w:rsidRDefault="0046211F" w:rsidP="0046211F">
      <w:r w:rsidRPr="00C30304">
        <w:t>01:48:40,681 --&gt; 01:48:43,315</w:t>
      </w:r>
    </w:p>
    <w:p w:rsidR="0046211F" w:rsidRPr="00C30304" w:rsidRDefault="0046211F" w:rsidP="0046211F">
      <w:r w:rsidRPr="00C30304">
        <w:lastRenderedPageBreak/>
        <w:t>It will make our country,</w:t>
      </w:r>
    </w:p>
    <w:p w:rsidR="0046211F" w:rsidRPr="00C30304" w:rsidRDefault="0046211F" w:rsidP="0046211F">
      <w:r w:rsidRPr="00C30304">
        <w:t>our allies,</w:t>
      </w:r>
    </w:p>
    <w:p w:rsidR="0046211F" w:rsidRPr="00C30304" w:rsidRDefault="0046211F" w:rsidP="0046211F"/>
    <w:p w:rsidR="0046211F" w:rsidRPr="00C30304" w:rsidRDefault="0046211F" w:rsidP="0046211F">
      <w:r w:rsidRPr="00C30304">
        <w:t>2159</w:t>
      </w:r>
    </w:p>
    <w:p w:rsidR="0046211F" w:rsidRPr="00C30304" w:rsidRDefault="0046211F" w:rsidP="0046211F">
      <w:r w:rsidRPr="00C30304">
        <w:t>01:48:43,317 --&gt; 01:48:44,950</w:t>
      </w:r>
    </w:p>
    <w:p w:rsidR="0046211F" w:rsidRPr="00C30304" w:rsidRDefault="0046211F" w:rsidP="0046211F">
      <w:r w:rsidRPr="00C30304">
        <w:t>and our world safer.</w:t>
      </w:r>
    </w:p>
    <w:p w:rsidR="0046211F" w:rsidRPr="00C30304" w:rsidRDefault="0046211F" w:rsidP="0046211F">
      <w:r w:rsidRPr="00C30304">
        <w:t>它将使我们的国家，我们的盟友，和我们的世界变得更加安全。</w:t>
      </w:r>
    </w:p>
    <w:p w:rsidR="0046211F" w:rsidRPr="00C30304" w:rsidRDefault="0046211F" w:rsidP="0046211F"/>
    <w:p w:rsidR="0046211F" w:rsidRPr="00C30304" w:rsidRDefault="0046211F" w:rsidP="0046211F">
      <w:r w:rsidRPr="00C30304">
        <w:t>2160</w:t>
      </w:r>
    </w:p>
    <w:p w:rsidR="0046211F" w:rsidRPr="00C30304" w:rsidRDefault="0046211F" w:rsidP="0046211F">
      <w:r w:rsidRPr="00C30304">
        <w:t>01:48:45,852 --&gt; 01:48:49,855</w:t>
      </w:r>
    </w:p>
    <w:p w:rsidR="0046211F" w:rsidRPr="00C30304" w:rsidRDefault="0046211F" w:rsidP="0046211F">
      <w:r w:rsidRPr="00C30304">
        <w:t>Netanyahu: Seventy years after</w:t>
      </w:r>
    </w:p>
    <w:p w:rsidR="0046211F" w:rsidRPr="00C30304" w:rsidRDefault="0046211F" w:rsidP="0046211F">
      <w:r w:rsidRPr="00C30304">
        <w:t>the murder of 6 million Jews</w:t>
      </w:r>
    </w:p>
    <w:p w:rsidR="0046211F" w:rsidRPr="00C30304" w:rsidRDefault="0046211F" w:rsidP="0046211F"/>
    <w:p w:rsidR="0046211F" w:rsidRPr="00C30304" w:rsidRDefault="0046211F" w:rsidP="0046211F">
      <w:r w:rsidRPr="00C30304">
        <w:t>2161</w:t>
      </w:r>
    </w:p>
    <w:p w:rsidR="0046211F" w:rsidRPr="00C30304" w:rsidRDefault="0046211F" w:rsidP="0046211F">
      <w:r w:rsidRPr="00C30304">
        <w:t>01:48:49,857 --&gt; 01:48:54,927</w:t>
      </w:r>
    </w:p>
    <w:p w:rsidR="0046211F" w:rsidRPr="00C30304" w:rsidRDefault="0046211F" w:rsidP="0046211F">
      <w:r w:rsidRPr="00C30304">
        <w:t>Iran's rulers promised</w:t>
      </w:r>
    </w:p>
    <w:p w:rsidR="0046211F" w:rsidRPr="00C30304" w:rsidRDefault="0046211F" w:rsidP="0046211F">
      <w:r w:rsidRPr="00C30304">
        <w:t>to destroy my country,</w:t>
      </w:r>
    </w:p>
    <w:p w:rsidR="0046211F" w:rsidRPr="00C30304" w:rsidRDefault="0046211F" w:rsidP="0046211F">
      <w:r w:rsidRPr="00C30304">
        <w:t>内塔尼亚胡：</w:t>
      </w:r>
      <w:r w:rsidRPr="00C30304">
        <w:t>70</w:t>
      </w:r>
      <w:r w:rsidRPr="00C30304">
        <w:t>年之后，谋杀</w:t>
      </w:r>
      <w:r w:rsidRPr="00C30304">
        <w:t>600</w:t>
      </w:r>
      <w:r w:rsidRPr="00C30304">
        <w:t>万犹太人的伊朗统治者承诺摧毁我们的国家，</w:t>
      </w:r>
    </w:p>
    <w:p w:rsidR="0046211F" w:rsidRPr="00C30304" w:rsidRDefault="0046211F" w:rsidP="0046211F"/>
    <w:p w:rsidR="0046211F" w:rsidRPr="00C30304" w:rsidRDefault="0046211F" w:rsidP="0046211F">
      <w:r w:rsidRPr="00C30304">
        <w:t>2162</w:t>
      </w:r>
    </w:p>
    <w:p w:rsidR="0046211F" w:rsidRPr="00C30304" w:rsidRDefault="0046211F" w:rsidP="0046211F">
      <w:r w:rsidRPr="00C30304">
        <w:t>01:48:55,228 --&gt; 01:48:58,964</w:t>
      </w:r>
    </w:p>
    <w:p w:rsidR="0046211F" w:rsidRPr="00C30304" w:rsidRDefault="0046211F" w:rsidP="0046211F">
      <w:r w:rsidRPr="00C30304">
        <w:t>and the response from nearly</w:t>
      </w:r>
    </w:p>
    <w:p w:rsidR="0046211F" w:rsidRPr="00C30304" w:rsidRDefault="0046211F" w:rsidP="0046211F">
      <w:r w:rsidRPr="00C30304">
        <w:t>every one of the governments</w:t>
      </w:r>
    </w:p>
    <w:p w:rsidR="0046211F" w:rsidRPr="00C30304" w:rsidRDefault="0046211F" w:rsidP="0046211F"/>
    <w:p w:rsidR="0046211F" w:rsidRPr="00C30304" w:rsidRDefault="0046211F" w:rsidP="0046211F">
      <w:r w:rsidRPr="00C30304">
        <w:t>2163</w:t>
      </w:r>
    </w:p>
    <w:p w:rsidR="0046211F" w:rsidRPr="00C30304" w:rsidRDefault="0046211F" w:rsidP="0046211F">
      <w:r w:rsidRPr="00C30304">
        <w:t>01:48:58,966 --&gt; 01:49:03,035</w:t>
      </w:r>
    </w:p>
    <w:p w:rsidR="0046211F" w:rsidRPr="00C30304" w:rsidRDefault="0046211F" w:rsidP="0046211F">
      <w:r w:rsidRPr="00C30304">
        <w:t>represented here</w:t>
      </w:r>
    </w:p>
    <w:p w:rsidR="0046211F" w:rsidRPr="00C30304" w:rsidRDefault="0046211F" w:rsidP="0046211F">
      <w:r w:rsidRPr="00C30304">
        <w:t>has been utter silence.</w:t>
      </w:r>
    </w:p>
    <w:p w:rsidR="0046211F" w:rsidRPr="00C30304" w:rsidRDefault="0046211F" w:rsidP="0046211F">
      <w:r w:rsidRPr="00C30304">
        <w:t>几乎每一位政府代表都已经雅雀无声。</w:t>
      </w:r>
    </w:p>
    <w:p w:rsidR="0046211F" w:rsidRPr="00C30304" w:rsidRDefault="0046211F" w:rsidP="0046211F"/>
    <w:p w:rsidR="0046211F" w:rsidRPr="00C30304" w:rsidRDefault="0046211F" w:rsidP="0046211F">
      <w:r w:rsidRPr="00C30304">
        <w:t>2164</w:t>
      </w:r>
    </w:p>
    <w:p w:rsidR="0046211F" w:rsidRPr="00C30304" w:rsidRDefault="0046211F" w:rsidP="0046211F">
      <w:r w:rsidRPr="00C30304">
        <w:t>01:49:03,670 --&gt; 01:49:05,471</w:t>
      </w:r>
    </w:p>
    <w:p w:rsidR="0046211F" w:rsidRPr="00C30304" w:rsidRDefault="0046211F" w:rsidP="0046211F">
      <w:r w:rsidRPr="00C30304">
        <w:t>Deafening silence.</w:t>
      </w:r>
    </w:p>
    <w:p w:rsidR="0046211F" w:rsidRPr="00C30304" w:rsidRDefault="0046211F" w:rsidP="0046211F">
      <w:r w:rsidRPr="00C30304">
        <w:t>震耳欲聋的沉默。</w:t>
      </w:r>
    </w:p>
    <w:p w:rsidR="0046211F" w:rsidRPr="00C30304" w:rsidRDefault="0046211F" w:rsidP="0046211F"/>
    <w:p w:rsidR="0046211F" w:rsidRPr="00C30304" w:rsidRDefault="0046211F" w:rsidP="0046211F">
      <w:r w:rsidRPr="00C30304">
        <w:t>2165</w:t>
      </w:r>
    </w:p>
    <w:p w:rsidR="0046211F" w:rsidRPr="00C30304" w:rsidRDefault="0046211F" w:rsidP="0046211F">
      <w:r w:rsidRPr="00C30304">
        <w:t>01:49:13,179 --&gt; 01:49:15,247</w:t>
      </w:r>
    </w:p>
    <w:p w:rsidR="0046211F" w:rsidRPr="00C30304" w:rsidRDefault="0046211F" w:rsidP="0046211F">
      <w:r w:rsidRPr="00C30304">
        <w:t>Perhaps you can</w:t>
      </w:r>
    </w:p>
    <w:p w:rsidR="0046211F" w:rsidRPr="00C30304" w:rsidRDefault="0046211F" w:rsidP="0046211F">
      <w:r w:rsidRPr="00C30304">
        <w:t>now understand</w:t>
      </w:r>
    </w:p>
    <w:p w:rsidR="0046211F" w:rsidRPr="00C30304" w:rsidRDefault="0046211F" w:rsidP="0046211F">
      <w:r w:rsidRPr="00C30304">
        <w:t>也许你现在能理解</w:t>
      </w:r>
    </w:p>
    <w:p w:rsidR="0046211F" w:rsidRPr="00C30304" w:rsidRDefault="0046211F" w:rsidP="0046211F"/>
    <w:p w:rsidR="0046211F" w:rsidRPr="00C30304" w:rsidRDefault="0046211F" w:rsidP="0046211F">
      <w:r w:rsidRPr="00C30304">
        <w:t>2166</w:t>
      </w:r>
    </w:p>
    <w:p w:rsidR="0046211F" w:rsidRPr="00C30304" w:rsidRDefault="0046211F" w:rsidP="0046211F">
      <w:r w:rsidRPr="00C30304">
        <w:t>01:49:15,982 --&gt; 01:49:19,485</w:t>
      </w:r>
    </w:p>
    <w:p w:rsidR="0046211F" w:rsidRPr="00C30304" w:rsidRDefault="0046211F" w:rsidP="0046211F">
      <w:r w:rsidRPr="00C30304">
        <w:t>why Israel is not joining you</w:t>
      </w:r>
    </w:p>
    <w:p w:rsidR="0046211F" w:rsidRPr="00C30304" w:rsidRDefault="0046211F" w:rsidP="0046211F">
      <w:r w:rsidRPr="00C30304">
        <w:lastRenderedPageBreak/>
        <w:t>in celebrating this deal</w:t>
      </w:r>
    </w:p>
    <w:p w:rsidR="0046211F" w:rsidRPr="00C30304" w:rsidRDefault="0046211F" w:rsidP="0046211F">
      <w:r w:rsidRPr="00C30304">
        <w:t>为什么以色列不加入来庆祝这项交易。</w:t>
      </w:r>
    </w:p>
    <w:p w:rsidR="0046211F" w:rsidRPr="00C30304" w:rsidRDefault="0046211F" w:rsidP="0046211F"/>
    <w:p w:rsidR="0046211F" w:rsidRPr="00C30304" w:rsidRDefault="0046211F" w:rsidP="0046211F">
      <w:r w:rsidRPr="00C30304">
        <w:t>2167</w:t>
      </w:r>
    </w:p>
    <w:p w:rsidR="0046211F" w:rsidRPr="00C30304" w:rsidRDefault="0046211F" w:rsidP="0046211F">
      <w:r w:rsidRPr="00C30304">
        <w:t>01:49:20,654 --&gt; 01:49:23,055</w:t>
      </w:r>
    </w:p>
    <w:p w:rsidR="0046211F" w:rsidRPr="00C30304" w:rsidRDefault="0046211F" w:rsidP="0046211F">
      <w:r w:rsidRPr="00C30304">
        <w:t>History shows</w:t>
      </w:r>
    </w:p>
    <w:p w:rsidR="0046211F" w:rsidRPr="00C30304" w:rsidRDefault="0046211F" w:rsidP="0046211F">
      <w:r w:rsidRPr="00C30304">
        <w:t>that America must lead,</w:t>
      </w:r>
    </w:p>
    <w:p w:rsidR="0046211F" w:rsidRPr="00C30304" w:rsidRDefault="0046211F" w:rsidP="0046211F">
      <w:r w:rsidRPr="00C30304">
        <w:t>历史表明，美国必须作为领导，</w:t>
      </w:r>
    </w:p>
    <w:p w:rsidR="0046211F" w:rsidRPr="00C30304" w:rsidRDefault="0046211F" w:rsidP="0046211F"/>
    <w:p w:rsidR="0046211F" w:rsidRPr="00C30304" w:rsidRDefault="0046211F" w:rsidP="0046211F">
      <w:r w:rsidRPr="00C30304">
        <w:t>2168</w:t>
      </w:r>
    </w:p>
    <w:p w:rsidR="0046211F" w:rsidRPr="00C30304" w:rsidRDefault="0046211F" w:rsidP="0046211F">
      <w:r w:rsidRPr="00C30304">
        <w:t>01:49:23,057 --&gt; 01:49:25,991</w:t>
      </w:r>
    </w:p>
    <w:p w:rsidR="0046211F" w:rsidRPr="00C30304" w:rsidRDefault="0046211F" w:rsidP="0046211F">
      <w:r w:rsidRPr="00C30304">
        <w:t>not just with our might,</w:t>
      </w:r>
    </w:p>
    <w:p w:rsidR="0046211F" w:rsidRPr="00C30304" w:rsidRDefault="0046211F" w:rsidP="0046211F">
      <w:r w:rsidRPr="00C30304">
        <w:t>but with our principles.</w:t>
      </w:r>
    </w:p>
    <w:p w:rsidR="0046211F" w:rsidRPr="00C30304" w:rsidRDefault="0046211F" w:rsidP="0046211F">
      <w:r w:rsidRPr="00C30304">
        <w:t>不只是我们的力量，也是我们的原则。</w:t>
      </w:r>
    </w:p>
    <w:p w:rsidR="0046211F" w:rsidRPr="00C30304" w:rsidRDefault="0046211F" w:rsidP="0046211F"/>
    <w:p w:rsidR="0046211F" w:rsidRPr="00C30304" w:rsidRDefault="0046211F" w:rsidP="0046211F">
      <w:r w:rsidRPr="00C30304">
        <w:t>2169</w:t>
      </w:r>
    </w:p>
    <w:p w:rsidR="0046211F" w:rsidRPr="00C30304" w:rsidRDefault="0046211F" w:rsidP="0046211F">
      <w:r w:rsidRPr="00C30304">
        <w:t>01:49:26,927 --&gt; 01:49:30,095</w:t>
      </w:r>
    </w:p>
    <w:p w:rsidR="0046211F" w:rsidRPr="00C30304" w:rsidRDefault="0046211F" w:rsidP="0046211F">
      <w:r w:rsidRPr="00C30304">
        <w:t>It shows we are stronger,</w:t>
      </w:r>
    </w:p>
    <w:p w:rsidR="0046211F" w:rsidRPr="00C30304" w:rsidRDefault="0046211F" w:rsidP="0046211F">
      <w:r w:rsidRPr="00C30304">
        <w:t>not when we are alone,</w:t>
      </w:r>
    </w:p>
    <w:p w:rsidR="0046211F" w:rsidRPr="00C30304" w:rsidRDefault="0046211F" w:rsidP="0046211F"/>
    <w:p w:rsidR="0046211F" w:rsidRPr="00C30304" w:rsidRDefault="0046211F" w:rsidP="0046211F">
      <w:r w:rsidRPr="00C30304">
        <w:t>2170</w:t>
      </w:r>
    </w:p>
    <w:p w:rsidR="0046211F" w:rsidRPr="00C30304" w:rsidRDefault="0046211F" w:rsidP="0046211F">
      <w:r w:rsidRPr="00C30304">
        <w:t>01:49:30,097 --&gt; 01:49:32,264</w:t>
      </w:r>
    </w:p>
    <w:p w:rsidR="0046211F" w:rsidRPr="00C30304" w:rsidRDefault="0046211F" w:rsidP="0046211F">
      <w:r w:rsidRPr="00C30304">
        <w:t>but when we bring</w:t>
      </w:r>
    </w:p>
    <w:p w:rsidR="0046211F" w:rsidRPr="00C30304" w:rsidRDefault="0046211F" w:rsidP="0046211F">
      <w:r w:rsidRPr="00C30304">
        <w:t>the world together.</w:t>
      </w:r>
    </w:p>
    <w:p w:rsidR="0046211F" w:rsidRPr="00C30304" w:rsidRDefault="0046211F" w:rsidP="0046211F">
      <w:r w:rsidRPr="00C30304">
        <w:t>当我们把全世界联系在一起，它显示出我们变得更强大而不是一人独处的渺小，</w:t>
      </w:r>
    </w:p>
    <w:p w:rsidR="0046211F" w:rsidRPr="00C30304" w:rsidRDefault="0046211F" w:rsidP="0046211F"/>
    <w:p w:rsidR="0046211F" w:rsidRPr="00C30304" w:rsidRDefault="0046211F" w:rsidP="0046211F">
      <w:r w:rsidRPr="00C30304">
        <w:t>2171</w:t>
      </w:r>
    </w:p>
    <w:p w:rsidR="0046211F" w:rsidRPr="00C30304" w:rsidRDefault="0046211F" w:rsidP="0046211F">
      <w:r w:rsidRPr="00C30304">
        <w:t>01:49:33,433 --&gt; 01:49:35,701</w:t>
      </w:r>
    </w:p>
    <w:p w:rsidR="0046211F" w:rsidRPr="00C30304" w:rsidRDefault="0046211F" w:rsidP="0046211F">
      <w:r w:rsidRPr="00C30304">
        <w:t>Today's announcement marks</w:t>
      </w:r>
    </w:p>
    <w:p w:rsidR="0046211F" w:rsidRPr="00C30304" w:rsidRDefault="0046211F" w:rsidP="0046211F">
      <w:r w:rsidRPr="00C30304">
        <w:t>one more chapter</w:t>
      </w:r>
    </w:p>
    <w:p w:rsidR="0046211F" w:rsidRPr="00C30304" w:rsidRDefault="0046211F" w:rsidP="0046211F"/>
    <w:p w:rsidR="0046211F" w:rsidRPr="00C30304" w:rsidRDefault="0046211F" w:rsidP="0046211F">
      <w:r w:rsidRPr="00C30304">
        <w:t>2172</w:t>
      </w:r>
    </w:p>
    <w:p w:rsidR="0046211F" w:rsidRPr="00C30304" w:rsidRDefault="0046211F" w:rsidP="0046211F">
      <w:r w:rsidRPr="00C30304">
        <w:t>01:49:35,703 --&gt; 01:49:39,972</w:t>
      </w:r>
    </w:p>
    <w:p w:rsidR="0046211F" w:rsidRPr="00C30304" w:rsidRDefault="0046211F" w:rsidP="0046211F">
      <w:r w:rsidRPr="00C30304">
        <w:t>in this pursuit</w:t>
      </w:r>
    </w:p>
    <w:p w:rsidR="0046211F" w:rsidRPr="00C30304" w:rsidRDefault="0046211F" w:rsidP="0046211F">
      <w:r w:rsidRPr="00C30304">
        <w:t>of a safer and more helpful,</w:t>
      </w:r>
    </w:p>
    <w:p w:rsidR="0046211F" w:rsidRPr="00C30304" w:rsidRDefault="0046211F" w:rsidP="0046211F"/>
    <w:p w:rsidR="0046211F" w:rsidRPr="00C30304" w:rsidRDefault="0046211F" w:rsidP="0046211F">
      <w:r w:rsidRPr="00C30304">
        <w:t>2173</w:t>
      </w:r>
    </w:p>
    <w:p w:rsidR="0046211F" w:rsidRPr="00C30304" w:rsidRDefault="0046211F" w:rsidP="0046211F">
      <w:r w:rsidRPr="00C30304">
        <w:t>01:49:40,340 --&gt; 01:49:43,676</w:t>
      </w:r>
    </w:p>
    <w:p w:rsidR="0046211F" w:rsidRPr="00C30304" w:rsidRDefault="0046211F" w:rsidP="0046211F">
      <w:r w:rsidRPr="00C30304">
        <w:t>more hopeful world.</w:t>
      </w:r>
    </w:p>
    <w:p w:rsidR="0046211F" w:rsidRPr="00C30304" w:rsidRDefault="0046211F" w:rsidP="0046211F">
      <w:r w:rsidRPr="00C30304">
        <w:t>Thank you.</w:t>
      </w:r>
    </w:p>
    <w:p w:rsidR="0046211F" w:rsidRPr="00C30304" w:rsidRDefault="0046211F" w:rsidP="0046211F">
      <w:r w:rsidRPr="00C30304">
        <w:t>今天的声明标志着在这个追求更安全，更乐于助人，更有希望的世界新添一个章节，谢谢。</w:t>
      </w:r>
    </w:p>
    <w:p w:rsidR="0046211F" w:rsidRPr="00C30304" w:rsidRDefault="0046211F" w:rsidP="0046211F"/>
    <w:p w:rsidR="0046211F" w:rsidRPr="00C30304" w:rsidRDefault="0046211F" w:rsidP="0046211F">
      <w:r w:rsidRPr="00C30304">
        <w:t>2174</w:t>
      </w:r>
    </w:p>
    <w:p w:rsidR="0046211F" w:rsidRPr="00C30304" w:rsidRDefault="0046211F" w:rsidP="0046211F">
      <w:r w:rsidRPr="00C30304">
        <w:t>01:49:44,210 --&gt; 01:49:47,446</w:t>
      </w:r>
    </w:p>
    <w:p w:rsidR="0046211F" w:rsidRPr="00C30304" w:rsidRDefault="0046211F" w:rsidP="0046211F">
      <w:r w:rsidRPr="00C30304">
        <w:lastRenderedPageBreak/>
        <w:t>God bless you, and god bless</w:t>
      </w:r>
    </w:p>
    <w:p w:rsidR="0046211F" w:rsidRPr="00C30304" w:rsidRDefault="0046211F" w:rsidP="0046211F">
      <w:r w:rsidRPr="00C30304">
        <w:t>the United States of America.</w:t>
      </w:r>
    </w:p>
    <w:p w:rsidR="0046211F" w:rsidRPr="00C30304" w:rsidRDefault="0046211F" w:rsidP="0046211F">
      <w:r w:rsidRPr="00C30304">
        <w:t>愿上帝保佑你们，愿上帝保佑美利坚合众联合国。</w:t>
      </w:r>
    </w:p>
    <w:p w:rsidR="0046211F" w:rsidRPr="00C30304" w:rsidRDefault="0046211F" w:rsidP="0046211F"/>
    <w:p w:rsidR="0046211F" w:rsidRPr="00C30304" w:rsidRDefault="0046211F" w:rsidP="0046211F">
      <w:r w:rsidRPr="00C30304">
        <w:t>2175</w:t>
      </w:r>
    </w:p>
    <w:p w:rsidR="0046211F" w:rsidRPr="00C30304" w:rsidRDefault="0046211F" w:rsidP="0046211F">
      <w:r w:rsidRPr="00C30304">
        <w:t>01:49:51,851 --&gt; 01:49:53,619</w:t>
      </w:r>
    </w:p>
    <w:p w:rsidR="0046211F" w:rsidRPr="00C30304" w:rsidRDefault="0046211F" w:rsidP="0046211F">
      <w:r w:rsidRPr="00C30304">
        <w:t>NSA source:</w:t>
      </w:r>
    </w:p>
    <w:p w:rsidR="0046211F" w:rsidRPr="00C30304" w:rsidRDefault="0046211F" w:rsidP="0046211F">
      <w:r w:rsidRPr="00C30304">
        <w:t>&lt;i&gt; Everyone I know is basically&lt;/i&gt;</w:t>
      </w:r>
    </w:p>
    <w:p w:rsidR="0046211F" w:rsidRPr="00C30304" w:rsidRDefault="0046211F" w:rsidP="0046211F"/>
    <w:p w:rsidR="0046211F" w:rsidRPr="00C30304" w:rsidRDefault="0046211F" w:rsidP="0046211F">
      <w:r w:rsidRPr="00C30304">
        <w:t>2176</w:t>
      </w:r>
    </w:p>
    <w:p w:rsidR="0046211F" w:rsidRPr="00C30304" w:rsidRDefault="0046211F" w:rsidP="0046211F">
      <w:r w:rsidRPr="00C30304">
        <w:t>01:49:53,621 --&gt; 01:49:55,154</w:t>
      </w:r>
    </w:p>
    <w:p w:rsidR="0046211F" w:rsidRPr="00C30304" w:rsidRDefault="0046211F" w:rsidP="0046211F">
      <w:r w:rsidRPr="00C30304">
        <w:t>&lt;i&gt; thrilled with the Iran deal.&lt;/i&gt;</w:t>
      </w:r>
    </w:p>
    <w:p w:rsidR="0046211F" w:rsidRPr="00C30304" w:rsidRDefault="0046211F" w:rsidP="0046211F">
      <w:r w:rsidRPr="00C30304">
        <w:t>NSA</w:t>
      </w:r>
      <w:r w:rsidRPr="00C30304">
        <w:t>来源：我所认识的每一个实际上从事制裁和外交工作的人，</w:t>
      </w:r>
      <w:r w:rsidRPr="00C30304">
        <w:rPr>
          <w:rFonts w:hint="eastAsia"/>
        </w:rPr>
        <w:t>谈到与伊朗的交易会激动不已。</w:t>
      </w:r>
    </w:p>
    <w:p w:rsidR="0046211F" w:rsidRPr="00C30304" w:rsidRDefault="0046211F" w:rsidP="0046211F"/>
    <w:p w:rsidR="0046211F" w:rsidRPr="00C30304" w:rsidRDefault="0046211F" w:rsidP="0046211F">
      <w:r w:rsidRPr="00C30304">
        <w:t>2177</w:t>
      </w:r>
    </w:p>
    <w:p w:rsidR="0046211F" w:rsidRPr="00C30304" w:rsidRDefault="0046211F" w:rsidP="0046211F">
      <w:r w:rsidRPr="00C30304">
        <w:t>01:49:55,722 --&gt; 01:49:57,590</w:t>
      </w:r>
    </w:p>
    <w:p w:rsidR="0046211F" w:rsidRPr="00C30304" w:rsidRDefault="0046211F" w:rsidP="0046211F">
      <w:r w:rsidRPr="00C30304">
        <w:t>&lt;i&gt;Sanctions and diplomacy worked.&lt;/i&gt;</w:t>
      </w:r>
    </w:p>
    <w:p w:rsidR="0046211F" w:rsidRPr="00C30304" w:rsidRDefault="0046211F" w:rsidP="0046211F"/>
    <w:p w:rsidR="0046211F" w:rsidRPr="00C30304" w:rsidRDefault="0046211F" w:rsidP="0046211F">
      <w:r w:rsidRPr="00C30304">
        <w:t>2178</w:t>
      </w:r>
    </w:p>
    <w:p w:rsidR="0046211F" w:rsidRPr="00C30304" w:rsidRDefault="0046211F" w:rsidP="0046211F">
      <w:r w:rsidRPr="00C30304">
        <w:t>01:49:57,958 --&gt; 01:50:00,225</w:t>
      </w:r>
    </w:p>
    <w:p w:rsidR="0046211F" w:rsidRPr="00C30304" w:rsidRDefault="0046211F" w:rsidP="0046211F">
      <w:r w:rsidRPr="00C30304">
        <w:t>&lt;i&gt; But behind that deal&lt;/i&gt;</w:t>
      </w:r>
    </w:p>
    <w:p w:rsidR="0046211F" w:rsidRPr="00C30304" w:rsidRDefault="0046211F" w:rsidP="0046211F">
      <w:r w:rsidRPr="00C30304">
        <w:t>&lt;i&gt; was a lot of confidence&lt;/i&gt;</w:t>
      </w:r>
    </w:p>
    <w:p w:rsidR="0046211F" w:rsidRPr="00C30304" w:rsidRDefault="0046211F" w:rsidP="0046211F"/>
    <w:p w:rsidR="0046211F" w:rsidRPr="00C30304" w:rsidRDefault="0046211F" w:rsidP="0046211F">
      <w:r w:rsidRPr="00C30304">
        <w:t>2179</w:t>
      </w:r>
    </w:p>
    <w:p w:rsidR="0046211F" w:rsidRPr="00C30304" w:rsidRDefault="0046211F" w:rsidP="0046211F">
      <w:r w:rsidRPr="00C30304">
        <w:t>01:50:00,227 --&gt; 01:50:01,827</w:t>
      </w:r>
    </w:p>
    <w:p w:rsidR="0046211F" w:rsidRPr="00C30304" w:rsidRDefault="0046211F" w:rsidP="0046211F">
      <w:r w:rsidRPr="00C30304">
        <w:t>&lt;i&gt; in our cyber capability.&lt;/i&gt;</w:t>
      </w:r>
    </w:p>
    <w:p w:rsidR="0046211F" w:rsidRPr="00C30304" w:rsidRDefault="0046211F" w:rsidP="0046211F">
      <w:r w:rsidRPr="00C30304">
        <w:t>但是交易背后是对我们的网络能力的自信。</w:t>
      </w:r>
    </w:p>
    <w:p w:rsidR="0046211F" w:rsidRPr="00C30304" w:rsidRDefault="0046211F" w:rsidP="0046211F"/>
    <w:p w:rsidR="0046211F" w:rsidRPr="00C30304" w:rsidRDefault="0046211F" w:rsidP="0046211F">
      <w:r w:rsidRPr="00C30304">
        <w:t>2180</w:t>
      </w:r>
    </w:p>
    <w:p w:rsidR="0046211F" w:rsidRPr="00C30304" w:rsidRDefault="0046211F" w:rsidP="0046211F">
      <w:r w:rsidRPr="00C30304">
        <w:t>01:50:02,896 --&gt; 01:50:05,764</w:t>
      </w:r>
    </w:p>
    <w:p w:rsidR="0046211F" w:rsidRPr="00C30304" w:rsidRDefault="0046211F" w:rsidP="0046211F">
      <w:r w:rsidRPr="00C30304">
        <w:t>&lt;i&gt;We were everywhere inside Iran.&lt;/i&gt;</w:t>
      </w:r>
    </w:p>
    <w:p w:rsidR="0046211F" w:rsidRPr="00C30304" w:rsidRDefault="0046211F" w:rsidP="0046211F">
      <w:r w:rsidRPr="00C30304">
        <w:t>&lt;i&gt; Still are.&lt;/i&gt;</w:t>
      </w:r>
    </w:p>
    <w:p w:rsidR="0046211F" w:rsidRPr="00C30304" w:rsidRDefault="0046211F" w:rsidP="0046211F">
      <w:r w:rsidRPr="00C30304">
        <w:t>我们处在伊朗境内，现在仍然如此。</w:t>
      </w:r>
    </w:p>
    <w:p w:rsidR="0046211F" w:rsidRPr="00C30304" w:rsidRDefault="0046211F" w:rsidP="0046211F"/>
    <w:p w:rsidR="0046211F" w:rsidRPr="00C30304" w:rsidRDefault="0046211F" w:rsidP="0046211F">
      <w:r w:rsidRPr="00C30304">
        <w:t>2181</w:t>
      </w:r>
    </w:p>
    <w:p w:rsidR="0046211F" w:rsidRPr="00C30304" w:rsidRDefault="0046211F" w:rsidP="0046211F">
      <w:r w:rsidRPr="00C30304">
        <w:t>01:50:06,633 --&gt; 01:50:08,867</w:t>
      </w:r>
    </w:p>
    <w:p w:rsidR="0046211F" w:rsidRPr="00C30304" w:rsidRDefault="0046211F" w:rsidP="0046211F">
      <w:r w:rsidRPr="00C30304">
        <w:t>&lt;i&gt; I'm not gonna tell you&lt;/i&gt;</w:t>
      </w:r>
    </w:p>
    <w:p w:rsidR="0046211F" w:rsidRPr="00C30304" w:rsidRDefault="0046211F" w:rsidP="0046211F">
      <w:r w:rsidRPr="00C30304">
        <w:t>&lt;i&gt; the operational details&lt;/i&gt;</w:t>
      </w:r>
    </w:p>
    <w:p w:rsidR="0046211F" w:rsidRPr="00C30304" w:rsidRDefault="0046211F" w:rsidP="0046211F">
      <w:r w:rsidRPr="00C30304">
        <w:t>我不会告诉你的操作细节</w:t>
      </w:r>
    </w:p>
    <w:p w:rsidR="0046211F" w:rsidRPr="00C30304" w:rsidRDefault="0046211F" w:rsidP="0046211F"/>
    <w:p w:rsidR="0046211F" w:rsidRPr="00C30304" w:rsidRDefault="0046211F" w:rsidP="0046211F">
      <w:r w:rsidRPr="00C30304">
        <w:t>2182</w:t>
      </w:r>
    </w:p>
    <w:p w:rsidR="0046211F" w:rsidRPr="00C30304" w:rsidRDefault="0046211F" w:rsidP="0046211F">
      <w:r w:rsidRPr="00C30304">
        <w:t>01:50:08,869 --&gt; 01:50:11,503</w:t>
      </w:r>
    </w:p>
    <w:p w:rsidR="0046211F" w:rsidRPr="00C30304" w:rsidRDefault="0046211F" w:rsidP="0046211F">
      <w:r w:rsidRPr="00C30304">
        <w:t>&lt;i&gt;of what we can do going forward&lt;/i&gt;</w:t>
      </w:r>
    </w:p>
    <w:p w:rsidR="0046211F" w:rsidRPr="00C30304" w:rsidRDefault="0046211F" w:rsidP="0046211F">
      <w:r w:rsidRPr="00C30304">
        <w:lastRenderedPageBreak/>
        <w:t>&lt;i&gt; or where...&lt;/i&gt;</w:t>
      </w:r>
    </w:p>
    <w:p w:rsidR="0046211F" w:rsidRPr="00C30304" w:rsidRDefault="0046211F" w:rsidP="0046211F">
      <w:r w:rsidRPr="00C30304">
        <w:t>我们做什么可以继续前进或其中</w:t>
      </w:r>
      <w:r w:rsidRPr="00C30304">
        <w:t>...</w:t>
      </w:r>
    </w:p>
    <w:p w:rsidR="0046211F" w:rsidRPr="00C30304" w:rsidRDefault="0046211F" w:rsidP="0046211F"/>
    <w:p w:rsidR="0046211F" w:rsidRPr="00C30304" w:rsidRDefault="0046211F" w:rsidP="0046211F">
      <w:r w:rsidRPr="00C30304">
        <w:t>2183</w:t>
      </w:r>
    </w:p>
    <w:p w:rsidR="0046211F" w:rsidRPr="00C30304" w:rsidRDefault="0046211F" w:rsidP="0046211F">
      <w:r w:rsidRPr="00C30304">
        <w:t>01:50:13,039 --&gt; 01:50:17,142</w:t>
      </w:r>
    </w:p>
    <w:p w:rsidR="0046211F" w:rsidRPr="00C30304" w:rsidRDefault="0046211F" w:rsidP="0046211F">
      <w:r w:rsidRPr="00C30304">
        <w:t>&lt;i&gt; But the science fiction&lt;/i&gt;</w:t>
      </w:r>
    </w:p>
    <w:p w:rsidR="0046211F" w:rsidRPr="00C30304" w:rsidRDefault="0046211F" w:rsidP="0046211F">
      <w:r w:rsidRPr="00C30304">
        <w:t>&lt;i&gt; cyber war scenario is here.&lt;/i&gt;</w:t>
      </w:r>
    </w:p>
    <w:p w:rsidR="0046211F" w:rsidRPr="00C30304" w:rsidRDefault="0046211F" w:rsidP="0046211F">
      <w:r w:rsidRPr="00C30304">
        <w:t>但科幻网络战争的场景是在这里。</w:t>
      </w:r>
    </w:p>
    <w:p w:rsidR="0046211F" w:rsidRPr="00C30304" w:rsidRDefault="0046211F" w:rsidP="0046211F"/>
    <w:p w:rsidR="0046211F" w:rsidRPr="00C30304" w:rsidRDefault="0046211F" w:rsidP="0046211F">
      <w:r w:rsidRPr="00C30304">
        <w:t>2184</w:t>
      </w:r>
    </w:p>
    <w:p w:rsidR="0046211F" w:rsidRPr="00C30304" w:rsidRDefault="0046211F" w:rsidP="0046211F">
      <w:r w:rsidRPr="00C30304">
        <w:t>01:50:17,144 --&gt; 01:50:18,611</w:t>
      </w:r>
    </w:p>
    <w:p w:rsidR="0046211F" w:rsidRPr="00C30304" w:rsidRDefault="0046211F" w:rsidP="0046211F">
      <w:r w:rsidRPr="00C30304">
        <w:t>&lt;i&gt; That's nitro Zeus.&lt;/i&gt;</w:t>
      </w:r>
    </w:p>
    <w:p w:rsidR="0046211F" w:rsidRPr="00C30304" w:rsidRDefault="0046211F" w:rsidP="0046211F">
      <w:r w:rsidRPr="00C30304">
        <w:t>这是硝基宙斯。</w:t>
      </w:r>
    </w:p>
    <w:p w:rsidR="0046211F" w:rsidRPr="00C30304" w:rsidRDefault="0046211F" w:rsidP="0046211F"/>
    <w:p w:rsidR="0046211F" w:rsidRPr="00C30304" w:rsidRDefault="0046211F" w:rsidP="0046211F">
      <w:r w:rsidRPr="00C30304">
        <w:t>2185</w:t>
      </w:r>
    </w:p>
    <w:p w:rsidR="0046211F" w:rsidRPr="00C30304" w:rsidRDefault="0046211F" w:rsidP="0046211F">
      <w:r w:rsidRPr="00C30304">
        <w:t>01:50:20,046 --&gt; 01:50:22,715</w:t>
      </w:r>
    </w:p>
    <w:p w:rsidR="0046211F" w:rsidRPr="00C30304" w:rsidRDefault="0046211F" w:rsidP="0046211F">
      <w:r w:rsidRPr="00C30304">
        <w:t>&lt;i&gt; But my concern&lt;/i&gt;</w:t>
      </w:r>
    </w:p>
    <w:p w:rsidR="0046211F" w:rsidRPr="00C30304" w:rsidRDefault="0046211F" w:rsidP="0046211F">
      <w:r w:rsidRPr="00C30304">
        <w:t>&lt;i&gt; and the reason I'm talking...&lt;/i&gt;</w:t>
      </w:r>
    </w:p>
    <w:p w:rsidR="0046211F" w:rsidRPr="00C30304" w:rsidRDefault="0046211F" w:rsidP="0046211F">
      <w:r w:rsidRPr="00C30304">
        <w:t>但是我担心和我说的原因</w:t>
      </w:r>
      <w:r w:rsidRPr="00C30304">
        <w:t>...</w:t>
      </w:r>
    </w:p>
    <w:p w:rsidR="0046211F" w:rsidRPr="00C30304" w:rsidRDefault="0046211F" w:rsidP="0046211F"/>
    <w:p w:rsidR="0046211F" w:rsidRPr="00C30304" w:rsidRDefault="0046211F" w:rsidP="0046211F">
      <w:r w:rsidRPr="00C30304">
        <w:t>2186</w:t>
      </w:r>
    </w:p>
    <w:p w:rsidR="0046211F" w:rsidRPr="00C30304" w:rsidRDefault="0046211F" w:rsidP="0046211F">
      <w:r w:rsidRPr="00C30304">
        <w:t>01:50:24,217 --&gt; 01:50:27,152</w:t>
      </w:r>
    </w:p>
    <w:p w:rsidR="0046211F" w:rsidRPr="00C30304" w:rsidRDefault="0046211F" w:rsidP="0046211F">
      <w:r w:rsidRPr="00C30304">
        <w:t>&lt;i&gt; Is because when you shut down&lt;/i&gt;</w:t>
      </w:r>
    </w:p>
    <w:p w:rsidR="0046211F" w:rsidRPr="00C30304" w:rsidRDefault="0046211F" w:rsidP="0046211F">
      <w:r w:rsidRPr="00C30304">
        <w:t>&lt;i&gt; a country's power grid...&lt;/i&gt;</w:t>
      </w:r>
    </w:p>
    <w:p w:rsidR="0046211F" w:rsidRPr="00C30304" w:rsidRDefault="0046211F" w:rsidP="0046211F">
      <w:r w:rsidRPr="00C30304">
        <w:t>是因为当你关闭国家电网</w:t>
      </w:r>
      <w:r w:rsidRPr="00C30304">
        <w:t>...</w:t>
      </w:r>
    </w:p>
    <w:p w:rsidR="0046211F" w:rsidRPr="00C30304" w:rsidRDefault="0046211F" w:rsidP="0046211F"/>
    <w:p w:rsidR="0046211F" w:rsidRPr="00C30304" w:rsidRDefault="0046211F" w:rsidP="0046211F">
      <w:r w:rsidRPr="00C30304">
        <w:t>2187</w:t>
      </w:r>
    </w:p>
    <w:p w:rsidR="0046211F" w:rsidRPr="00C30304" w:rsidRDefault="0046211F" w:rsidP="0046211F">
      <w:r w:rsidRPr="00C30304">
        <w:t>01:50:28,455 --&gt; 01:50:31,423</w:t>
      </w:r>
    </w:p>
    <w:p w:rsidR="0046211F" w:rsidRPr="00C30304" w:rsidRDefault="0046211F" w:rsidP="0046211F">
      <w:r w:rsidRPr="00C30304">
        <w:t>&lt;i&gt; It doesn't just&lt;/i&gt;</w:t>
      </w:r>
    </w:p>
    <w:p w:rsidR="0046211F" w:rsidRPr="00C30304" w:rsidRDefault="0046211F" w:rsidP="0046211F">
      <w:r w:rsidRPr="00C30304">
        <w:t>&lt;i&gt; pop back up, you know?&lt;/i&gt;</w:t>
      </w:r>
    </w:p>
    <w:p w:rsidR="0046211F" w:rsidRPr="00C30304" w:rsidRDefault="0046211F" w:rsidP="0046211F">
      <w:r w:rsidRPr="00C30304">
        <w:t>它不只是弹回，你知道吗？</w:t>
      </w:r>
    </w:p>
    <w:p w:rsidR="0046211F" w:rsidRPr="00C30304" w:rsidRDefault="0046211F" w:rsidP="0046211F"/>
    <w:p w:rsidR="0046211F" w:rsidRPr="00C30304" w:rsidRDefault="0046211F" w:rsidP="0046211F">
      <w:r w:rsidRPr="00C30304">
        <w:t>2188</w:t>
      </w:r>
    </w:p>
    <w:p w:rsidR="0046211F" w:rsidRPr="00C30304" w:rsidRDefault="0046211F" w:rsidP="0046211F">
      <w:r w:rsidRPr="00C30304">
        <w:t>01:50:31,425 --&gt; 01:50:33,225</w:t>
      </w:r>
    </w:p>
    <w:p w:rsidR="0046211F" w:rsidRPr="00C30304" w:rsidRDefault="0046211F" w:rsidP="0046211F">
      <w:r w:rsidRPr="00C30304">
        <w:t>&lt;i&gt;It's more like humpty-dumpty...&lt;/i&gt;</w:t>
      </w:r>
    </w:p>
    <w:p w:rsidR="0046211F" w:rsidRPr="00C30304" w:rsidRDefault="0046211F" w:rsidP="0046211F">
      <w:r w:rsidRPr="00C30304">
        <w:t>它更像是积重难返，四分五裂</w:t>
      </w:r>
      <w:r w:rsidRPr="00C30304">
        <w:t xml:space="preserve"> </w:t>
      </w:r>
    </w:p>
    <w:p w:rsidR="0046211F" w:rsidRPr="00C30304" w:rsidRDefault="0046211F" w:rsidP="0046211F"/>
    <w:p w:rsidR="0046211F" w:rsidRPr="00C30304" w:rsidRDefault="0046211F" w:rsidP="0046211F">
      <w:r w:rsidRPr="00C30304">
        <w:t>2189</w:t>
      </w:r>
    </w:p>
    <w:p w:rsidR="0046211F" w:rsidRPr="00C30304" w:rsidRDefault="0046211F" w:rsidP="0046211F">
      <w:r w:rsidRPr="00C30304">
        <w:t>01:50:34,594 --&gt; 01:50:38,464</w:t>
      </w:r>
    </w:p>
    <w:p w:rsidR="0046211F" w:rsidRPr="00C30304" w:rsidRDefault="0046211F" w:rsidP="0046211F">
      <w:r w:rsidRPr="00C30304">
        <w:t>&lt;i&gt; And if all the king's men&lt;/i&gt;</w:t>
      </w:r>
    </w:p>
    <w:p w:rsidR="0046211F" w:rsidRPr="00C30304" w:rsidRDefault="0046211F" w:rsidP="0046211F">
      <w:r w:rsidRPr="00C30304">
        <w:t>&lt;i&gt; can't turn the lights back on&lt;/i&gt;</w:t>
      </w:r>
    </w:p>
    <w:p w:rsidR="0046211F" w:rsidRPr="00C30304" w:rsidRDefault="0046211F" w:rsidP="0046211F"/>
    <w:p w:rsidR="0046211F" w:rsidRPr="00C30304" w:rsidRDefault="0046211F" w:rsidP="0046211F">
      <w:r w:rsidRPr="00C30304">
        <w:t>2190</w:t>
      </w:r>
    </w:p>
    <w:p w:rsidR="0046211F" w:rsidRPr="00C30304" w:rsidRDefault="0046211F" w:rsidP="0046211F">
      <w:r w:rsidRPr="00C30304">
        <w:t>01:50:38,466 --&gt; 01:50:40,366</w:t>
      </w:r>
    </w:p>
    <w:p w:rsidR="0046211F" w:rsidRPr="00C30304" w:rsidRDefault="0046211F" w:rsidP="0046211F">
      <w:r w:rsidRPr="00C30304">
        <w:lastRenderedPageBreak/>
        <w:t>&lt;i&gt; or filter the water&lt;/i&gt;</w:t>
      </w:r>
    </w:p>
    <w:p w:rsidR="0046211F" w:rsidRPr="00C30304" w:rsidRDefault="0046211F" w:rsidP="0046211F">
      <w:r w:rsidRPr="00C30304">
        <w:t>&lt;i&gt; for weeks,&lt;/i&gt;</w:t>
      </w:r>
    </w:p>
    <w:p w:rsidR="0046211F" w:rsidRPr="00C30304" w:rsidRDefault="0046211F" w:rsidP="0046211F">
      <w:r w:rsidRPr="00C30304">
        <w:t>如果有能力的人数周不能将电取回或过滤水，</w:t>
      </w:r>
    </w:p>
    <w:p w:rsidR="0046211F" w:rsidRPr="00C30304" w:rsidRDefault="0046211F" w:rsidP="0046211F"/>
    <w:p w:rsidR="0046211F" w:rsidRPr="00C30304" w:rsidRDefault="0046211F" w:rsidP="0046211F">
      <w:r w:rsidRPr="00C30304">
        <w:t>2191</w:t>
      </w:r>
    </w:p>
    <w:p w:rsidR="0046211F" w:rsidRPr="00C30304" w:rsidRDefault="0046211F" w:rsidP="0046211F">
      <w:r w:rsidRPr="00C30304">
        <w:t>01:50:40,567 --&gt; 01:50:42,468</w:t>
      </w:r>
    </w:p>
    <w:p w:rsidR="0046211F" w:rsidRPr="00C30304" w:rsidRDefault="0046211F" w:rsidP="0046211F">
      <w:r w:rsidRPr="00C30304">
        <w:t>&lt;i&gt; then lots of people die.&lt;/i&gt;</w:t>
      </w:r>
    </w:p>
    <w:p w:rsidR="0046211F" w:rsidRPr="00C30304" w:rsidRDefault="0046211F" w:rsidP="0046211F">
      <w:r w:rsidRPr="00C30304">
        <w:t>那么很多人会死亡</w:t>
      </w:r>
    </w:p>
    <w:p w:rsidR="0046211F" w:rsidRPr="00C30304" w:rsidRDefault="0046211F" w:rsidP="0046211F"/>
    <w:p w:rsidR="0046211F" w:rsidRPr="00C30304" w:rsidRDefault="0046211F" w:rsidP="0046211F">
      <w:r w:rsidRPr="00C30304">
        <w:t>2192</w:t>
      </w:r>
    </w:p>
    <w:p w:rsidR="0046211F" w:rsidRPr="00C30304" w:rsidRDefault="0046211F" w:rsidP="0046211F">
      <w:r w:rsidRPr="00C30304">
        <w:t>01:50:44,738 --&gt; 01:50:46,672</w:t>
      </w:r>
    </w:p>
    <w:p w:rsidR="0046211F" w:rsidRPr="00C30304" w:rsidRDefault="0046211F" w:rsidP="0046211F">
      <w:r w:rsidRPr="00C30304">
        <w:t>&lt;i&gt; And something&lt;/i&gt;</w:t>
      </w:r>
    </w:p>
    <w:p w:rsidR="0046211F" w:rsidRPr="00C30304" w:rsidRDefault="0046211F" w:rsidP="0046211F">
      <w:r w:rsidRPr="00C30304">
        <w:t>&lt;i&gt; we can do to others,&lt;/i&gt;</w:t>
      </w:r>
    </w:p>
    <w:p w:rsidR="0046211F" w:rsidRPr="00C30304" w:rsidRDefault="0046211F" w:rsidP="0046211F">
      <w:r w:rsidRPr="00C30304">
        <w:t>我们可以向别人做一些事情，</w:t>
      </w:r>
    </w:p>
    <w:p w:rsidR="0046211F" w:rsidRPr="00C30304" w:rsidRDefault="0046211F" w:rsidP="0046211F"/>
    <w:p w:rsidR="0046211F" w:rsidRPr="00C30304" w:rsidRDefault="0046211F" w:rsidP="0046211F">
      <w:r w:rsidRPr="00C30304">
        <w:t>2193</w:t>
      </w:r>
    </w:p>
    <w:p w:rsidR="0046211F" w:rsidRPr="00C30304" w:rsidRDefault="0046211F" w:rsidP="0046211F">
      <w:r w:rsidRPr="00C30304">
        <w:t>01:50:46,973 --&gt; 01:50:48,507</w:t>
      </w:r>
    </w:p>
    <w:p w:rsidR="0046211F" w:rsidRPr="00C30304" w:rsidRDefault="0046211F" w:rsidP="0046211F">
      <w:r w:rsidRPr="00C30304">
        <w:t>&lt;i&gt; they can do to us too.&lt;/i&gt;</w:t>
      </w:r>
    </w:p>
    <w:p w:rsidR="0046211F" w:rsidRPr="00C30304" w:rsidRDefault="0046211F" w:rsidP="0046211F">
      <w:r w:rsidRPr="00C30304">
        <w:t>他们可以向我们做。</w:t>
      </w:r>
    </w:p>
    <w:p w:rsidR="0046211F" w:rsidRPr="00C30304" w:rsidRDefault="0046211F" w:rsidP="0046211F"/>
    <w:p w:rsidR="0046211F" w:rsidRPr="00C30304" w:rsidRDefault="0046211F" w:rsidP="0046211F">
      <w:r w:rsidRPr="00C30304">
        <w:t>2194</w:t>
      </w:r>
    </w:p>
    <w:p w:rsidR="0046211F" w:rsidRPr="00C30304" w:rsidRDefault="0046211F" w:rsidP="0046211F">
      <w:r w:rsidRPr="00C30304">
        <w:t>01:50:49,909 --&gt; 01:50:52,578</w:t>
      </w:r>
    </w:p>
    <w:p w:rsidR="0046211F" w:rsidRPr="00C30304" w:rsidRDefault="0046211F" w:rsidP="0046211F">
      <w:r w:rsidRPr="00C30304">
        <w:t>&lt;i&gt; Is that something&lt;/i&gt;</w:t>
      </w:r>
    </w:p>
    <w:p w:rsidR="0046211F" w:rsidRPr="00C30304" w:rsidRDefault="0046211F" w:rsidP="0046211F">
      <w:r w:rsidRPr="00C30304">
        <w:t>&lt;i&gt; that we should keep quiet?&lt;/i&gt;</w:t>
      </w:r>
    </w:p>
    <w:p w:rsidR="0046211F" w:rsidRPr="00C30304" w:rsidRDefault="0046211F" w:rsidP="0046211F">
      <w:r w:rsidRPr="00C30304">
        <w:rPr>
          <w:rFonts w:hint="eastAsia"/>
        </w:rPr>
        <w:t>有什么事情能让我们保持沉默？</w:t>
      </w:r>
    </w:p>
    <w:p w:rsidR="0046211F" w:rsidRPr="00C30304" w:rsidRDefault="0046211F" w:rsidP="0046211F"/>
    <w:p w:rsidR="0046211F" w:rsidRPr="00C30304" w:rsidRDefault="0046211F" w:rsidP="0046211F">
      <w:r w:rsidRPr="00C30304">
        <w:t>2195</w:t>
      </w:r>
    </w:p>
    <w:p w:rsidR="0046211F" w:rsidRPr="00C30304" w:rsidRDefault="0046211F" w:rsidP="0046211F">
      <w:r w:rsidRPr="00C30304">
        <w:t>01:50:53,747 --&gt; 01:50:55,414</w:t>
      </w:r>
    </w:p>
    <w:p w:rsidR="0046211F" w:rsidRPr="00C30304" w:rsidRDefault="0046211F" w:rsidP="0046211F">
      <w:r w:rsidRPr="00C30304">
        <w:t>&lt;i&gt; Or should we talk about it?&lt;/i&gt;</w:t>
      </w:r>
    </w:p>
    <w:p w:rsidR="0046211F" w:rsidRPr="00C30304" w:rsidRDefault="0046211F" w:rsidP="0046211F">
      <w:r w:rsidRPr="00C30304">
        <w:t>或我们应该谈谈吗？</w:t>
      </w:r>
    </w:p>
    <w:p w:rsidR="0046211F" w:rsidRPr="00C30304" w:rsidRDefault="0046211F" w:rsidP="0046211F"/>
    <w:p w:rsidR="0046211F" w:rsidRPr="00C30304" w:rsidRDefault="0046211F" w:rsidP="0046211F">
      <w:r w:rsidRPr="00C30304">
        <w:t>2196</w:t>
      </w:r>
    </w:p>
    <w:p w:rsidR="0046211F" w:rsidRPr="00C30304" w:rsidRDefault="0046211F" w:rsidP="0046211F">
      <w:r w:rsidRPr="00C30304">
        <w:t>01:50:56,349 --&gt; 01:50:58,250</w:t>
      </w:r>
    </w:p>
    <w:p w:rsidR="0046211F" w:rsidRPr="00C30304" w:rsidRDefault="0046211F" w:rsidP="0046211F">
      <w:r w:rsidRPr="00C30304">
        <w:t>Gibney:&lt;i&gt; I've gone to many people&lt;/i&gt;</w:t>
      </w:r>
    </w:p>
    <w:p w:rsidR="0046211F" w:rsidRPr="00C30304" w:rsidRDefault="0046211F" w:rsidP="0046211F">
      <w:r w:rsidRPr="00C30304">
        <w:t>&lt;i&gt; in this film,&lt;/i&gt;</w:t>
      </w:r>
    </w:p>
    <w:p w:rsidR="0046211F" w:rsidRPr="00C30304" w:rsidRDefault="0046211F" w:rsidP="0046211F"/>
    <w:p w:rsidR="0046211F" w:rsidRPr="00C30304" w:rsidRDefault="0046211F" w:rsidP="0046211F">
      <w:r w:rsidRPr="00C30304">
        <w:t>2197</w:t>
      </w:r>
    </w:p>
    <w:p w:rsidR="0046211F" w:rsidRPr="00C30304" w:rsidRDefault="0046211F" w:rsidP="0046211F">
      <w:r w:rsidRPr="00C30304">
        <w:t>01:50:58,252 --&gt; 01:51:00,019</w:t>
      </w:r>
    </w:p>
    <w:p w:rsidR="0046211F" w:rsidRPr="00C30304" w:rsidRDefault="0046211F" w:rsidP="0046211F">
      <w:r w:rsidRPr="00C30304">
        <w:t>&lt;i&gt; even friends of mine,&lt;/i&gt;</w:t>
      </w:r>
    </w:p>
    <w:p w:rsidR="0046211F" w:rsidRPr="00C30304" w:rsidRDefault="0046211F" w:rsidP="0046211F">
      <w:r w:rsidRPr="00C30304">
        <w:t>&lt;i&gt; who won't talk to me&lt;/i&gt;</w:t>
      </w:r>
    </w:p>
    <w:p w:rsidR="0046211F" w:rsidRPr="00C30304" w:rsidRDefault="0046211F" w:rsidP="0046211F"/>
    <w:p w:rsidR="0046211F" w:rsidRPr="00C30304" w:rsidRDefault="0046211F" w:rsidP="0046211F"/>
    <w:p w:rsidR="0046211F" w:rsidRPr="00C30304" w:rsidRDefault="0046211F" w:rsidP="0046211F">
      <w:r w:rsidRPr="00C30304">
        <w:t>2198</w:t>
      </w:r>
    </w:p>
    <w:p w:rsidR="0046211F" w:rsidRPr="00C30304" w:rsidRDefault="0046211F" w:rsidP="0046211F">
      <w:r w:rsidRPr="00C30304">
        <w:t>01:51:00,021 --&gt; 01:51:02,187</w:t>
      </w:r>
    </w:p>
    <w:p w:rsidR="0046211F" w:rsidRPr="00C30304" w:rsidRDefault="0046211F" w:rsidP="0046211F">
      <w:r w:rsidRPr="00C30304">
        <w:lastRenderedPageBreak/>
        <w:t>&lt;i&gt; about the NSA or stuxnet&lt;/i&gt;</w:t>
      </w:r>
    </w:p>
    <w:p w:rsidR="0046211F" w:rsidRPr="00C30304" w:rsidRDefault="0046211F" w:rsidP="0046211F">
      <w:r w:rsidRPr="00C30304">
        <w:t>&lt;i&gt; even off the record&lt;/i&gt;</w:t>
      </w:r>
    </w:p>
    <w:p w:rsidR="0046211F" w:rsidRPr="00C30304" w:rsidRDefault="0046211F" w:rsidP="0046211F"/>
    <w:p w:rsidR="0046211F" w:rsidRPr="00C30304" w:rsidRDefault="0046211F" w:rsidP="0046211F">
      <w:r w:rsidRPr="00C30304">
        <w:t>2199</w:t>
      </w:r>
    </w:p>
    <w:p w:rsidR="0046211F" w:rsidRPr="00C30304" w:rsidRDefault="0046211F" w:rsidP="0046211F">
      <w:r w:rsidRPr="00C30304">
        <w:t>01:51:02,189 --&gt; 01:51:03,489</w:t>
      </w:r>
    </w:p>
    <w:p w:rsidR="0046211F" w:rsidRPr="00C30304" w:rsidRDefault="0046211F" w:rsidP="0046211F">
      <w:r w:rsidRPr="00C30304">
        <w:t>&lt;i&gt; for fear of going to jail.&lt;/i&gt;</w:t>
      </w:r>
    </w:p>
    <w:p w:rsidR="0046211F" w:rsidRPr="00C30304" w:rsidRDefault="0046211F" w:rsidP="0046211F">
      <w:r w:rsidRPr="00C30304">
        <w:t>吉布尼：我见过这部影片中的许多人，甚至我的朋友，谁也不会跟我说有关</w:t>
      </w:r>
      <w:r w:rsidRPr="00C30304">
        <w:t>NSA</w:t>
      </w:r>
      <w:r w:rsidRPr="00C30304">
        <w:t>或震网的事情，甚至删除了记录，因为怕坐牢。</w:t>
      </w:r>
    </w:p>
    <w:p w:rsidR="0046211F" w:rsidRPr="00C30304" w:rsidRDefault="0046211F" w:rsidP="0046211F"/>
    <w:p w:rsidR="0046211F" w:rsidRPr="00C30304" w:rsidRDefault="0046211F" w:rsidP="0046211F">
      <w:r w:rsidRPr="00C30304">
        <w:t>2200</w:t>
      </w:r>
    </w:p>
    <w:p w:rsidR="0046211F" w:rsidRPr="00C30304" w:rsidRDefault="0046211F" w:rsidP="0046211F">
      <w:r w:rsidRPr="00C30304">
        <w:t>01:51:03,857 --&gt; 01:51:05,658</w:t>
      </w:r>
    </w:p>
    <w:p w:rsidR="0046211F" w:rsidRPr="00C30304" w:rsidRDefault="0046211F" w:rsidP="0046211F">
      <w:r w:rsidRPr="00C30304">
        <w:t>&lt;i&gt; Is that fear protecting us?&lt;/i&gt;</w:t>
      </w:r>
    </w:p>
    <w:p w:rsidR="0046211F" w:rsidRPr="00C30304" w:rsidRDefault="0046211F" w:rsidP="0046211F">
      <w:r w:rsidRPr="00C30304">
        <w:t>是恐惧在保护我们？</w:t>
      </w:r>
    </w:p>
    <w:p w:rsidR="0046211F" w:rsidRPr="00C30304" w:rsidRDefault="0046211F" w:rsidP="0046211F"/>
    <w:p w:rsidR="0046211F" w:rsidRPr="00C30304" w:rsidRDefault="0046211F" w:rsidP="0046211F">
      <w:r w:rsidRPr="00C30304">
        <w:t>2201</w:t>
      </w:r>
    </w:p>
    <w:p w:rsidR="0046211F" w:rsidRPr="00C30304" w:rsidRDefault="0046211F" w:rsidP="0046211F">
      <w:r w:rsidRPr="00C30304">
        <w:t>01:51:06,826 --&gt; 01:51:09,428</w:t>
      </w:r>
    </w:p>
    <w:p w:rsidR="0046211F" w:rsidRPr="00C30304" w:rsidRDefault="0046211F" w:rsidP="0046211F">
      <w:r w:rsidRPr="00C30304">
        <w:t>&lt;i&gt; No, but it protects me.&lt;/i&gt;</w:t>
      </w:r>
    </w:p>
    <w:p w:rsidR="0046211F" w:rsidRPr="00C30304" w:rsidRDefault="0046211F" w:rsidP="0046211F">
      <w:r w:rsidRPr="00C30304">
        <w:t>没有，但它保护了我。</w:t>
      </w:r>
    </w:p>
    <w:p w:rsidR="0046211F" w:rsidRPr="00C30304" w:rsidRDefault="0046211F" w:rsidP="0046211F"/>
    <w:p w:rsidR="0046211F" w:rsidRPr="00C30304" w:rsidRDefault="0046211F" w:rsidP="0046211F">
      <w:r w:rsidRPr="00C30304">
        <w:t>2202</w:t>
      </w:r>
    </w:p>
    <w:p w:rsidR="0046211F" w:rsidRPr="00C30304" w:rsidRDefault="0046211F" w:rsidP="0046211F">
      <w:r w:rsidRPr="00C30304">
        <w:t>01:51:10,196 --&gt; 01:51:11,597</w:t>
      </w:r>
    </w:p>
    <w:p w:rsidR="0046211F" w:rsidRPr="00C30304" w:rsidRDefault="0046211F" w:rsidP="0046211F">
      <w:r w:rsidRPr="00C30304">
        <w:t>&lt;i&gt; Or should I say we?&lt;/i&gt;</w:t>
      </w:r>
    </w:p>
    <w:p w:rsidR="0046211F" w:rsidRPr="00C30304" w:rsidRDefault="0046211F" w:rsidP="0046211F">
      <w:r w:rsidRPr="00C30304">
        <w:t>或者我应该说我们？</w:t>
      </w:r>
    </w:p>
    <w:p w:rsidR="0046211F" w:rsidRPr="00C30304" w:rsidRDefault="0046211F" w:rsidP="0046211F"/>
    <w:p w:rsidR="0046211F" w:rsidRPr="00C30304" w:rsidRDefault="0046211F" w:rsidP="0046211F">
      <w:r w:rsidRPr="00C30304">
        <w:t>2203</w:t>
      </w:r>
    </w:p>
    <w:p w:rsidR="0046211F" w:rsidRPr="00C30304" w:rsidRDefault="0046211F" w:rsidP="0046211F">
      <w:r w:rsidRPr="00C30304">
        <w:t>01:51:12,932 --&gt; 01:51:14,667</w:t>
      </w:r>
    </w:p>
    <w:p w:rsidR="0046211F" w:rsidRPr="00C30304" w:rsidRDefault="0046211F" w:rsidP="0046211F">
      <w:r w:rsidRPr="00C30304">
        <w:t>I'm an actor playing a role</w:t>
      </w:r>
    </w:p>
    <w:p w:rsidR="0046211F" w:rsidRPr="00C30304" w:rsidRDefault="0046211F" w:rsidP="0046211F"/>
    <w:p w:rsidR="0046211F" w:rsidRPr="00C30304" w:rsidRDefault="0046211F" w:rsidP="0046211F">
      <w:r w:rsidRPr="00C30304">
        <w:t>2204</w:t>
      </w:r>
    </w:p>
    <w:p w:rsidR="0046211F" w:rsidRPr="00C30304" w:rsidRDefault="0046211F" w:rsidP="0046211F">
      <w:r w:rsidRPr="00C30304">
        <w:t>01:51:14,669 --&gt; 01:51:16,802</w:t>
      </w:r>
    </w:p>
    <w:p w:rsidR="0046211F" w:rsidRPr="00C30304" w:rsidRDefault="0046211F" w:rsidP="0046211F">
      <w:r w:rsidRPr="00C30304">
        <w:t>written from the testimony</w:t>
      </w:r>
    </w:p>
    <w:p w:rsidR="0046211F" w:rsidRPr="00C30304" w:rsidRDefault="0046211F" w:rsidP="0046211F">
      <w:r w:rsidRPr="00C30304">
        <w:t>of a small number of people</w:t>
      </w:r>
    </w:p>
    <w:p w:rsidR="0046211F" w:rsidRPr="00C30304" w:rsidRDefault="0046211F" w:rsidP="0046211F"/>
    <w:p w:rsidR="0046211F" w:rsidRPr="00C30304" w:rsidRDefault="0046211F" w:rsidP="0046211F">
      <w:r w:rsidRPr="00C30304">
        <w:t>2205</w:t>
      </w:r>
    </w:p>
    <w:p w:rsidR="0046211F" w:rsidRPr="00C30304" w:rsidRDefault="0046211F" w:rsidP="0046211F">
      <w:r w:rsidRPr="00C30304">
        <w:t>01:51:16,804 --&gt; 01:51:18,337</w:t>
      </w:r>
    </w:p>
    <w:p w:rsidR="0046211F" w:rsidRPr="00C30304" w:rsidRDefault="0046211F" w:rsidP="0046211F">
      <w:r w:rsidRPr="00C30304">
        <w:t>from NSA and CIA,</w:t>
      </w:r>
    </w:p>
    <w:p w:rsidR="0046211F" w:rsidRPr="00C30304" w:rsidRDefault="0046211F" w:rsidP="0046211F">
      <w:r w:rsidRPr="00C30304">
        <w:t>我是个演员</w:t>
      </w:r>
      <w:r w:rsidRPr="00C30304">
        <w:rPr>
          <w:rFonts w:hint="eastAsia"/>
        </w:rPr>
        <w:t>，</w:t>
      </w:r>
      <w:r w:rsidRPr="00C30304">
        <w:t>扮演一个来自国家安全局和中央情报局的人，那是个从少数人的书面证词中所编写出的角色，</w:t>
      </w:r>
    </w:p>
    <w:p w:rsidR="0046211F" w:rsidRPr="00C30304" w:rsidRDefault="0046211F" w:rsidP="0046211F"/>
    <w:p w:rsidR="0046211F" w:rsidRPr="00C30304" w:rsidRDefault="0046211F" w:rsidP="0046211F">
      <w:r w:rsidRPr="00C30304">
        <w:t>2206</w:t>
      </w:r>
    </w:p>
    <w:p w:rsidR="0046211F" w:rsidRPr="00C30304" w:rsidRDefault="0046211F" w:rsidP="0046211F">
      <w:r w:rsidRPr="00C30304">
        <w:t>01:51:18,672 --&gt; 01:51:21,040</w:t>
      </w:r>
    </w:p>
    <w:p w:rsidR="0046211F" w:rsidRPr="00C30304" w:rsidRDefault="0046211F" w:rsidP="0046211F">
      <w:r w:rsidRPr="00C30304">
        <w:t>all of whom are angry about</w:t>
      </w:r>
    </w:p>
    <w:p w:rsidR="0046211F" w:rsidRPr="00C30304" w:rsidRDefault="0046211F" w:rsidP="0046211F">
      <w:r w:rsidRPr="00C30304">
        <w:t>the secrecy</w:t>
      </w:r>
    </w:p>
    <w:p w:rsidR="0046211F" w:rsidRPr="00C30304" w:rsidRDefault="0046211F" w:rsidP="0046211F"/>
    <w:p w:rsidR="0046211F" w:rsidRPr="00C30304" w:rsidRDefault="0046211F" w:rsidP="0046211F">
      <w:r w:rsidRPr="00C30304">
        <w:lastRenderedPageBreak/>
        <w:t>2207</w:t>
      </w:r>
    </w:p>
    <w:p w:rsidR="0046211F" w:rsidRPr="00C30304" w:rsidRDefault="0046211F" w:rsidP="0046211F">
      <w:r w:rsidRPr="00C30304">
        <w:t>01:51:21,042 --&gt; 01:51:22,775</w:t>
      </w:r>
    </w:p>
    <w:p w:rsidR="0046211F" w:rsidRPr="00C30304" w:rsidRDefault="0046211F" w:rsidP="0046211F">
      <w:r w:rsidRPr="00C30304">
        <w:t>but too scared</w:t>
      </w:r>
    </w:p>
    <w:p w:rsidR="0046211F" w:rsidRPr="00C30304" w:rsidRDefault="0046211F" w:rsidP="0046211F">
      <w:r w:rsidRPr="00C30304">
        <w:t>to come forward.</w:t>
      </w:r>
    </w:p>
    <w:p w:rsidR="0046211F" w:rsidRPr="00C30304" w:rsidRDefault="0046211F" w:rsidP="0046211F">
      <w:r w:rsidRPr="00C30304">
        <w:t>所有的人都对秘密愤怒</w:t>
      </w:r>
      <w:r w:rsidRPr="00C30304">
        <w:rPr>
          <w:rFonts w:hint="eastAsia"/>
        </w:rPr>
        <w:t>，</w:t>
      </w:r>
      <w:r w:rsidRPr="00C30304">
        <w:t>但不敢挺身而出。</w:t>
      </w:r>
    </w:p>
    <w:p w:rsidR="0046211F" w:rsidRPr="00C30304" w:rsidRDefault="0046211F" w:rsidP="0046211F"/>
    <w:p w:rsidR="0046211F" w:rsidRPr="00C30304" w:rsidRDefault="0046211F" w:rsidP="0046211F">
      <w:r w:rsidRPr="00C30304">
        <w:t>2208</w:t>
      </w:r>
    </w:p>
    <w:p w:rsidR="0046211F" w:rsidRPr="00C30304" w:rsidRDefault="0046211F" w:rsidP="0046211F">
      <w:r w:rsidRPr="00C30304">
        <w:t>01:51:23,109 --&gt; 01:51:24,543</w:t>
      </w:r>
    </w:p>
    <w:p w:rsidR="0046211F" w:rsidRPr="00C30304" w:rsidRDefault="0046211F" w:rsidP="0046211F">
      <w:r w:rsidRPr="00C30304">
        <w:t>Now, we're forward.</w:t>
      </w:r>
    </w:p>
    <w:p w:rsidR="0046211F" w:rsidRPr="00C30304" w:rsidRDefault="0046211F" w:rsidP="0046211F">
      <w:r w:rsidRPr="00C30304">
        <w:t>现在我们前进。</w:t>
      </w:r>
    </w:p>
    <w:p w:rsidR="0046211F" w:rsidRPr="00C30304" w:rsidRDefault="0046211F" w:rsidP="0046211F"/>
    <w:p w:rsidR="0046211F" w:rsidRPr="00C30304" w:rsidRDefault="0046211F" w:rsidP="0046211F">
      <w:r w:rsidRPr="00C30304">
        <w:t>2209</w:t>
      </w:r>
    </w:p>
    <w:p w:rsidR="0046211F" w:rsidRPr="00C30304" w:rsidRDefault="0046211F" w:rsidP="0046211F">
      <w:r w:rsidRPr="00C30304">
        <w:t>01:51:25,812 --&gt; 01:51:28,614</w:t>
      </w:r>
    </w:p>
    <w:p w:rsidR="0046211F" w:rsidRPr="00C30304" w:rsidRDefault="0046211F" w:rsidP="0046211F">
      <w:r w:rsidRPr="00C30304">
        <w:t>Well, forward-leaning.</w:t>
      </w:r>
    </w:p>
    <w:p w:rsidR="00D36DFB" w:rsidRPr="00D36DFB" w:rsidRDefault="0046211F" w:rsidP="0046211F">
      <w:r w:rsidRPr="00C30304">
        <w:rPr>
          <w:rFonts w:hint="eastAsia"/>
        </w:rPr>
        <w:t>好的，一直前行！</w:t>
      </w:r>
    </w:p>
    <w:sectPr w:rsidR="00D36DFB" w:rsidRPr="00D36DFB" w:rsidSect="00B22FE8">
      <w:headerReference w:type="default" r:id="rId10"/>
      <w:footerReference w:type="default" r:id="rId11"/>
      <w:pgSz w:w="11906" w:h="16838"/>
      <w:pgMar w:top="1440" w:right="1800" w:bottom="1440" w:left="1800" w:header="851"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20F" w:rsidRDefault="00DD020F" w:rsidP="00C3405E">
      <w:r>
        <w:separator/>
      </w:r>
    </w:p>
  </w:endnote>
  <w:endnote w:type="continuationSeparator" w:id="0">
    <w:p w:rsidR="00DD020F" w:rsidRDefault="00DD020F" w:rsidP="00C3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altName w:val="微软雅黑"/>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D02" w:rsidRPr="00D67BE0" w:rsidRDefault="00612D02" w:rsidP="00D67BE0">
    <w:pPr>
      <w:pStyle w:val="a4"/>
      <w:pBdr>
        <w:top w:val="single" w:sz="18" w:space="1" w:color="1F497D" w:themeColor="text2"/>
      </w:pBdr>
      <w:snapToGrid/>
      <w:jc w:val="right"/>
      <w:rPr>
        <w:rFonts w:ascii="微软雅黑" w:eastAsia="微软雅黑" w:hAnsi="微软雅黑"/>
        <w:b/>
        <w:color w:val="1F497D" w:themeColor="text2"/>
      </w:rPr>
    </w:pPr>
    <w:r w:rsidRPr="00D67BE0">
      <w:rPr>
        <w:rFonts w:ascii="微软雅黑" w:eastAsia="微软雅黑" w:hAnsi="微软雅黑"/>
        <w:b/>
        <w:color w:val="1F497D" w:themeColor="text2"/>
      </w:rPr>
      <w:ptab w:relativeTo="margin" w:alignment="center" w:leader="none"/>
    </w:r>
    <w:r w:rsidRPr="00D67BE0">
      <w:rPr>
        <w:rFonts w:ascii="微软雅黑" w:eastAsia="微软雅黑" w:hAnsi="微软雅黑"/>
        <w:b/>
        <w:color w:val="1F497D" w:themeColor="text2"/>
      </w:rP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20F" w:rsidRDefault="00DD020F" w:rsidP="00C3405E">
      <w:r>
        <w:separator/>
      </w:r>
    </w:p>
  </w:footnote>
  <w:footnote w:type="continuationSeparator" w:id="0">
    <w:p w:rsidR="00DD020F" w:rsidRDefault="00DD020F" w:rsidP="00C34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D02" w:rsidRPr="00D67BE0" w:rsidRDefault="00612D02" w:rsidP="00D67BE0">
    <w:pPr>
      <w:pStyle w:val="a4"/>
      <w:pBdr>
        <w:bottom w:val="single" w:sz="18" w:space="1" w:color="1F497D" w:themeColor="text2"/>
      </w:pBdr>
      <w:jc w:val="center"/>
      <w:rPr>
        <w:rFonts w:ascii="微软雅黑" w:eastAsia="微软雅黑" w:hAnsi="微软雅黑"/>
        <w:b/>
        <w:color w:val="1F497D" w:themeColor="text2"/>
        <w:lang w:val="zh-CN"/>
      </w:rPr>
    </w:pPr>
    <w:r w:rsidRPr="00D67BE0">
      <w:rPr>
        <w:rFonts w:ascii="微软雅黑" w:eastAsia="微软雅黑" w:hAnsi="微软雅黑"/>
        <w:b/>
        <w:color w:val="1F497D" w:themeColor="text2"/>
      </w:rPr>
      <w:ptab w:relativeTo="margin" w:alignment="center" w:leader="none"/>
    </w:r>
    <w:r w:rsidRPr="00D67BE0">
      <w:rPr>
        <w:rFonts w:ascii="微软雅黑" w:eastAsia="微软雅黑" w:hAnsi="微软雅黑" w:hint="eastAsia"/>
        <w:b/>
        <w:color w:val="1F497D" w:themeColor="text2"/>
        <w:lang w:val="zh-CN"/>
      </w:rPr>
      <w:t xml:space="preserve"> </w:t>
    </w:r>
    <w:r w:rsidRPr="00D67BE0">
      <w:rPr>
        <w:rFonts w:ascii="微软雅黑" w:eastAsia="微软雅黑" w:hAnsi="微软雅黑"/>
        <w:b/>
        <w:color w:val="1F497D" w:themeColor="text2"/>
      </w:rPr>
      <w:t xml:space="preserve"> </w:t>
    </w:r>
    <w:r w:rsidRPr="00D67BE0">
      <w:rPr>
        <w:rFonts w:ascii="微软雅黑" w:eastAsia="微软雅黑" w:hAnsi="微软雅黑"/>
        <w:b/>
        <w:color w:val="1F497D" w:themeColor="text2"/>
      </w:rPr>
      <w:ptab w:relativeTo="margin" w:alignment="right" w:leader="none"/>
    </w:r>
    <w:r w:rsidRPr="00D67BE0">
      <w:rPr>
        <w:rFonts w:ascii="微软雅黑" w:eastAsia="微软雅黑" w:hAnsi="微软雅黑" w:hint="eastAsia"/>
        <w:b/>
        <w:color w:val="1F497D" w:themeColor="text2"/>
        <w:lang w:val="zh-CN"/>
      </w:rPr>
      <w:t xml:space="preserve"> </w:t>
    </w:r>
    <w:sdt>
      <w:sdtPr>
        <w:rPr>
          <w:rFonts w:ascii="微软雅黑" w:eastAsia="微软雅黑" w:hAnsi="微软雅黑" w:hint="eastAsia"/>
          <w:b/>
          <w:color w:val="1F497D" w:themeColor="text2"/>
          <w:lang w:val="zh-CN"/>
        </w:rPr>
        <w:alias w:val="标题"/>
        <w:id w:val="-1279559336"/>
        <w:dataBinding w:prefixMappings="xmlns:ns0='http://schemas.openxmlformats.org/package/2006/metadata/core-properties' xmlns:ns1='http://purl.org/dc/elements/1.1/'" w:xpath="/ns0:coreProperties[1]/ns1:title[1]" w:storeItemID="{6C3C8BC8-F283-45AE-878A-BAB7291924A1}"/>
        <w:text/>
      </w:sdtPr>
      <w:sdtContent>
        <w:r>
          <w:rPr>
            <w:rFonts w:ascii="微软雅黑" w:eastAsia="微软雅黑" w:hAnsi="微软雅黑" w:hint="eastAsia"/>
            <w:b/>
            <w:color w:val="1F497D" w:themeColor="text2"/>
            <w:lang w:val="zh-CN"/>
          </w:rPr>
          <w:t>《Zero Day》字幕翻译</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0B0502C"/>
    <w:lvl w:ilvl="0">
      <w:start w:val="1"/>
      <w:numFmt w:val="bullet"/>
      <w:lvlText w:val=""/>
      <w:lvlJc w:val="left"/>
      <w:pPr>
        <w:tabs>
          <w:tab w:val="num" w:pos="360"/>
        </w:tabs>
        <w:ind w:left="360" w:hanging="360"/>
      </w:pPr>
      <w:rPr>
        <w:rFonts w:ascii="Symbol" w:hAnsi="Symbol" w:hint="default"/>
      </w:rPr>
    </w:lvl>
  </w:abstractNum>
  <w:abstractNum w:abstractNumId="1">
    <w:nsid w:val="045F521E"/>
    <w:multiLevelType w:val="hybridMultilevel"/>
    <w:tmpl w:val="D09C8470"/>
    <w:lvl w:ilvl="0" w:tplc="1B3EA2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DF0FC5"/>
    <w:multiLevelType w:val="multilevel"/>
    <w:tmpl w:val="6FE634BC"/>
    <w:lvl w:ilvl="0">
      <w:start w:val="1"/>
      <w:numFmt w:val="chineseCountingThousand"/>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0CBE09A3"/>
    <w:multiLevelType w:val="multilevel"/>
    <w:tmpl w:val="1D28DFC0"/>
    <w:lvl w:ilvl="0">
      <w:start w:val="1"/>
      <w:numFmt w:val="chineseCountingThousand"/>
      <w:pStyle w:val="1"/>
      <w:lvlText w:val="%1、"/>
      <w:lvlJc w:val="left"/>
      <w:pPr>
        <w:ind w:left="432" w:hanging="432"/>
      </w:pPr>
      <w:rPr>
        <w:rFonts w:hint="eastAsia"/>
      </w:rPr>
    </w:lvl>
    <w:lvl w:ilvl="1">
      <w:start w:val="1"/>
      <w:numFmt w:val="decimal"/>
      <w:pStyle w:val="2"/>
      <w:isLgl/>
      <w:lvlText w:val="%1.%2"/>
      <w:lvlJc w:val="left"/>
      <w:pPr>
        <w:ind w:left="576" w:hanging="576"/>
      </w:pPr>
      <w:rPr>
        <w:rFonts w:hint="eastAsia"/>
      </w:rPr>
    </w:lvl>
    <w:lvl w:ilvl="2">
      <w:start w:val="1"/>
      <w:numFmt w:val="decimal"/>
      <w:pStyle w:val="3"/>
      <w:isLgl/>
      <w:lvlText w:val="%1.%2.%3"/>
      <w:lvlJc w:val="left"/>
      <w:pPr>
        <w:ind w:left="720" w:hanging="720"/>
      </w:pPr>
      <w:rPr>
        <w:rFonts w:hint="eastAsia"/>
      </w:rPr>
    </w:lvl>
    <w:lvl w:ilvl="3">
      <w:start w:val="1"/>
      <w:numFmt w:val="decimal"/>
      <w:pStyle w:val="4"/>
      <w:isLgl/>
      <w:lvlText w:val="%1.%2.%3.%4"/>
      <w:lvlJc w:val="left"/>
      <w:pPr>
        <w:ind w:left="864" w:hanging="864"/>
      </w:pPr>
      <w:rPr>
        <w:rFonts w:hint="eastAsia"/>
      </w:rPr>
    </w:lvl>
    <w:lvl w:ilvl="4">
      <w:start w:val="1"/>
      <w:numFmt w:val="decimal"/>
      <w:pStyle w:val="5"/>
      <w:isLgl/>
      <w:lvlText w:val="%1.%2.%3.%4.%5"/>
      <w:lvlJc w:val="left"/>
      <w:pPr>
        <w:ind w:left="1008" w:hanging="1008"/>
      </w:pPr>
      <w:rPr>
        <w:rFonts w:hint="eastAsia"/>
      </w:rPr>
    </w:lvl>
    <w:lvl w:ilvl="5">
      <w:start w:val="1"/>
      <w:numFmt w:val="decimal"/>
      <w:pStyle w:val="6"/>
      <w:isLgl/>
      <w:lvlText w:val="%1.%2.%3.%4.%5.%6"/>
      <w:lvlJc w:val="left"/>
      <w:pPr>
        <w:ind w:left="1152" w:hanging="1152"/>
      </w:pPr>
      <w:rPr>
        <w:rFonts w:hint="eastAsia"/>
      </w:rPr>
    </w:lvl>
    <w:lvl w:ilvl="6">
      <w:start w:val="1"/>
      <w:numFmt w:val="decimal"/>
      <w:pStyle w:val="7"/>
      <w:isLgl/>
      <w:lvlText w:val="%1.%2.%3.%4.%5.%6.%7"/>
      <w:lvlJc w:val="left"/>
      <w:pPr>
        <w:ind w:left="1296" w:hanging="1296"/>
      </w:pPr>
      <w:rPr>
        <w:rFonts w:hint="eastAsia"/>
      </w:rPr>
    </w:lvl>
    <w:lvl w:ilvl="7">
      <w:start w:val="1"/>
      <w:numFmt w:val="decimal"/>
      <w:pStyle w:val="8"/>
      <w:isLgl/>
      <w:lvlText w:val="%1.%2.%3.%4.%5.%6.%7.%8"/>
      <w:lvlJc w:val="left"/>
      <w:pPr>
        <w:ind w:left="1440" w:hanging="1440"/>
      </w:pPr>
      <w:rPr>
        <w:rFonts w:hint="eastAsia"/>
      </w:rPr>
    </w:lvl>
    <w:lvl w:ilvl="8">
      <w:start w:val="1"/>
      <w:numFmt w:val="decimal"/>
      <w:pStyle w:val="9"/>
      <w:isLgl/>
      <w:lvlText w:val="%1.%2.%3.%4.%5.%6.%7.%8.%9"/>
      <w:lvlJc w:val="left"/>
      <w:pPr>
        <w:ind w:left="1584" w:hanging="1584"/>
      </w:pPr>
      <w:rPr>
        <w:rFonts w:hint="eastAsia"/>
      </w:rPr>
    </w:lvl>
  </w:abstractNum>
  <w:abstractNum w:abstractNumId="4">
    <w:nsid w:val="0D1C2833"/>
    <w:multiLevelType w:val="hybridMultilevel"/>
    <w:tmpl w:val="EE4091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E71FA5"/>
    <w:multiLevelType w:val="multilevel"/>
    <w:tmpl w:val="E93E86C6"/>
    <w:lvl w:ilvl="0">
      <w:start w:val="1"/>
      <w:numFmt w:val="chineseCountingThousand"/>
      <w:suff w:val="nothing"/>
      <w:lvlText w:val="第%1章"/>
      <w:lvlJc w:val="left"/>
      <w:pPr>
        <w:ind w:left="0" w:firstLine="0"/>
      </w:pPr>
    </w:lvl>
    <w:lvl w:ilvl="1">
      <w:start w:val="1"/>
      <w:numFmt w:val="decimal"/>
      <w:lvlText w:val="%2."/>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nsid w:val="25D51BC8"/>
    <w:multiLevelType w:val="hybridMultilevel"/>
    <w:tmpl w:val="BC547828"/>
    <w:lvl w:ilvl="0" w:tplc="1EA05D9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2F657C2F"/>
    <w:multiLevelType w:val="multilevel"/>
    <w:tmpl w:val="9BD01B54"/>
    <w:lvl w:ilvl="0">
      <w:start w:val="1"/>
      <w:numFmt w:val="decimal"/>
      <w:lvlText w:val="第%1章"/>
      <w:lvlJc w:val="left"/>
      <w:pPr>
        <w:ind w:left="432" w:hanging="432"/>
      </w:pPr>
      <w:rPr>
        <w:rFonts w:hint="eastAsia"/>
        <w:lang w:val="en-US"/>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nsid w:val="32D8381E"/>
    <w:multiLevelType w:val="multilevel"/>
    <w:tmpl w:val="D9447FD6"/>
    <w:lvl w:ilvl="0">
      <w:start w:val="1"/>
      <w:numFmt w:val="decimal"/>
      <w:lvlText w:val="第%1章"/>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nsid w:val="396E5F22"/>
    <w:multiLevelType w:val="hybridMultilevel"/>
    <w:tmpl w:val="DA06BA5A"/>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0">
    <w:nsid w:val="39CF77CD"/>
    <w:multiLevelType w:val="multilevel"/>
    <w:tmpl w:val="7940EFF0"/>
    <w:lvl w:ilvl="0">
      <w:start w:val="1"/>
      <w:numFmt w:val="chineseCountingThousand"/>
      <w:lvlText w:val="%1、"/>
      <w:lvlJc w:val="left"/>
      <w:pPr>
        <w:ind w:left="432" w:hanging="432"/>
      </w:pPr>
      <w:rPr>
        <w:rFonts w:hint="eastAsia"/>
      </w:rPr>
    </w:lvl>
    <w:lvl w:ilvl="1">
      <w:start w:val="1"/>
      <w:numFmt w:val="decimal"/>
      <w:isLg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nsid w:val="3A49335B"/>
    <w:multiLevelType w:val="multilevel"/>
    <w:tmpl w:val="D36433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D692D6B"/>
    <w:multiLevelType w:val="hybridMultilevel"/>
    <w:tmpl w:val="3A98309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40540737"/>
    <w:multiLevelType w:val="multilevel"/>
    <w:tmpl w:val="1DC8CA58"/>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53760D4E"/>
    <w:multiLevelType w:val="hybridMultilevel"/>
    <w:tmpl w:val="7F0EE2D4"/>
    <w:lvl w:ilvl="0" w:tplc="9CFAD122">
      <w:start w:val="1"/>
      <w:numFmt w:val="decimal"/>
      <w:lvlText w:val="%1．"/>
      <w:lvlJc w:val="left"/>
      <w:pPr>
        <w:ind w:left="360" w:hanging="360"/>
      </w:pPr>
      <w:rPr>
        <w:rFonts w:hint="default"/>
      </w:rPr>
    </w:lvl>
    <w:lvl w:ilvl="1" w:tplc="7F229C90">
      <w:start w:val="1"/>
      <w:numFmt w:val="decimal"/>
      <w:lvlText w:val="%2)"/>
      <w:lvlJc w:val="left"/>
      <w:pPr>
        <w:ind w:left="840" w:hanging="420"/>
      </w:pPr>
      <w:rPr>
        <w:rFonts w:hint="eastAsia"/>
      </w:rPr>
    </w:lvl>
    <w:lvl w:ilvl="2" w:tplc="E29E6AB4">
      <w:start w:val="1"/>
      <w:numFmt w:val="lowerLetter"/>
      <w:lvlText w:val="%3."/>
      <w:lvlJc w:val="left"/>
      <w:pPr>
        <w:ind w:left="1260" w:hanging="420"/>
      </w:pPr>
      <w:rPr>
        <w:rFonts w:hint="eastAsia"/>
      </w:rPr>
    </w:lvl>
    <w:lvl w:ilvl="3" w:tplc="04090019">
      <w:start w:val="1"/>
      <w:numFmt w:val="lowerLetter"/>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550325F"/>
    <w:multiLevelType w:val="hybridMultilevel"/>
    <w:tmpl w:val="031A4038"/>
    <w:lvl w:ilvl="0" w:tplc="FA3C71C0">
      <w:start w:val="1"/>
      <w:numFmt w:val="decimal"/>
      <w:lvlText w:val="%1."/>
      <w:lvlJc w:val="left"/>
      <w:pPr>
        <w:tabs>
          <w:tab w:val="num" w:pos="720"/>
        </w:tabs>
        <w:ind w:left="720" w:hanging="360"/>
      </w:pPr>
      <w:rPr>
        <w:rFonts w:hint="default"/>
      </w:rPr>
    </w:lvl>
    <w:lvl w:ilvl="1" w:tplc="44D05F6E">
      <w:numFmt w:val="none"/>
      <w:lvlText w:val=""/>
      <w:lvlJc w:val="left"/>
      <w:pPr>
        <w:tabs>
          <w:tab w:val="num" w:pos="360"/>
        </w:tabs>
      </w:pPr>
    </w:lvl>
    <w:lvl w:ilvl="2" w:tplc="69F2E7EC">
      <w:numFmt w:val="none"/>
      <w:lvlText w:val=""/>
      <w:lvlJc w:val="left"/>
      <w:pPr>
        <w:tabs>
          <w:tab w:val="num" w:pos="360"/>
        </w:tabs>
      </w:pPr>
    </w:lvl>
    <w:lvl w:ilvl="3" w:tplc="DBB0A470">
      <w:numFmt w:val="none"/>
      <w:lvlText w:val=""/>
      <w:lvlJc w:val="left"/>
      <w:pPr>
        <w:tabs>
          <w:tab w:val="num" w:pos="360"/>
        </w:tabs>
      </w:pPr>
    </w:lvl>
    <w:lvl w:ilvl="4" w:tplc="09267190">
      <w:numFmt w:val="none"/>
      <w:lvlText w:val=""/>
      <w:lvlJc w:val="left"/>
      <w:pPr>
        <w:tabs>
          <w:tab w:val="num" w:pos="360"/>
        </w:tabs>
      </w:pPr>
    </w:lvl>
    <w:lvl w:ilvl="5" w:tplc="FCF28080">
      <w:numFmt w:val="none"/>
      <w:lvlText w:val=""/>
      <w:lvlJc w:val="left"/>
      <w:pPr>
        <w:tabs>
          <w:tab w:val="num" w:pos="360"/>
        </w:tabs>
      </w:pPr>
    </w:lvl>
    <w:lvl w:ilvl="6" w:tplc="3ED03890">
      <w:numFmt w:val="none"/>
      <w:lvlText w:val=""/>
      <w:lvlJc w:val="left"/>
      <w:pPr>
        <w:tabs>
          <w:tab w:val="num" w:pos="360"/>
        </w:tabs>
      </w:pPr>
    </w:lvl>
    <w:lvl w:ilvl="7" w:tplc="33AE038E">
      <w:numFmt w:val="none"/>
      <w:lvlText w:val=""/>
      <w:lvlJc w:val="left"/>
      <w:pPr>
        <w:tabs>
          <w:tab w:val="num" w:pos="360"/>
        </w:tabs>
      </w:pPr>
    </w:lvl>
    <w:lvl w:ilvl="8" w:tplc="A8AA169E">
      <w:numFmt w:val="none"/>
      <w:lvlText w:val=""/>
      <w:lvlJc w:val="left"/>
      <w:pPr>
        <w:tabs>
          <w:tab w:val="num" w:pos="360"/>
        </w:tabs>
      </w:pPr>
    </w:lvl>
  </w:abstractNum>
  <w:abstractNum w:abstractNumId="16">
    <w:nsid w:val="59D048F7"/>
    <w:multiLevelType w:val="hybridMultilevel"/>
    <w:tmpl w:val="83CA7338"/>
    <w:lvl w:ilvl="0" w:tplc="D5581A5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E678EF"/>
    <w:multiLevelType w:val="hybridMultilevel"/>
    <w:tmpl w:val="7F0EE2D4"/>
    <w:lvl w:ilvl="0" w:tplc="9CFAD122">
      <w:start w:val="1"/>
      <w:numFmt w:val="decimal"/>
      <w:lvlText w:val="%1．"/>
      <w:lvlJc w:val="left"/>
      <w:pPr>
        <w:ind w:left="360" w:hanging="360"/>
      </w:pPr>
      <w:rPr>
        <w:rFonts w:hint="default"/>
      </w:rPr>
    </w:lvl>
    <w:lvl w:ilvl="1" w:tplc="7F229C90">
      <w:start w:val="1"/>
      <w:numFmt w:val="decimal"/>
      <w:lvlText w:val="%2)"/>
      <w:lvlJc w:val="left"/>
      <w:pPr>
        <w:ind w:left="840" w:hanging="420"/>
      </w:pPr>
      <w:rPr>
        <w:rFonts w:hint="eastAsia"/>
      </w:rPr>
    </w:lvl>
    <w:lvl w:ilvl="2" w:tplc="E29E6AB4">
      <w:start w:val="1"/>
      <w:numFmt w:val="lowerLetter"/>
      <w:lvlText w:val="%3."/>
      <w:lvlJc w:val="left"/>
      <w:pPr>
        <w:ind w:left="1260" w:hanging="420"/>
      </w:pPr>
      <w:rPr>
        <w:rFonts w:hint="eastAsia"/>
      </w:rPr>
    </w:lvl>
    <w:lvl w:ilvl="3" w:tplc="04090019">
      <w:start w:val="1"/>
      <w:numFmt w:val="lowerLetter"/>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CD275D4"/>
    <w:multiLevelType w:val="hybridMultilevel"/>
    <w:tmpl w:val="54FCA9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7C8077A"/>
    <w:multiLevelType w:val="hybridMultilevel"/>
    <w:tmpl w:val="D09C8470"/>
    <w:lvl w:ilvl="0" w:tplc="1B3EA2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CFE0069"/>
    <w:multiLevelType w:val="hybridMultilevel"/>
    <w:tmpl w:val="D09C8470"/>
    <w:lvl w:ilvl="0" w:tplc="1B3EA2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5"/>
  </w:num>
  <w:num w:numId="3">
    <w:abstractNumId w:val="20"/>
  </w:num>
  <w:num w:numId="4">
    <w:abstractNumId w:val="1"/>
  </w:num>
  <w:num w:numId="5">
    <w:abstractNumId w:val="19"/>
  </w:num>
  <w:num w:numId="6">
    <w:abstractNumId w:val="0"/>
  </w:num>
  <w:num w:numId="7">
    <w:abstractNumId w:val="7"/>
  </w:num>
  <w:num w:numId="8">
    <w:abstractNumId w:val="18"/>
  </w:num>
  <w:num w:numId="9">
    <w:abstractNumId w:val="4"/>
  </w:num>
  <w:num w:numId="10">
    <w:abstractNumId w:val="9"/>
  </w:num>
  <w:num w:numId="11">
    <w:abstractNumId w:val="14"/>
  </w:num>
  <w:num w:numId="12">
    <w:abstractNumId w:val="17"/>
  </w:num>
  <w:num w:numId="13">
    <w:abstractNumId w:val="2"/>
  </w:num>
  <w:num w:numId="14">
    <w:abstractNumId w:val="5"/>
  </w:num>
  <w:num w:numId="15">
    <w:abstractNumId w:val="13"/>
  </w:num>
  <w:num w:numId="16">
    <w:abstractNumId w:val="12"/>
  </w:num>
  <w:num w:numId="17">
    <w:abstractNumId w:val="16"/>
  </w:num>
  <w:num w:numId="18">
    <w:abstractNumId w:val="11"/>
  </w:num>
  <w:num w:numId="19">
    <w:abstractNumId w:val="6"/>
  </w:num>
  <w:num w:numId="20">
    <w:abstractNumId w:val="1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11F"/>
    <w:rsid w:val="00003951"/>
    <w:rsid w:val="00025A37"/>
    <w:rsid w:val="00050CC6"/>
    <w:rsid w:val="000627BC"/>
    <w:rsid w:val="0006292B"/>
    <w:rsid w:val="00062969"/>
    <w:rsid w:val="0006706E"/>
    <w:rsid w:val="00073325"/>
    <w:rsid w:val="000739E7"/>
    <w:rsid w:val="00075C54"/>
    <w:rsid w:val="00082D40"/>
    <w:rsid w:val="000916F4"/>
    <w:rsid w:val="000A0403"/>
    <w:rsid w:val="000C5BBE"/>
    <w:rsid w:val="000C7871"/>
    <w:rsid w:val="000E2667"/>
    <w:rsid w:val="00104399"/>
    <w:rsid w:val="0012584C"/>
    <w:rsid w:val="001463E4"/>
    <w:rsid w:val="001643B1"/>
    <w:rsid w:val="00175284"/>
    <w:rsid w:val="00194573"/>
    <w:rsid w:val="001A131D"/>
    <w:rsid w:val="001A7594"/>
    <w:rsid w:val="001C2B43"/>
    <w:rsid w:val="001C4C59"/>
    <w:rsid w:val="001D05B6"/>
    <w:rsid w:val="001D4289"/>
    <w:rsid w:val="001D42EA"/>
    <w:rsid w:val="001D55D5"/>
    <w:rsid w:val="001E485B"/>
    <w:rsid w:val="00210B12"/>
    <w:rsid w:val="0021708D"/>
    <w:rsid w:val="0023694E"/>
    <w:rsid w:val="00257E91"/>
    <w:rsid w:val="0026716E"/>
    <w:rsid w:val="00282177"/>
    <w:rsid w:val="00282F1D"/>
    <w:rsid w:val="00290A0D"/>
    <w:rsid w:val="002B384A"/>
    <w:rsid w:val="002B633B"/>
    <w:rsid w:val="002D1F3A"/>
    <w:rsid w:val="002D5450"/>
    <w:rsid w:val="002D7E8F"/>
    <w:rsid w:val="00307630"/>
    <w:rsid w:val="00315D51"/>
    <w:rsid w:val="00336C66"/>
    <w:rsid w:val="00337E5C"/>
    <w:rsid w:val="0034387E"/>
    <w:rsid w:val="00356A03"/>
    <w:rsid w:val="00361C64"/>
    <w:rsid w:val="0037041D"/>
    <w:rsid w:val="00371F22"/>
    <w:rsid w:val="00373B6B"/>
    <w:rsid w:val="003D0681"/>
    <w:rsid w:val="003D3358"/>
    <w:rsid w:val="003D5BDF"/>
    <w:rsid w:val="003F06D0"/>
    <w:rsid w:val="00405FDD"/>
    <w:rsid w:val="00407664"/>
    <w:rsid w:val="00411634"/>
    <w:rsid w:val="004163BC"/>
    <w:rsid w:val="0041654B"/>
    <w:rsid w:val="0041718E"/>
    <w:rsid w:val="00435F61"/>
    <w:rsid w:val="004363E9"/>
    <w:rsid w:val="00437DEE"/>
    <w:rsid w:val="004533E6"/>
    <w:rsid w:val="00453AE1"/>
    <w:rsid w:val="0046211F"/>
    <w:rsid w:val="00465FF0"/>
    <w:rsid w:val="00466CC7"/>
    <w:rsid w:val="0047651C"/>
    <w:rsid w:val="004A03D0"/>
    <w:rsid w:val="004A4AA5"/>
    <w:rsid w:val="004B75EE"/>
    <w:rsid w:val="004C0A80"/>
    <w:rsid w:val="004C17D1"/>
    <w:rsid w:val="004E7DF9"/>
    <w:rsid w:val="004F2857"/>
    <w:rsid w:val="00513446"/>
    <w:rsid w:val="00522AA4"/>
    <w:rsid w:val="00524EB0"/>
    <w:rsid w:val="005264C3"/>
    <w:rsid w:val="00532287"/>
    <w:rsid w:val="00533DEC"/>
    <w:rsid w:val="00535B3A"/>
    <w:rsid w:val="0054227B"/>
    <w:rsid w:val="00545FE7"/>
    <w:rsid w:val="00572292"/>
    <w:rsid w:val="00574B81"/>
    <w:rsid w:val="00596717"/>
    <w:rsid w:val="005A7D66"/>
    <w:rsid w:val="005D4AF8"/>
    <w:rsid w:val="005D5BA9"/>
    <w:rsid w:val="005D6EAD"/>
    <w:rsid w:val="00607782"/>
    <w:rsid w:val="00612D02"/>
    <w:rsid w:val="0062312C"/>
    <w:rsid w:val="00626776"/>
    <w:rsid w:val="00646C53"/>
    <w:rsid w:val="0068192B"/>
    <w:rsid w:val="006A1545"/>
    <w:rsid w:val="006A6E85"/>
    <w:rsid w:val="006C0316"/>
    <w:rsid w:val="006D1294"/>
    <w:rsid w:val="00702AAA"/>
    <w:rsid w:val="00712DA9"/>
    <w:rsid w:val="00717934"/>
    <w:rsid w:val="00726185"/>
    <w:rsid w:val="00743A8B"/>
    <w:rsid w:val="00764308"/>
    <w:rsid w:val="00775DD3"/>
    <w:rsid w:val="0078226E"/>
    <w:rsid w:val="007850F1"/>
    <w:rsid w:val="007854DB"/>
    <w:rsid w:val="00787D5A"/>
    <w:rsid w:val="00797B31"/>
    <w:rsid w:val="007D3E74"/>
    <w:rsid w:val="007E5D60"/>
    <w:rsid w:val="00801635"/>
    <w:rsid w:val="00806A68"/>
    <w:rsid w:val="00814BEA"/>
    <w:rsid w:val="00840D46"/>
    <w:rsid w:val="008572A9"/>
    <w:rsid w:val="00860E83"/>
    <w:rsid w:val="00885A7F"/>
    <w:rsid w:val="00886966"/>
    <w:rsid w:val="00891313"/>
    <w:rsid w:val="00893760"/>
    <w:rsid w:val="008B2295"/>
    <w:rsid w:val="008B5956"/>
    <w:rsid w:val="008C6030"/>
    <w:rsid w:val="008D32D6"/>
    <w:rsid w:val="008E1C57"/>
    <w:rsid w:val="008F29F4"/>
    <w:rsid w:val="008F6493"/>
    <w:rsid w:val="00900497"/>
    <w:rsid w:val="00900DCB"/>
    <w:rsid w:val="00906587"/>
    <w:rsid w:val="00922364"/>
    <w:rsid w:val="00932CDA"/>
    <w:rsid w:val="00941D8F"/>
    <w:rsid w:val="00967388"/>
    <w:rsid w:val="0097327F"/>
    <w:rsid w:val="00982ACE"/>
    <w:rsid w:val="0098300C"/>
    <w:rsid w:val="00987F71"/>
    <w:rsid w:val="009A0D71"/>
    <w:rsid w:val="009A1BCB"/>
    <w:rsid w:val="009A35B0"/>
    <w:rsid w:val="009B7F29"/>
    <w:rsid w:val="009C199A"/>
    <w:rsid w:val="009C2FD1"/>
    <w:rsid w:val="009D0351"/>
    <w:rsid w:val="009E6D82"/>
    <w:rsid w:val="00A06B14"/>
    <w:rsid w:val="00A10559"/>
    <w:rsid w:val="00A40B0D"/>
    <w:rsid w:val="00A5494A"/>
    <w:rsid w:val="00A74525"/>
    <w:rsid w:val="00A74B02"/>
    <w:rsid w:val="00A77B79"/>
    <w:rsid w:val="00AA04AB"/>
    <w:rsid w:val="00AA4F0A"/>
    <w:rsid w:val="00AB6AE6"/>
    <w:rsid w:val="00AC067A"/>
    <w:rsid w:val="00AC0F84"/>
    <w:rsid w:val="00AC714A"/>
    <w:rsid w:val="00AD2A82"/>
    <w:rsid w:val="00AD2D12"/>
    <w:rsid w:val="00AF5F26"/>
    <w:rsid w:val="00B07F33"/>
    <w:rsid w:val="00B13899"/>
    <w:rsid w:val="00B21EE7"/>
    <w:rsid w:val="00B22FE8"/>
    <w:rsid w:val="00B2338A"/>
    <w:rsid w:val="00B25227"/>
    <w:rsid w:val="00B25B4D"/>
    <w:rsid w:val="00B741E5"/>
    <w:rsid w:val="00B82D53"/>
    <w:rsid w:val="00B8537D"/>
    <w:rsid w:val="00B85A17"/>
    <w:rsid w:val="00B8688C"/>
    <w:rsid w:val="00B9464E"/>
    <w:rsid w:val="00BB6CB4"/>
    <w:rsid w:val="00BC28C0"/>
    <w:rsid w:val="00BC7355"/>
    <w:rsid w:val="00BD2B00"/>
    <w:rsid w:val="00BD3084"/>
    <w:rsid w:val="00BD32B3"/>
    <w:rsid w:val="00BF6011"/>
    <w:rsid w:val="00C239E4"/>
    <w:rsid w:val="00C2725D"/>
    <w:rsid w:val="00C30676"/>
    <w:rsid w:val="00C318D0"/>
    <w:rsid w:val="00C3405E"/>
    <w:rsid w:val="00C3536F"/>
    <w:rsid w:val="00C441DE"/>
    <w:rsid w:val="00C84AB3"/>
    <w:rsid w:val="00C90CF4"/>
    <w:rsid w:val="00C97CD0"/>
    <w:rsid w:val="00CA47BE"/>
    <w:rsid w:val="00CB452C"/>
    <w:rsid w:val="00CC0207"/>
    <w:rsid w:val="00CC4356"/>
    <w:rsid w:val="00CD2E9B"/>
    <w:rsid w:val="00CE480C"/>
    <w:rsid w:val="00CE6EEB"/>
    <w:rsid w:val="00CF6257"/>
    <w:rsid w:val="00CF7A11"/>
    <w:rsid w:val="00D06284"/>
    <w:rsid w:val="00D1796B"/>
    <w:rsid w:val="00D229E2"/>
    <w:rsid w:val="00D273FB"/>
    <w:rsid w:val="00D36DFB"/>
    <w:rsid w:val="00D465DB"/>
    <w:rsid w:val="00D54BBF"/>
    <w:rsid w:val="00D552BD"/>
    <w:rsid w:val="00D6095E"/>
    <w:rsid w:val="00D6428D"/>
    <w:rsid w:val="00D67BE0"/>
    <w:rsid w:val="00D7394A"/>
    <w:rsid w:val="00D7777B"/>
    <w:rsid w:val="00D86A6B"/>
    <w:rsid w:val="00D86E2A"/>
    <w:rsid w:val="00D93AB5"/>
    <w:rsid w:val="00D94586"/>
    <w:rsid w:val="00DC0FAF"/>
    <w:rsid w:val="00DC2278"/>
    <w:rsid w:val="00DD020F"/>
    <w:rsid w:val="00E035A1"/>
    <w:rsid w:val="00E34DF4"/>
    <w:rsid w:val="00E472E6"/>
    <w:rsid w:val="00E50B8C"/>
    <w:rsid w:val="00E51C6D"/>
    <w:rsid w:val="00E56EEE"/>
    <w:rsid w:val="00E60871"/>
    <w:rsid w:val="00E60B10"/>
    <w:rsid w:val="00E74C1D"/>
    <w:rsid w:val="00E92138"/>
    <w:rsid w:val="00E9732E"/>
    <w:rsid w:val="00EA62AA"/>
    <w:rsid w:val="00EA7BD5"/>
    <w:rsid w:val="00EB48E3"/>
    <w:rsid w:val="00ED20D0"/>
    <w:rsid w:val="00ED4FE9"/>
    <w:rsid w:val="00EE0A37"/>
    <w:rsid w:val="00EE6FFD"/>
    <w:rsid w:val="00EE77C5"/>
    <w:rsid w:val="00F01293"/>
    <w:rsid w:val="00F14D79"/>
    <w:rsid w:val="00F245C1"/>
    <w:rsid w:val="00F30071"/>
    <w:rsid w:val="00F64A22"/>
    <w:rsid w:val="00F70C81"/>
    <w:rsid w:val="00F71295"/>
    <w:rsid w:val="00F77F2C"/>
    <w:rsid w:val="00FB0F48"/>
    <w:rsid w:val="00FB3C44"/>
    <w:rsid w:val="00FC5F12"/>
    <w:rsid w:val="00FE3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760"/>
    <w:pPr>
      <w:widowControl w:val="0"/>
      <w:jc w:val="both"/>
    </w:pPr>
    <w:rPr>
      <w:rFonts w:ascii="Times New Roman" w:hAnsi="Times New Roman"/>
      <w:kern w:val="2"/>
      <w:sz w:val="21"/>
      <w:szCs w:val="24"/>
    </w:rPr>
  </w:style>
  <w:style w:type="paragraph" w:styleId="1">
    <w:name w:val="heading 1"/>
    <w:next w:val="a"/>
    <w:link w:val="1Char"/>
    <w:autoRedefine/>
    <w:uiPriority w:val="9"/>
    <w:qFormat/>
    <w:rsid w:val="00B25227"/>
    <w:pPr>
      <w:keepNext/>
      <w:keepLines/>
      <w:numPr>
        <w:numId w:val="21"/>
      </w:numPr>
      <w:tabs>
        <w:tab w:val="left" w:pos="567"/>
      </w:tabs>
      <w:spacing w:beforeLines="50" w:before="156" w:afterLines="50" w:after="156" w:line="578" w:lineRule="auto"/>
      <w:outlineLvl w:val="0"/>
    </w:pPr>
    <w:rPr>
      <w:rFonts w:ascii="Times New Roman" w:eastAsia="微软雅黑" w:hAnsi="Times New Roman"/>
      <w:b/>
      <w:bCs/>
      <w:kern w:val="44"/>
      <w:sz w:val="30"/>
      <w:szCs w:val="30"/>
    </w:rPr>
  </w:style>
  <w:style w:type="paragraph" w:styleId="2">
    <w:name w:val="heading 2"/>
    <w:next w:val="a"/>
    <w:link w:val="2Char"/>
    <w:uiPriority w:val="9"/>
    <w:unhideWhenUsed/>
    <w:qFormat/>
    <w:rsid w:val="00893760"/>
    <w:pPr>
      <w:keepNext/>
      <w:keepLines/>
      <w:numPr>
        <w:ilvl w:val="1"/>
        <w:numId w:val="21"/>
      </w:numPr>
      <w:spacing w:beforeLines="50" w:before="156" w:afterLines="50" w:after="156" w:line="415" w:lineRule="auto"/>
      <w:outlineLvl w:val="1"/>
    </w:pPr>
    <w:rPr>
      <w:rFonts w:ascii="Times New Roman" w:hAnsi="Cambria"/>
      <w:b/>
      <w:bCs/>
      <w:kern w:val="2"/>
      <w:sz w:val="24"/>
      <w:szCs w:val="32"/>
    </w:rPr>
  </w:style>
  <w:style w:type="paragraph" w:styleId="3">
    <w:name w:val="heading 3"/>
    <w:next w:val="a"/>
    <w:link w:val="3Char"/>
    <w:uiPriority w:val="9"/>
    <w:unhideWhenUsed/>
    <w:qFormat/>
    <w:rsid w:val="00893760"/>
    <w:pPr>
      <w:keepNext/>
      <w:keepLines/>
      <w:numPr>
        <w:ilvl w:val="2"/>
        <w:numId w:val="21"/>
      </w:numPr>
      <w:spacing w:before="260" w:after="260"/>
      <w:outlineLvl w:val="2"/>
    </w:pPr>
    <w:rPr>
      <w:rFonts w:ascii="Times New Roman" w:eastAsia="微软雅黑"/>
      <w:b/>
      <w:bCs/>
      <w:kern w:val="2"/>
      <w:sz w:val="21"/>
      <w:szCs w:val="32"/>
    </w:rPr>
  </w:style>
  <w:style w:type="paragraph" w:styleId="4">
    <w:name w:val="heading 4"/>
    <w:next w:val="a"/>
    <w:link w:val="4Char"/>
    <w:uiPriority w:val="9"/>
    <w:unhideWhenUsed/>
    <w:qFormat/>
    <w:rsid w:val="00893760"/>
    <w:pPr>
      <w:keepNext/>
      <w:keepLines/>
      <w:numPr>
        <w:ilvl w:val="3"/>
        <w:numId w:val="21"/>
      </w:numPr>
      <w:spacing w:before="130" w:after="130" w:line="377" w:lineRule="auto"/>
      <w:outlineLvl w:val="3"/>
    </w:pPr>
    <w:rPr>
      <w:rFonts w:ascii="Cambria" w:hAnsi="Cambria"/>
      <w:b/>
      <w:bCs/>
      <w:kern w:val="2"/>
      <w:sz w:val="21"/>
      <w:szCs w:val="28"/>
    </w:rPr>
  </w:style>
  <w:style w:type="paragraph" w:styleId="5">
    <w:name w:val="heading 5"/>
    <w:basedOn w:val="a"/>
    <w:next w:val="a"/>
    <w:link w:val="5Char"/>
    <w:uiPriority w:val="9"/>
    <w:semiHidden/>
    <w:qFormat/>
    <w:rsid w:val="00893760"/>
    <w:pPr>
      <w:keepNext/>
      <w:keepLines/>
      <w:numPr>
        <w:ilvl w:val="4"/>
        <w:numId w:val="21"/>
      </w:numPr>
      <w:spacing w:before="280" w:afterLines="50" w:after="156" w:line="376" w:lineRule="auto"/>
      <w:outlineLvl w:val="4"/>
    </w:pPr>
    <w:rPr>
      <w:rFonts w:ascii="Calibri" w:hAnsi="Calibri"/>
      <w:b/>
      <w:bCs/>
      <w:sz w:val="28"/>
      <w:szCs w:val="28"/>
    </w:rPr>
  </w:style>
  <w:style w:type="paragraph" w:styleId="6">
    <w:name w:val="heading 6"/>
    <w:basedOn w:val="a"/>
    <w:next w:val="a"/>
    <w:link w:val="6Char"/>
    <w:uiPriority w:val="9"/>
    <w:semiHidden/>
    <w:qFormat/>
    <w:rsid w:val="00C3405E"/>
    <w:pPr>
      <w:keepNext/>
      <w:keepLines/>
      <w:numPr>
        <w:ilvl w:val="5"/>
        <w:numId w:val="21"/>
      </w:numPr>
      <w:spacing w:before="240" w:afterLines="50" w:line="320" w:lineRule="auto"/>
      <w:outlineLvl w:val="5"/>
    </w:pPr>
    <w:rPr>
      <w:rFonts w:ascii="Cambria" w:hAnsi="Cambria"/>
      <w:b/>
      <w:bCs/>
      <w:sz w:val="24"/>
    </w:rPr>
  </w:style>
  <w:style w:type="paragraph" w:styleId="7">
    <w:name w:val="heading 7"/>
    <w:basedOn w:val="a"/>
    <w:next w:val="a"/>
    <w:link w:val="7Char"/>
    <w:uiPriority w:val="9"/>
    <w:semiHidden/>
    <w:qFormat/>
    <w:rsid w:val="00C3405E"/>
    <w:pPr>
      <w:keepNext/>
      <w:keepLines/>
      <w:numPr>
        <w:ilvl w:val="6"/>
        <w:numId w:val="21"/>
      </w:numPr>
      <w:spacing w:before="240" w:afterLines="50" w:line="320" w:lineRule="auto"/>
      <w:outlineLvl w:val="6"/>
    </w:pPr>
    <w:rPr>
      <w:rFonts w:ascii="Calibri" w:hAnsi="Calibri"/>
      <w:b/>
      <w:bCs/>
      <w:sz w:val="24"/>
    </w:rPr>
  </w:style>
  <w:style w:type="paragraph" w:styleId="8">
    <w:name w:val="heading 8"/>
    <w:basedOn w:val="a"/>
    <w:next w:val="a"/>
    <w:link w:val="8Char"/>
    <w:uiPriority w:val="9"/>
    <w:semiHidden/>
    <w:qFormat/>
    <w:rsid w:val="00C3405E"/>
    <w:pPr>
      <w:keepNext/>
      <w:keepLines/>
      <w:numPr>
        <w:ilvl w:val="7"/>
        <w:numId w:val="21"/>
      </w:numPr>
      <w:spacing w:before="240" w:afterLines="50" w:line="320" w:lineRule="auto"/>
      <w:outlineLvl w:val="7"/>
    </w:pPr>
    <w:rPr>
      <w:rFonts w:ascii="Cambria" w:hAnsi="Cambria"/>
      <w:sz w:val="24"/>
    </w:rPr>
  </w:style>
  <w:style w:type="paragraph" w:styleId="9">
    <w:name w:val="heading 9"/>
    <w:basedOn w:val="a"/>
    <w:next w:val="a"/>
    <w:link w:val="9Char"/>
    <w:uiPriority w:val="9"/>
    <w:semiHidden/>
    <w:qFormat/>
    <w:rsid w:val="00C3405E"/>
    <w:pPr>
      <w:keepNext/>
      <w:keepLines/>
      <w:numPr>
        <w:ilvl w:val="8"/>
        <w:numId w:val="21"/>
      </w:numPr>
      <w:spacing w:before="240" w:afterLines="50"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40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405E"/>
    <w:rPr>
      <w:sz w:val="18"/>
      <w:szCs w:val="18"/>
    </w:rPr>
  </w:style>
  <w:style w:type="paragraph" w:styleId="a4">
    <w:name w:val="footer"/>
    <w:basedOn w:val="a"/>
    <w:link w:val="Char0"/>
    <w:uiPriority w:val="99"/>
    <w:unhideWhenUsed/>
    <w:rsid w:val="00C3405E"/>
    <w:pPr>
      <w:tabs>
        <w:tab w:val="center" w:pos="4153"/>
        <w:tab w:val="right" w:pos="8306"/>
      </w:tabs>
      <w:snapToGrid w:val="0"/>
      <w:jc w:val="left"/>
    </w:pPr>
    <w:rPr>
      <w:sz w:val="18"/>
      <w:szCs w:val="18"/>
    </w:rPr>
  </w:style>
  <w:style w:type="character" w:customStyle="1" w:styleId="Char0">
    <w:name w:val="页脚 Char"/>
    <w:basedOn w:val="a0"/>
    <w:link w:val="a4"/>
    <w:uiPriority w:val="99"/>
    <w:rsid w:val="00C3405E"/>
    <w:rPr>
      <w:sz w:val="18"/>
      <w:szCs w:val="18"/>
    </w:rPr>
  </w:style>
  <w:style w:type="paragraph" w:styleId="a5">
    <w:name w:val="Balloon Text"/>
    <w:basedOn w:val="a"/>
    <w:link w:val="Char1"/>
    <w:uiPriority w:val="99"/>
    <w:semiHidden/>
    <w:unhideWhenUsed/>
    <w:rsid w:val="00C3405E"/>
    <w:rPr>
      <w:sz w:val="18"/>
      <w:szCs w:val="18"/>
    </w:rPr>
  </w:style>
  <w:style w:type="character" w:customStyle="1" w:styleId="Char1">
    <w:name w:val="批注框文本 Char"/>
    <w:basedOn w:val="a0"/>
    <w:link w:val="a5"/>
    <w:uiPriority w:val="99"/>
    <w:semiHidden/>
    <w:rsid w:val="00C3405E"/>
    <w:rPr>
      <w:sz w:val="18"/>
      <w:szCs w:val="18"/>
    </w:rPr>
  </w:style>
  <w:style w:type="character" w:customStyle="1" w:styleId="1Char">
    <w:name w:val="标题 1 Char"/>
    <w:basedOn w:val="a0"/>
    <w:link w:val="1"/>
    <w:uiPriority w:val="9"/>
    <w:rsid w:val="00B25227"/>
    <w:rPr>
      <w:rFonts w:ascii="Times New Roman" w:eastAsia="微软雅黑" w:hAnsi="Times New Roman"/>
      <w:b/>
      <w:bCs/>
      <w:kern w:val="44"/>
      <w:sz w:val="30"/>
      <w:szCs w:val="30"/>
    </w:rPr>
  </w:style>
  <w:style w:type="character" w:customStyle="1" w:styleId="2Char">
    <w:name w:val="标题 2 Char"/>
    <w:basedOn w:val="a0"/>
    <w:link w:val="2"/>
    <w:uiPriority w:val="9"/>
    <w:rsid w:val="00893760"/>
    <w:rPr>
      <w:rFonts w:ascii="Times New Roman" w:hAnsi="Cambria"/>
      <w:b/>
      <w:bCs/>
      <w:kern w:val="2"/>
      <w:sz w:val="24"/>
      <w:szCs w:val="32"/>
    </w:rPr>
  </w:style>
  <w:style w:type="character" w:customStyle="1" w:styleId="3Char">
    <w:name w:val="标题 3 Char"/>
    <w:basedOn w:val="a0"/>
    <w:link w:val="3"/>
    <w:uiPriority w:val="9"/>
    <w:rsid w:val="00893760"/>
    <w:rPr>
      <w:rFonts w:ascii="Times New Roman" w:eastAsia="微软雅黑"/>
      <w:b/>
      <w:bCs/>
      <w:kern w:val="2"/>
      <w:sz w:val="21"/>
      <w:szCs w:val="32"/>
    </w:rPr>
  </w:style>
  <w:style w:type="character" w:customStyle="1" w:styleId="4Char">
    <w:name w:val="标题 4 Char"/>
    <w:basedOn w:val="a0"/>
    <w:link w:val="4"/>
    <w:uiPriority w:val="9"/>
    <w:rsid w:val="00893760"/>
    <w:rPr>
      <w:rFonts w:ascii="Cambria" w:hAnsi="Cambria"/>
      <w:b/>
      <w:bCs/>
      <w:kern w:val="2"/>
      <w:sz w:val="21"/>
      <w:szCs w:val="28"/>
    </w:rPr>
  </w:style>
  <w:style w:type="character" w:customStyle="1" w:styleId="5Char">
    <w:name w:val="标题 5 Char"/>
    <w:basedOn w:val="a0"/>
    <w:link w:val="5"/>
    <w:uiPriority w:val="9"/>
    <w:semiHidden/>
    <w:rsid w:val="00893760"/>
    <w:rPr>
      <w:b/>
      <w:bCs/>
      <w:kern w:val="2"/>
      <w:sz w:val="28"/>
      <w:szCs w:val="28"/>
    </w:rPr>
  </w:style>
  <w:style w:type="character" w:customStyle="1" w:styleId="6Char">
    <w:name w:val="标题 6 Char"/>
    <w:basedOn w:val="a0"/>
    <w:link w:val="6"/>
    <w:uiPriority w:val="9"/>
    <w:semiHidden/>
    <w:rsid w:val="00893760"/>
    <w:rPr>
      <w:rFonts w:ascii="Cambria" w:hAnsi="Cambria"/>
      <w:b/>
      <w:bCs/>
      <w:kern w:val="2"/>
      <w:sz w:val="24"/>
      <w:szCs w:val="24"/>
    </w:rPr>
  </w:style>
  <w:style w:type="character" w:customStyle="1" w:styleId="7Char">
    <w:name w:val="标题 7 Char"/>
    <w:basedOn w:val="a0"/>
    <w:link w:val="7"/>
    <w:uiPriority w:val="9"/>
    <w:semiHidden/>
    <w:rsid w:val="00893760"/>
    <w:rPr>
      <w:b/>
      <w:bCs/>
      <w:kern w:val="2"/>
      <w:sz w:val="24"/>
      <w:szCs w:val="24"/>
    </w:rPr>
  </w:style>
  <w:style w:type="character" w:customStyle="1" w:styleId="8Char">
    <w:name w:val="标题 8 Char"/>
    <w:basedOn w:val="a0"/>
    <w:link w:val="8"/>
    <w:uiPriority w:val="9"/>
    <w:semiHidden/>
    <w:rsid w:val="00893760"/>
    <w:rPr>
      <w:rFonts w:ascii="Cambria" w:hAnsi="Cambria"/>
      <w:kern w:val="2"/>
      <w:sz w:val="24"/>
      <w:szCs w:val="24"/>
    </w:rPr>
  </w:style>
  <w:style w:type="character" w:customStyle="1" w:styleId="9Char">
    <w:name w:val="标题 9 Char"/>
    <w:basedOn w:val="a0"/>
    <w:link w:val="9"/>
    <w:uiPriority w:val="9"/>
    <w:semiHidden/>
    <w:rsid w:val="00893760"/>
    <w:rPr>
      <w:rFonts w:ascii="Cambria" w:hAnsi="Cambria"/>
      <w:kern w:val="2"/>
      <w:sz w:val="21"/>
      <w:szCs w:val="21"/>
    </w:rPr>
  </w:style>
  <w:style w:type="paragraph" w:styleId="a6">
    <w:name w:val="No Spacing"/>
    <w:link w:val="Char2"/>
    <w:uiPriority w:val="1"/>
    <w:qFormat/>
    <w:rsid w:val="00C3405E"/>
    <w:rPr>
      <w:sz w:val="22"/>
      <w:szCs w:val="22"/>
    </w:rPr>
  </w:style>
  <w:style w:type="character" w:customStyle="1" w:styleId="Char2">
    <w:name w:val="无间隔 Char"/>
    <w:basedOn w:val="a0"/>
    <w:link w:val="a6"/>
    <w:uiPriority w:val="1"/>
    <w:rsid w:val="00C3405E"/>
    <w:rPr>
      <w:sz w:val="22"/>
      <w:szCs w:val="22"/>
      <w:lang w:val="en-US" w:eastAsia="zh-CN" w:bidi="ar-SA"/>
    </w:rPr>
  </w:style>
  <w:style w:type="paragraph" w:styleId="a7">
    <w:name w:val="Intense Quote"/>
    <w:basedOn w:val="a"/>
    <w:next w:val="a"/>
    <w:link w:val="Char3"/>
    <w:uiPriority w:val="30"/>
    <w:qFormat/>
    <w:rsid w:val="00893760"/>
    <w:pPr>
      <w:pBdr>
        <w:bottom w:val="single" w:sz="4" w:space="4" w:color="4F81BD"/>
      </w:pBdr>
      <w:spacing w:before="200" w:afterLines="50" w:after="156"/>
      <w:ind w:right="420"/>
    </w:pPr>
    <w:rPr>
      <w:rFonts w:ascii="Calibri" w:hAnsi="Calibri"/>
      <w:b/>
      <w:bCs/>
      <w:i/>
      <w:iCs/>
      <w:color w:val="4F81BD"/>
    </w:rPr>
  </w:style>
  <w:style w:type="character" w:customStyle="1" w:styleId="Char3">
    <w:name w:val="明显引用 Char"/>
    <w:basedOn w:val="a0"/>
    <w:link w:val="a7"/>
    <w:uiPriority w:val="30"/>
    <w:rsid w:val="00893760"/>
    <w:rPr>
      <w:b/>
      <w:bCs/>
      <w:i/>
      <w:iCs/>
      <w:color w:val="4F81BD"/>
      <w:kern w:val="2"/>
      <w:sz w:val="21"/>
      <w:szCs w:val="24"/>
    </w:rPr>
  </w:style>
  <w:style w:type="paragraph" w:styleId="a8">
    <w:name w:val="caption"/>
    <w:basedOn w:val="a"/>
    <w:next w:val="a"/>
    <w:link w:val="Char4"/>
    <w:uiPriority w:val="35"/>
    <w:unhideWhenUsed/>
    <w:qFormat/>
    <w:rsid w:val="00C3405E"/>
    <w:pPr>
      <w:spacing w:beforeLines="50" w:afterLines="50"/>
      <w:jc w:val="center"/>
    </w:pPr>
    <w:rPr>
      <w:rFonts w:ascii="Cambria" w:eastAsia="黑体" w:hAnsi="Cambria"/>
      <w:b/>
      <w:sz w:val="20"/>
      <w:szCs w:val="20"/>
    </w:rPr>
  </w:style>
  <w:style w:type="table" w:customStyle="1" w:styleId="10">
    <w:name w:val="浅色底纹1"/>
    <w:basedOn w:val="a1"/>
    <w:uiPriority w:val="60"/>
    <w:rsid w:val="00C3405E"/>
    <w:rPr>
      <w:color w:val="000000"/>
    </w:rPr>
    <w:tblPr>
      <w:tblBorders>
        <w:top w:val="single" w:sz="12" w:space="0" w:color="000000"/>
        <w:bottom w:val="single" w:sz="12" w:space="0" w:color="000000"/>
        <w:insideH w:val="single" w:sz="4" w:space="0" w:color="000000"/>
        <w:insideV w:val="single" w:sz="4" w:space="0" w:color="000000"/>
      </w:tblBorders>
    </w:tblPr>
    <w:tcPr>
      <w:shd w:val="clear" w:color="auto" w:fill="auto"/>
    </w:tcPr>
    <w:tblStylePr w:type="firstRow">
      <w:pPr>
        <w:spacing w:before="0" w:after="0" w:line="240" w:lineRule="auto"/>
      </w:pPr>
      <w:rPr>
        <w:rFonts w:ascii="Calibri" w:eastAsia="宋体" w:hAnsi="Calibri"/>
        <w:b/>
        <w:bCs/>
        <w:sz w:val="21"/>
      </w:rPr>
      <w:tblPr/>
      <w:trPr>
        <w:tblHeader/>
      </w:trPr>
      <w:tcPr>
        <w:tcBorders>
          <w:top w:val="single" w:sz="12" w:space="0" w:color="000000"/>
          <w:left w:val="nil"/>
          <w:bottom w:val="single" w:sz="8" w:space="0" w:color="000000"/>
          <w:right w:val="nil"/>
          <w:insideH w:val="nil"/>
          <w:insideV w:val="single" w:sz="4" w:space="0" w:color="000000"/>
        </w:tcBorders>
      </w:tcPr>
    </w:tblStylePr>
    <w:tblStylePr w:type="lastRow">
      <w:pPr>
        <w:spacing w:before="0" w:after="0" w:line="240" w:lineRule="auto"/>
      </w:pPr>
      <w:rPr>
        <w:rFonts w:ascii="宋体" w:eastAsia="宋体" w:hAnsi="宋体"/>
        <w:b w:val="0"/>
        <w:bCs/>
        <w:sz w:val="21"/>
      </w:rPr>
      <w:tblPr/>
      <w:tcPr>
        <w:tcBorders>
          <w:top w:val="single" w:sz="8" w:space="0" w:color="000000"/>
          <w:left w:val="nil"/>
          <w:bottom w:val="single" w:sz="12" w:space="0" w:color="000000"/>
          <w:right w:val="nil"/>
          <w:insideH w:val="nil"/>
          <w:insideV w:val="single" w:sz="4" w:space="0" w:color="000000"/>
        </w:tcBorders>
        <w:shd w:val="clear" w:color="auto" w:fill="auto"/>
      </w:tcPr>
    </w:tblStylePr>
    <w:tblStylePr w:type="firstCol">
      <w:rPr>
        <w:rFonts w:ascii="Calibri" w:eastAsia="宋体" w:hAnsi="Calibri"/>
        <w:b w:val="0"/>
        <w:bCs/>
        <w:sz w:val="21"/>
      </w:rPr>
    </w:tblStylePr>
    <w:tblStylePr w:type="lastCol">
      <w:rPr>
        <w:b/>
        <w:bCs/>
      </w:rPr>
    </w:tblStylePr>
  </w:style>
  <w:style w:type="table" w:styleId="a9">
    <w:name w:val="Table Grid"/>
    <w:basedOn w:val="a1"/>
    <w:uiPriority w:val="59"/>
    <w:rsid w:val="00C340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
    <w:name w:val="TOC Heading"/>
    <w:basedOn w:val="1"/>
    <w:next w:val="a"/>
    <w:uiPriority w:val="39"/>
    <w:unhideWhenUsed/>
    <w:qFormat/>
    <w:rsid w:val="00BD2B00"/>
    <w:pPr>
      <w:spacing w:before="480" w:after="0" w:line="276" w:lineRule="auto"/>
      <w:ind w:left="0" w:firstLine="0"/>
      <w:outlineLvl w:val="9"/>
    </w:pPr>
    <w:rPr>
      <w:rFonts w:ascii="Cambria" w:eastAsia="宋体" w:hAnsi="Cambria"/>
      <w:color w:val="365F91"/>
      <w:kern w:val="0"/>
      <w:sz w:val="28"/>
      <w:szCs w:val="28"/>
    </w:rPr>
  </w:style>
  <w:style w:type="paragraph" w:styleId="11">
    <w:name w:val="toc 1"/>
    <w:basedOn w:val="a"/>
    <w:next w:val="a"/>
    <w:autoRedefine/>
    <w:uiPriority w:val="39"/>
    <w:unhideWhenUsed/>
    <w:rsid w:val="0026716E"/>
    <w:pPr>
      <w:tabs>
        <w:tab w:val="left" w:pos="840"/>
        <w:tab w:val="right" w:leader="dot" w:pos="8296"/>
      </w:tabs>
      <w:spacing w:line="300" w:lineRule="auto"/>
      <w:jc w:val="left"/>
    </w:pPr>
    <w:rPr>
      <w:rFonts w:asciiTheme="minorHAnsi" w:eastAsia="微软雅黑" w:hAnsiTheme="minorHAnsi" w:cstheme="minorHAnsi"/>
      <w:b/>
      <w:bCs/>
      <w:caps/>
      <w:noProof/>
    </w:rPr>
  </w:style>
  <w:style w:type="paragraph" w:styleId="20">
    <w:name w:val="toc 2"/>
    <w:basedOn w:val="a"/>
    <w:next w:val="a"/>
    <w:autoRedefine/>
    <w:uiPriority w:val="39"/>
    <w:unhideWhenUsed/>
    <w:rsid w:val="0026716E"/>
    <w:pPr>
      <w:tabs>
        <w:tab w:val="left" w:pos="840"/>
        <w:tab w:val="left" w:pos="1276"/>
        <w:tab w:val="right" w:leader="dot" w:pos="8296"/>
      </w:tabs>
      <w:spacing w:line="300" w:lineRule="auto"/>
      <w:ind w:left="851"/>
      <w:jc w:val="left"/>
    </w:pPr>
    <w:rPr>
      <w:rFonts w:asciiTheme="minorHAnsi" w:eastAsiaTheme="minorEastAsia" w:hAnsiTheme="minorHAnsi" w:cstheme="minorHAnsi"/>
      <w:smallCaps/>
      <w:noProof/>
      <w:szCs w:val="20"/>
    </w:rPr>
  </w:style>
  <w:style w:type="paragraph" w:styleId="30">
    <w:name w:val="toc 3"/>
    <w:basedOn w:val="a"/>
    <w:next w:val="a"/>
    <w:autoRedefine/>
    <w:uiPriority w:val="39"/>
    <w:unhideWhenUsed/>
    <w:rsid w:val="0026716E"/>
    <w:pPr>
      <w:tabs>
        <w:tab w:val="left" w:pos="1276"/>
        <w:tab w:val="left" w:pos="1799"/>
        <w:tab w:val="right" w:leader="dot" w:pos="8296"/>
      </w:tabs>
      <w:spacing w:line="300" w:lineRule="auto"/>
      <w:ind w:left="1276"/>
      <w:jc w:val="left"/>
    </w:pPr>
    <w:rPr>
      <w:rFonts w:asciiTheme="minorHAnsi" w:eastAsiaTheme="minorEastAsia" w:hAnsiTheme="minorHAnsi" w:cstheme="minorHAnsi"/>
      <w:iCs/>
      <w:szCs w:val="20"/>
    </w:rPr>
  </w:style>
  <w:style w:type="character" w:styleId="aa">
    <w:name w:val="Hyperlink"/>
    <w:basedOn w:val="a0"/>
    <w:uiPriority w:val="99"/>
    <w:unhideWhenUsed/>
    <w:rsid w:val="00BD2B00"/>
    <w:rPr>
      <w:color w:val="0000FF"/>
      <w:u w:val="single"/>
    </w:rPr>
  </w:style>
  <w:style w:type="paragraph" w:styleId="40">
    <w:name w:val="toc 4"/>
    <w:basedOn w:val="a"/>
    <w:next w:val="a"/>
    <w:autoRedefine/>
    <w:uiPriority w:val="39"/>
    <w:unhideWhenUsed/>
    <w:rsid w:val="00DC0FAF"/>
    <w:pPr>
      <w:ind w:left="630"/>
      <w:jc w:val="left"/>
    </w:pPr>
    <w:rPr>
      <w:rFonts w:asciiTheme="minorHAnsi" w:hAnsiTheme="minorHAnsi" w:cstheme="minorHAnsi"/>
      <w:sz w:val="18"/>
      <w:szCs w:val="18"/>
    </w:rPr>
  </w:style>
  <w:style w:type="paragraph" w:styleId="50">
    <w:name w:val="toc 5"/>
    <w:basedOn w:val="a"/>
    <w:next w:val="a"/>
    <w:autoRedefine/>
    <w:uiPriority w:val="39"/>
    <w:unhideWhenUsed/>
    <w:rsid w:val="00DC0FAF"/>
    <w:pPr>
      <w:ind w:left="840"/>
      <w:jc w:val="left"/>
    </w:pPr>
    <w:rPr>
      <w:rFonts w:asciiTheme="minorHAnsi" w:hAnsiTheme="minorHAnsi" w:cstheme="minorHAnsi"/>
      <w:sz w:val="18"/>
      <w:szCs w:val="18"/>
    </w:rPr>
  </w:style>
  <w:style w:type="paragraph" w:styleId="60">
    <w:name w:val="toc 6"/>
    <w:basedOn w:val="a"/>
    <w:next w:val="a"/>
    <w:autoRedefine/>
    <w:uiPriority w:val="39"/>
    <w:unhideWhenUsed/>
    <w:rsid w:val="00DC0FAF"/>
    <w:pPr>
      <w:ind w:left="1050"/>
      <w:jc w:val="left"/>
    </w:pPr>
    <w:rPr>
      <w:rFonts w:asciiTheme="minorHAnsi" w:hAnsiTheme="minorHAnsi" w:cstheme="minorHAnsi"/>
      <w:sz w:val="18"/>
      <w:szCs w:val="18"/>
    </w:rPr>
  </w:style>
  <w:style w:type="paragraph" w:styleId="70">
    <w:name w:val="toc 7"/>
    <w:basedOn w:val="a"/>
    <w:next w:val="a"/>
    <w:autoRedefine/>
    <w:uiPriority w:val="39"/>
    <w:unhideWhenUsed/>
    <w:rsid w:val="00DC0FAF"/>
    <w:pPr>
      <w:ind w:left="1260"/>
      <w:jc w:val="left"/>
    </w:pPr>
    <w:rPr>
      <w:rFonts w:asciiTheme="minorHAnsi" w:hAnsiTheme="minorHAnsi" w:cstheme="minorHAnsi"/>
      <w:sz w:val="18"/>
      <w:szCs w:val="18"/>
    </w:rPr>
  </w:style>
  <w:style w:type="paragraph" w:styleId="80">
    <w:name w:val="toc 8"/>
    <w:basedOn w:val="a"/>
    <w:next w:val="a"/>
    <w:autoRedefine/>
    <w:uiPriority w:val="39"/>
    <w:unhideWhenUsed/>
    <w:rsid w:val="00DC0FAF"/>
    <w:pPr>
      <w:ind w:left="1470"/>
      <w:jc w:val="left"/>
    </w:pPr>
    <w:rPr>
      <w:rFonts w:asciiTheme="minorHAnsi" w:hAnsiTheme="minorHAnsi" w:cstheme="minorHAnsi"/>
      <w:sz w:val="18"/>
      <w:szCs w:val="18"/>
    </w:rPr>
  </w:style>
  <w:style w:type="paragraph" w:styleId="90">
    <w:name w:val="toc 9"/>
    <w:basedOn w:val="a"/>
    <w:next w:val="a"/>
    <w:autoRedefine/>
    <w:uiPriority w:val="39"/>
    <w:unhideWhenUsed/>
    <w:rsid w:val="00DC0FAF"/>
    <w:pPr>
      <w:ind w:left="1680"/>
      <w:jc w:val="left"/>
    </w:pPr>
    <w:rPr>
      <w:rFonts w:asciiTheme="minorHAnsi" w:hAnsiTheme="minorHAnsi" w:cstheme="minorHAnsi"/>
      <w:sz w:val="18"/>
      <w:szCs w:val="18"/>
    </w:rPr>
  </w:style>
  <w:style w:type="character" w:styleId="ab">
    <w:name w:val="Placeholder Text"/>
    <w:basedOn w:val="a0"/>
    <w:uiPriority w:val="99"/>
    <w:semiHidden/>
    <w:rsid w:val="009B7F29"/>
    <w:rPr>
      <w:color w:val="808080"/>
    </w:rPr>
  </w:style>
  <w:style w:type="paragraph" w:styleId="ac">
    <w:name w:val="Document Map"/>
    <w:basedOn w:val="a"/>
    <w:link w:val="Char5"/>
    <w:uiPriority w:val="99"/>
    <w:semiHidden/>
    <w:unhideWhenUsed/>
    <w:rsid w:val="003D0681"/>
    <w:rPr>
      <w:rFonts w:ascii="宋体"/>
      <w:sz w:val="18"/>
      <w:szCs w:val="18"/>
    </w:rPr>
  </w:style>
  <w:style w:type="character" w:customStyle="1" w:styleId="Char5">
    <w:name w:val="文档结构图 Char"/>
    <w:basedOn w:val="a0"/>
    <w:link w:val="ac"/>
    <w:uiPriority w:val="99"/>
    <w:semiHidden/>
    <w:rsid w:val="003D0681"/>
    <w:rPr>
      <w:rFonts w:ascii="宋体" w:hAnsi="Times New Roman"/>
      <w:kern w:val="2"/>
      <w:sz w:val="18"/>
      <w:szCs w:val="18"/>
    </w:rPr>
  </w:style>
  <w:style w:type="paragraph" w:styleId="ad">
    <w:name w:val="Subtitle"/>
    <w:basedOn w:val="a"/>
    <w:link w:val="Char6"/>
    <w:uiPriority w:val="11"/>
    <w:qFormat/>
    <w:rsid w:val="00337E5C"/>
    <w:pPr>
      <w:widowControl/>
      <w:spacing w:after="720"/>
      <w:jc w:val="left"/>
    </w:pPr>
    <w:rPr>
      <w:rFonts w:asciiTheme="majorHAnsi" w:eastAsiaTheme="majorEastAsia" w:hAnsiTheme="majorHAnsi" w:cstheme="majorBidi"/>
      <w:b/>
      <w:bCs/>
      <w:caps/>
      <w:color w:val="C0504D" w:themeColor="accent2"/>
      <w:spacing w:val="50"/>
      <w:kern w:val="0"/>
      <w:sz w:val="24"/>
    </w:rPr>
  </w:style>
  <w:style w:type="character" w:customStyle="1" w:styleId="Char6">
    <w:name w:val="副标题 Char"/>
    <w:basedOn w:val="a0"/>
    <w:link w:val="ad"/>
    <w:uiPriority w:val="11"/>
    <w:rsid w:val="00337E5C"/>
    <w:rPr>
      <w:rFonts w:asciiTheme="majorHAnsi" w:eastAsiaTheme="majorEastAsia" w:hAnsiTheme="majorHAnsi" w:cstheme="majorBidi"/>
      <w:b/>
      <w:bCs/>
      <w:caps/>
      <w:color w:val="C0504D" w:themeColor="accent2"/>
      <w:spacing w:val="50"/>
      <w:sz w:val="24"/>
      <w:szCs w:val="24"/>
    </w:rPr>
  </w:style>
  <w:style w:type="paragraph" w:styleId="ae">
    <w:name w:val="Title"/>
    <w:basedOn w:val="a"/>
    <w:link w:val="Char7"/>
    <w:uiPriority w:val="10"/>
    <w:qFormat/>
    <w:rsid w:val="00337E5C"/>
    <w:pPr>
      <w:widowControl/>
      <w:jc w:val="left"/>
    </w:pPr>
    <w:rPr>
      <w:rFonts w:asciiTheme="minorHAnsi" w:eastAsiaTheme="minorEastAsia" w:hAnsiTheme="minorHAnsi" w:cstheme="minorBidi"/>
      <w:color w:val="1F497D" w:themeColor="text2"/>
      <w:kern w:val="0"/>
      <w:sz w:val="72"/>
      <w:szCs w:val="72"/>
    </w:rPr>
  </w:style>
  <w:style w:type="character" w:customStyle="1" w:styleId="Char7">
    <w:name w:val="标题 Char"/>
    <w:basedOn w:val="a0"/>
    <w:link w:val="ae"/>
    <w:uiPriority w:val="10"/>
    <w:rsid w:val="00337E5C"/>
    <w:rPr>
      <w:rFonts w:asciiTheme="minorHAnsi" w:eastAsiaTheme="minorEastAsia" w:hAnsiTheme="minorHAnsi" w:cstheme="minorBidi"/>
      <w:color w:val="1F497D" w:themeColor="text2"/>
      <w:sz w:val="72"/>
      <w:szCs w:val="72"/>
    </w:rPr>
  </w:style>
  <w:style w:type="paragraph" w:customStyle="1" w:styleId="af">
    <w:name w:val="奇数页眉"/>
    <w:basedOn w:val="a"/>
    <w:uiPriority w:val="39"/>
    <w:semiHidden/>
    <w:unhideWhenUsed/>
    <w:qFormat/>
    <w:rsid w:val="00337E5C"/>
    <w:pPr>
      <w:widowControl/>
      <w:pBdr>
        <w:bottom w:val="single" w:sz="4" w:space="1" w:color="4F81BD" w:themeColor="accent1"/>
      </w:pBdr>
      <w:jc w:val="right"/>
    </w:pPr>
    <w:rPr>
      <w:rFonts w:asciiTheme="minorHAnsi" w:eastAsiaTheme="minorEastAsia" w:hAnsiTheme="minorHAnsi" w:cstheme="minorBidi"/>
      <w:b/>
      <w:bCs/>
      <w:color w:val="1F497D" w:themeColor="text2"/>
      <w:kern w:val="0"/>
      <w:sz w:val="20"/>
      <w:szCs w:val="20"/>
    </w:rPr>
  </w:style>
  <w:style w:type="paragraph" w:customStyle="1" w:styleId="af0">
    <w:name w:val="奇数页脚"/>
    <w:basedOn w:val="a"/>
    <w:uiPriority w:val="39"/>
    <w:unhideWhenUsed/>
    <w:qFormat/>
    <w:rsid w:val="00337E5C"/>
    <w:pPr>
      <w:widowControl/>
      <w:pBdr>
        <w:top w:val="single" w:sz="4" w:space="1" w:color="4F81BD" w:themeColor="accent1"/>
      </w:pBdr>
      <w:spacing w:after="180" w:line="264" w:lineRule="auto"/>
      <w:jc w:val="right"/>
    </w:pPr>
    <w:rPr>
      <w:rFonts w:asciiTheme="minorHAnsi" w:eastAsiaTheme="minorEastAsia" w:hAnsiTheme="minorHAnsi" w:cstheme="minorBidi"/>
      <w:color w:val="1F497D" w:themeColor="text2"/>
      <w:kern w:val="0"/>
      <w:sz w:val="20"/>
      <w:szCs w:val="20"/>
    </w:rPr>
  </w:style>
  <w:style w:type="paragraph" w:styleId="af1">
    <w:name w:val="List Paragraph"/>
    <w:basedOn w:val="a"/>
    <w:uiPriority w:val="34"/>
    <w:qFormat/>
    <w:rsid w:val="00337E5C"/>
    <w:pPr>
      <w:ind w:firstLineChars="200" w:firstLine="420"/>
    </w:pPr>
  </w:style>
  <w:style w:type="character" w:styleId="af2">
    <w:name w:val="page number"/>
    <w:basedOn w:val="a0"/>
    <w:uiPriority w:val="99"/>
    <w:unhideWhenUsed/>
    <w:rsid w:val="00F245C1"/>
    <w:rPr>
      <w:rFonts w:eastAsiaTheme="minorEastAsia" w:cstheme="minorBidi"/>
      <w:bCs w:val="0"/>
      <w:iCs w:val="0"/>
      <w:szCs w:val="22"/>
      <w:lang w:eastAsia="zh-CN"/>
    </w:rPr>
  </w:style>
  <w:style w:type="paragraph" w:customStyle="1" w:styleId="af3">
    <w:name w:val="文档正文"/>
    <w:link w:val="Char8"/>
    <w:qFormat/>
    <w:rsid w:val="00C84AB3"/>
    <w:pPr>
      <w:spacing w:afterLines="50" w:after="50"/>
      <w:ind w:firstLineChars="200" w:firstLine="200"/>
    </w:pPr>
    <w:rPr>
      <w:rFonts w:ascii="Times New Roman" w:hAnsi="Times New Roman"/>
      <w:kern w:val="2"/>
      <w:sz w:val="21"/>
      <w:szCs w:val="24"/>
    </w:rPr>
  </w:style>
  <w:style w:type="character" w:customStyle="1" w:styleId="Char8">
    <w:name w:val="文档正文 Char"/>
    <w:basedOn w:val="a0"/>
    <w:link w:val="af3"/>
    <w:rsid w:val="00C84AB3"/>
    <w:rPr>
      <w:rFonts w:ascii="Times New Roman" w:hAnsi="Times New Roman"/>
      <w:kern w:val="2"/>
      <w:sz w:val="21"/>
      <w:szCs w:val="24"/>
    </w:rPr>
  </w:style>
  <w:style w:type="character" w:customStyle="1" w:styleId="Char4">
    <w:name w:val="题注 Char"/>
    <w:basedOn w:val="a0"/>
    <w:link w:val="a8"/>
    <w:uiPriority w:val="35"/>
    <w:rsid w:val="00D36DFB"/>
    <w:rPr>
      <w:rFonts w:ascii="Cambria" w:eastAsia="黑体" w:hAnsi="Cambria"/>
      <w:b/>
      <w:kern w:val="2"/>
    </w:rPr>
  </w:style>
  <w:style w:type="paragraph" w:customStyle="1" w:styleId="af4">
    <w:name w:val="公式题注"/>
    <w:basedOn w:val="a8"/>
    <w:link w:val="Char9"/>
    <w:autoRedefine/>
    <w:qFormat/>
    <w:rsid w:val="00D36DFB"/>
    <w:pPr>
      <w:spacing w:beforeLines="0" w:afterLines="0"/>
      <w:jc w:val="right"/>
    </w:pPr>
    <w:rPr>
      <w:rFonts w:eastAsiaTheme="minorEastAsia"/>
      <w:b w:val="0"/>
    </w:rPr>
  </w:style>
  <w:style w:type="character" w:customStyle="1" w:styleId="Char9">
    <w:name w:val="公式题注 Char"/>
    <w:basedOn w:val="Char4"/>
    <w:link w:val="af4"/>
    <w:rsid w:val="00D36DFB"/>
    <w:rPr>
      <w:rFonts w:ascii="Cambria" w:eastAsiaTheme="minorEastAsia" w:hAnsi="Cambria"/>
      <w:b w:val="0"/>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760"/>
    <w:pPr>
      <w:widowControl w:val="0"/>
      <w:jc w:val="both"/>
    </w:pPr>
    <w:rPr>
      <w:rFonts w:ascii="Times New Roman" w:hAnsi="Times New Roman"/>
      <w:kern w:val="2"/>
      <w:sz w:val="21"/>
      <w:szCs w:val="24"/>
    </w:rPr>
  </w:style>
  <w:style w:type="paragraph" w:styleId="1">
    <w:name w:val="heading 1"/>
    <w:next w:val="a"/>
    <w:link w:val="1Char"/>
    <w:autoRedefine/>
    <w:uiPriority w:val="9"/>
    <w:qFormat/>
    <w:rsid w:val="00B25227"/>
    <w:pPr>
      <w:keepNext/>
      <w:keepLines/>
      <w:numPr>
        <w:numId w:val="21"/>
      </w:numPr>
      <w:tabs>
        <w:tab w:val="left" w:pos="567"/>
      </w:tabs>
      <w:spacing w:beforeLines="50" w:before="156" w:afterLines="50" w:after="156" w:line="578" w:lineRule="auto"/>
      <w:outlineLvl w:val="0"/>
    </w:pPr>
    <w:rPr>
      <w:rFonts w:ascii="Times New Roman" w:eastAsia="微软雅黑" w:hAnsi="Times New Roman"/>
      <w:b/>
      <w:bCs/>
      <w:kern w:val="44"/>
      <w:sz w:val="30"/>
      <w:szCs w:val="30"/>
    </w:rPr>
  </w:style>
  <w:style w:type="paragraph" w:styleId="2">
    <w:name w:val="heading 2"/>
    <w:next w:val="a"/>
    <w:link w:val="2Char"/>
    <w:uiPriority w:val="9"/>
    <w:unhideWhenUsed/>
    <w:qFormat/>
    <w:rsid w:val="00893760"/>
    <w:pPr>
      <w:keepNext/>
      <w:keepLines/>
      <w:numPr>
        <w:ilvl w:val="1"/>
        <w:numId w:val="21"/>
      </w:numPr>
      <w:spacing w:beforeLines="50" w:before="156" w:afterLines="50" w:after="156" w:line="415" w:lineRule="auto"/>
      <w:outlineLvl w:val="1"/>
    </w:pPr>
    <w:rPr>
      <w:rFonts w:ascii="Times New Roman" w:hAnsi="Cambria"/>
      <w:b/>
      <w:bCs/>
      <w:kern w:val="2"/>
      <w:sz w:val="24"/>
      <w:szCs w:val="32"/>
    </w:rPr>
  </w:style>
  <w:style w:type="paragraph" w:styleId="3">
    <w:name w:val="heading 3"/>
    <w:next w:val="a"/>
    <w:link w:val="3Char"/>
    <w:uiPriority w:val="9"/>
    <w:unhideWhenUsed/>
    <w:qFormat/>
    <w:rsid w:val="00893760"/>
    <w:pPr>
      <w:keepNext/>
      <w:keepLines/>
      <w:numPr>
        <w:ilvl w:val="2"/>
        <w:numId w:val="21"/>
      </w:numPr>
      <w:spacing w:before="260" w:after="260"/>
      <w:outlineLvl w:val="2"/>
    </w:pPr>
    <w:rPr>
      <w:rFonts w:ascii="Times New Roman" w:eastAsia="微软雅黑"/>
      <w:b/>
      <w:bCs/>
      <w:kern w:val="2"/>
      <w:sz w:val="21"/>
      <w:szCs w:val="32"/>
    </w:rPr>
  </w:style>
  <w:style w:type="paragraph" w:styleId="4">
    <w:name w:val="heading 4"/>
    <w:next w:val="a"/>
    <w:link w:val="4Char"/>
    <w:uiPriority w:val="9"/>
    <w:unhideWhenUsed/>
    <w:qFormat/>
    <w:rsid w:val="00893760"/>
    <w:pPr>
      <w:keepNext/>
      <w:keepLines/>
      <w:numPr>
        <w:ilvl w:val="3"/>
        <w:numId w:val="21"/>
      </w:numPr>
      <w:spacing w:before="130" w:after="130" w:line="377" w:lineRule="auto"/>
      <w:outlineLvl w:val="3"/>
    </w:pPr>
    <w:rPr>
      <w:rFonts w:ascii="Cambria" w:hAnsi="Cambria"/>
      <w:b/>
      <w:bCs/>
      <w:kern w:val="2"/>
      <w:sz w:val="21"/>
      <w:szCs w:val="28"/>
    </w:rPr>
  </w:style>
  <w:style w:type="paragraph" w:styleId="5">
    <w:name w:val="heading 5"/>
    <w:basedOn w:val="a"/>
    <w:next w:val="a"/>
    <w:link w:val="5Char"/>
    <w:uiPriority w:val="9"/>
    <w:semiHidden/>
    <w:qFormat/>
    <w:rsid w:val="00893760"/>
    <w:pPr>
      <w:keepNext/>
      <w:keepLines/>
      <w:numPr>
        <w:ilvl w:val="4"/>
        <w:numId w:val="21"/>
      </w:numPr>
      <w:spacing w:before="280" w:afterLines="50" w:after="156" w:line="376" w:lineRule="auto"/>
      <w:outlineLvl w:val="4"/>
    </w:pPr>
    <w:rPr>
      <w:rFonts w:ascii="Calibri" w:hAnsi="Calibri"/>
      <w:b/>
      <w:bCs/>
      <w:sz w:val="28"/>
      <w:szCs w:val="28"/>
    </w:rPr>
  </w:style>
  <w:style w:type="paragraph" w:styleId="6">
    <w:name w:val="heading 6"/>
    <w:basedOn w:val="a"/>
    <w:next w:val="a"/>
    <w:link w:val="6Char"/>
    <w:uiPriority w:val="9"/>
    <w:semiHidden/>
    <w:qFormat/>
    <w:rsid w:val="00C3405E"/>
    <w:pPr>
      <w:keepNext/>
      <w:keepLines/>
      <w:numPr>
        <w:ilvl w:val="5"/>
        <w:numId w:val="21"/>
      </w:numPr>
      <w:spacing w:before="240" w:afterLines="50" w:line="320" w:lineRule="auto"/>
      <w:outlineLvl w:val="5"/>
    </w:pPr>
    <w:rPr>
      <w:rFonts w:ascii="Cambria" w:hAnsi="Cambria"/>
      <w:b/>
      <w:bCs/>
      <w:sz w:val="24"/>
    </w:rPr>
  </w:style>
  <w:style w:type="paragraph" w:styleId="7">
    <w:name w:val="heading 7"/>
    <w:basedOn w:val="a"/>
    <w:next w:val="a"/>
    <w:link w:val="7Char"/>
    <w:uiPriority w:val="9"/>
    <w:semiHidden/>
    <w:qFormat/>
    <w:rsid w:val="00C3405E"/>
    <w:pPr>
      <w:keepNext/>
      <w:keepLines/>
      <w:numPr>
        <w:ilvl w:val="6"/>
        <w:numId w:val="21"/>
      </w:numPr>
      <w:spacing w:before="240" w:afterLines="50" w:line="320" w:lineRule="auto"/>
      <w:outlineLvl w:val="6"/>
    </w:pPr>
    <w:rPr>
      <w:rFonts w:ascii="Calibri" w:hAnsi="Calibri"/>
      <w:b/>
      <w:bCs/>
      <w:sz w:val="24"/>
    </w:rPr>
  </w:style>
  <w:style w:type="paragraph" w:styleId="8">
    <w:name w:val="heading 8"/>
    <w:basedOn w:val="a"/>
    <w:next w:val="a"/>
    <w:link w:val="8Char"/>
    <w:uiPriority w:val="9"/>
    <w:semiHidden/>
    <w:qFormat/>
    <w:rsid w:val="00C3405E"/>
    <w:pPr>
      <w:keepNext/>
      <w:keepLines/>
      <w:numPr>
        <w:ilvl w:val="7"/>
        <w:numId w:val="21"/>
      </w:numPr>
      <w:spacing w:before="240" w:afterLines="50" w:line="320" w:lineRule="auto"/>
      <w:outlineLvl w:val="7"/>
    </w:pPr>
    <w:rPr>
      <w:rFonts w:ascii="Cambria" w:hAnsi="Cambria"/>
      <w:sz w:val="24"/>
    </w:rPr>
  </w:style>
  <w:style w:type="paragraph" w:styleId="9">
    <w:name w:val="heading 9"/>
    <w:basedOn w:val="a"/>
    <w:next w:val="a"/>
    <w:link w:val="9Char"/>
    <w:uiPriority w:val="9"/>
    <w:semiHidden/>
    <w:qFormat/>
    <w:rsid w:val="00C3405E"/>
    <w:pPr>
      <w:keepNext/>
      <w:keepLines/>
      <w:numPr>
        <w:ilvl w:val="8"/>
        <w:numId w:val="21"/>
      </w:numPr>
      <w:spacing w:before="240" w:afterLines="50"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40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405E"/>
    <w:rPr>
      <w:sz w:val="18"/>
      <w:szCs w:val="18"/>
    </w:rPr>
  </w:style>
  <w:style w:type="paragraph" w:styleId="a4">
    <w:name w:val="footer"/>
    <w:basedOn w:val="a"/>
    <w:link w:val="Char0"/>
    <w:uiPriority w:val="99"/>
    <w:unhideWhenUsed/>
    <w:rsid w:val="00C3405E"/>
    <w:pPr>
      <w:tabs>
        <w:tab w:val="center" w:pos="4153"/>
        <w:tab w:val="right" w:pos="8306"/>
      </w:tabs>
      <w:snapToGrid w:val="0"/>
      <w:jc w:val="left"/>
    </w:pPr>
    <w:rPr>
      <w:sz w:val="18"/>
      <w:szCs w:val="18"/>
    </w:rPr>
  </w:style>
  <w:style w:type="character" w:customStyle="1" w:styleId="Char0">
    <w:name w:val="页脚 Char"/>
    <w:basedOn w:val="a0"/>
    <w:link w:val="a4"/>
    <w:uiPriority w:val="99"/>
    <w:rsid w:val="00C3405E"/>
    <w:rPr>
      <w:sz w:val="18"/>
      <w:szCs w:val="18"/>
    </w:rPr>
  </w:style>
  <w:style w:type="paragraph" w:styleId="a5">
    <w:name w:val="Balloon Text"/>
    <w:basedOn w:val="a"/>
    <w:link w:val="Char1"/>
    <w:uiPriority w:val="99"/>
    <w:semiHidden/>
    <w:unhideWhenUsed/>
    <w:rsid w:val="00C3405E"/>
    <w:rPr>
      <w:sz w:val="18"/>
      <w:szCs w:val="18"/>
    </w:rPr>
  </w:style>
  <w:style w:type="character" w:customStyle="1" w:styleId="Char1">
    <w:name w:val="批注框文本 Char"/>
    <w:basedOn w:val="a0"/>
    <w:link w:val="a5"/>
    <w:uiPriority w:val="99"/>
    <w:semiHidden/>
    <w:rsid w:val="00C3405E"/>
    <w:rPr>
      <w:sz w:val="18"/>
      <w:szCs w:val="18"/>
    </w:rPr>
  </w:style>
  <w:style w:type="character" w:customStyle="1" w:styleId="1Char">
    <w:name w:val="标题 1 Char"/>
    <w:basedOn w:val="a0"/>
    <w:link w:val="1"/>
    <w:uiPriority w:val="9"/>
    <w:rsid w:val="00B25227"/>
    <w:rPr>
      <w:rFonts w:ascii="Times New Roman" w:eastAsia="微软雅黑" w:hAnsi="Times New Roman"/>
      <w:b/>
      <w:bCs/>
      <w:kern w:val="44"/>
      <w:sz w:val="30"/>
      <w:szCs w:val="30"/>
    </w:rPr>
  </w:style>
  <w:style w:type="character" w:customStyle="1" w:styleId="2Char">
    <w:name w:val="标题 2 Char"/>
    <w:basedOn w:val="a0"/>
    <w:link w:val="2"/>
    <w:uiPriority w:val="9"/>
    <w:rsid w:val="00893760"/>
    <w:rPr>
      <w:rFonts w:ascii="Times New Roman" w:hAnsi="Cambria"/>
      <w:b/>
      <w:bCs/>
      <w:kern w:val="2"/>
      <w:sz w:val="24"/>
      <w:szCs w:val="32"/>
    </w:rPr>
  </w:style>
  <w:style w:type="character" w:customStyle="1" w:styleId="3Char">
    <w:name w:val="标题 3 Char"/>
    <w:basedOn w:val="a0"/>
    <w:link w:val="3"/>
    <w:uiPriority w:val="9"/>
    <w:rsid w:val="00893760"/>
    <w:rPr>
      <w:rFonts w:ascii="Times New Roman" w:eastAsia="微软雅黑"/>
      <w:b/>
      <w:bCs/>
      <w:kern w:val="2"/>
      <w:sz w:val="21"/>
      <w:szCs w:val="32"/>
    </w:rPr>
  </w:style>
  <w:style w:type="character" w:customStyle="1" w:styleId="4Char">
    <w:name w:val="标题 4 Char"/>
    <w:basedOn w:val="a0"/>
    <w:link w:val="4"/>
    <w:uiPriority w:val="9"/>
    <w:rsid w:val="00893760"/>
    <w:rPr>
      <w:rFonts w:ascii="Cambria" w:hAnsi="Cambria"/>
      <w:b/>
      <w:bCs/>
      <w:kern w:val="2"/>
      <w:sz w:val="21"/>
      <w:szCs w:val="28"/>
    </w:rPr>
  </w:style>
  <w:style w:type="character" w:customStyle="1" w:styleId="5Char">
    <w:name w:val="标题 5 Char"/>
    <w:basedOn w:val="a0"/>
    <w:link w:val="5"/>
    <w:uiPriority w:val="9"/>
    <w:semiHidden/>
    <w:rsid w:val="00893760"/>
    <w:rPr>
      <w:b/>
      <w:bCs/>
      <w:kern w:val="2"/>
      <w:sz w:val="28"/>
      <w:szCs w:val="28"/>
    </w:rPr>
  </w:style>
  <w:style w:type="character" w:customStyle="1" w:styleId="6Char">
    <w:name w:val="标题 6 Char"/>
    <w:basedOn w:val="a0"/>
    <w:link w:val="6"/>
    <w:uiPriority w:val="9"/>
    <w:semiHidden/>
    <w:rsid w:val="00893760"/>
    <w:rPr>
      <w:rFonts w:ascii="Cambria" w:hAnsi="Cambria"/>
      <w:b/>
      <w:bCs/>
      <w:kern w:val="2"/>
      <w:sz w:val="24"/>
      <w:szCs w:val="24"/>
    </w:rPr>
  </w:style>
  <w:style w:type="character" w:customStyle="1" w:styleId="7Char">
    <w:name w:val="标题 7 Char"/>
    <w:basedOn w:val="a0"/>
    <w:link w:val="7"/>
    <w:uiPriority w:val="9"/>
    <w:semiHidden/>
    <w:rsid w:val="00893760"/>
    <w:rPr>
      <w:b/>
      <w:bCs/>
      <w:kern w:val="2"/>
      <w:sz w:val="24"/>
      <w:szCs w:val="24"/>
    </w:rPr>
  </w:style>
  <w:style w:type="character" w:customStyle="1" w:styleId="8Char">
    <w:name w:val="标题 8 Char"/>
    <w:basedOn w:val="a0"/>
    <w:link w:val="8"/>
    <w:uiPriority w:val="9"/>
    <w:semiHidden/>
    <w:rsid w:val="00893760"/>
    <w:rPr>
      <w:rFonts w:ascii="Cambria" w:hAnsi="Cambria"/>
      <w:kern w:val="2"/>
      <w:sz w:val="24"/>
      <w:szCs w:val="24"/>
    </w:rPr>
  </w:style>
  <w:style w:type="character" w:customStyle="1" w:styleId="9Char">
    <w:name w:val="标题 9 Char"/>
    <w:basedOn w:val="a0"/>
    <w:link w:val="9"/>
    <w:uiPriority w:val="9"/>
    <w:semiHidden/>
    <w:rsid w:val="00893760"/>
    <w:rPr>
      <w:rFonts w:ascii="Cambria" w:hAnsi="Cambria"/>
      <w:kern w:val="2"/>
      <w:sz w:val="21"/>
      <w:szCs w:val="21"/>
    </w:rPr>
  </w:style>
  <w:style w:type="paragraph" w:styleId="a6">
    <w:name w:val="No Spacing"/>
    <w:link w:val="Char2"/>
    <w:uiPriority w:val="1"/>
    <w:qFormat/>
    <w:rsid w:val="00C3405E"/>
    <w:rPr>
      <w:sz w:val="22"/>
      <w:szCs w:val="22"/>
    </w:rPr>
  </w:style>
  <w:style w:type="character" w:customStyle="1" w:styleId="Char2">
    <w:name w:val="无间隔 Char"/>
    <w:basedOn w:val="a0"/>
    <w:link w:val="a6"/>
    <w:uiPriority w:val="1"/>
    <w:rsid w:val="00C3405E"/>
    <w:rPr>
      <w:sz w:val="22"/>
      <w:szCs w:val="22"/>
      <w:lang w:val="en-US" w:eastAsia="zh-CN" w:bidi="ar-SA"/>
    </w:rPr>
  </w:style>
  <w:style w:type="paragraph" w:styleId="a7">
    <w:name w:val="Intense Quote"/>
    <w:basedOn w:val="a"/>
    <w:next w:val="a"/>
    <w:link w:val="Char3"/>
    <w:uiPriority w:val="30"/>
    <w:qFormat/>
    <w:rsid w:val="00893760"/>
    <w:pPr>
      <w:pBdr>
        <w:bottom w:val="single" w:sz="4" w:space="4" w:color="4F81BD"/>
      </w:pBdr>
      <w:spacing w:before="200" w:afterLines="50" w:after="156"/>
      <w:ind w:right="420"/>
    </w:pPr>
    <w:rPr>
      <w:rFonts w:ascii="Calibri" w:hAnsi="Calibri"/>
      <w:b/>
      <w:bCs/>
      <w:i/>
      <w:iCs/>
      <w:color w:val="4F81BD"/>
    </w:rPr>
  </w:style>
  <w:style w:type="character" w:customStyle="1" w:styleId="Char3">
    <w:name w:val="明显引用 Char"/>
    <w:basedOn w:val="a0"/>
    <w:link w:val="a7"/>
    <w:uiPriority w:val="30"/>
    <w:rsid w:val="00893760"/>
    <w:rPr>
      <w:b/>
      <w:bCs/>
      <w:i/>
      <w:iCs/>
      <w:color w:val="4F81BD"/>
      <w:kern w:val="2"/>
      <w:sz w:val="21"/>
      <w:szCs w:val="24"/>
    </w:rPr>
  </w:style>
  <w:style w:type="paragraph" w:styleId="a8">
    <w:name w:val="caption"/>
    <w:basedOn w:val="a"/>
    <w:next w:val="a"/>
    <w:link w:val="Char4"/>
    <w:uiPriority w:val="35"/>
    <w:unhideWhenUsed/>
    <w:qFormat/>
    <w:rsid w:val="00C3405E"/>
    <w:pPr>
      <w:spacing w:beforeLines="50" w:afterLines="50"/>
      <w:jc w:val="center"/>
    </w:pPr>
    <w:rPr>
      <w:rFonts w:ascii="Cambria" w:eastAsia="黑体" w:hAnsi="Cambria"/>
      <w:b/>
      <w:sz w:val="20"/>
      <w:szCs w:val="20"/>
    </w:rPr>
  </w:style>
  <w:style w:type="table" w:customStyle="1" w:styleId="10">
    <w:name w:val="浅色底纹1"/>
    <w:basedOn w:val="a1"/>
    <w:uiPriority w:val="60"/>
    <w:rsid w:val="00C3405E"/>
    <w:rPr>
      <w:color w:val="000000"/>
    </w:rPr>
    <w:tblPr>
      <w:tblBorders>
        <w:top w:val="single" w:sz="12" w:space="0" w:color="000000"/>
        <w:bottom w:val="single" w:sz="12" w:space="0" w:color="000000"/>
        <w:insideH w:val="single" w:sz="4" w:space="0" w:color="000000"/>
        <w:insideV w:val="single" w:sz="4" w:space="0" w:color="000000"/>
      </w:tblBorders>
    </w:tblPr>
    <w:tcPr>
      <w:shd w:val="clear" w:color="auto" w:fill="auto"/>
    </w:tcPr>
    <w:tblStylePr w:type="firstRow">
      <w:pPr>
        <w:spacing w:before="0" w:after="0" w:line="240" w:lineRule="auto"/>
      </w:pPr>
      <w:rPr>
        <w:rFonts w:ascii="Calibri" w:eastAsia="宋体" w:hAnsi="Calibri"/>
        <w:b/>
        <w:bCs/>
        <w:sz w:val="21"/>
      </w:rPr>
      <w:tblPr/>
      <w:trPr>
        <w:tblHeader/>
      </w:trPr>
      <w:tcPr>
        <w:tcBorders>
          <w:top w:val="single" w:sz="12" w:space="0" w:color="000000"/>
          <w:left w:val="nil"/>
          <w:bottom w:val="single" w:sz="8" w:space="0" w:color="000000"/>
          <w:right w:val="nil"/>
          <w:insideH w:val="nil"/>
          <w:insideV w:val="single" w:sz="4" w:space="0" w:color="000000"/>
        </w:tcBorders>
      </w:tcPr>
    </w:tblStylePr>
    <w:tblStylePr w:type="lastRow">
      <w:pPr>
        <w:spacing w:before="0" w:after="0" w:line="240" w:lineRule="auto"/>
      </w:pPr>
      <w:rPr>
        <w:rFonts w:ascii="宋体" w:eastAsia="宋体" w:hAnsi="宋体"/>
        <w:b w:val="0"/>
        <w:bCs/>
        <w:sz w:val="21"/>
      </w:rPr>
      <w:tblPr/>
      <w:tcPr>
        <w:tcBorders>
          <w:top w:val="single" w:sz="8" w:space="0" w:color="000000"/>
          <w:left w:val="nil"/>
          <w:bottom w:val="single" w:sz="12" w:space="0" w:color="000000"/>
          <w:right w:val="nil"/>
          <w:insideH w:val="nil"/>
          <w:insideV w:val="single" w:sz="4" w:space="0" w:color="000000"/>
        </w:tcBorders>
        <w:shd w:val="clear" w:color="auto" w:fill="auto"/>
      </w:tcPr>
    </w:tblStylePr>
    <w:tblStylePr w:type="firstCol">
      <w:rPr>
        <w:rFonts w:ascii="Calibri" w:eastAsia="宋体" w:hAnsi="Calibri"/>
        <w:b w:val="0"/>
        <w:bCs/>
        <w:sz w:val="21"/>
      </w:rPr>
    </w:tblStylePr>
    <w:tblStylePr w:type="lastCol">
      <w:rPr>
        <w:b/>
        <w:bCs/>
      </w:rPr>
    </w:tblStylePr>
  </w:style>
  <w:style w:type="table" w:styleId="a9">
    <w:name w:val="Table Grid"/>
    <w:basedOn w:val="a1"/>
    <w:uiPriority w:val="59"/>
    <w:rsid w:val="00C340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
    <w:name w:val="TOC Heading"/>
    <w:basedOn w:val="1"/>
    <w:next w:val="a"/>
    <w:uiPriority w:val="39"/>
    <w:unhideWhenUsed/>
    <w:qFormat/>
    <w:rsid w:val="00BD2B00"/>
    <w:pPr>
      <w:spacing w:before="480" w:after="0" w:line="276" w:lineRule="auto"/>
      <w:ind w:left="0" w:firstLine="0"/>
      <w:outlineLvl w:val="9"/>
    </w:pPr>
    <w:rPr>
      <w:rFonts w:ascii="Cambria" w:eastAsia="宋体" w:hAnsi="Cambria"/>
      <w:color w:val="365F91"/>
      <w:kern w:val="0"/>
      <w:sz w:val="28"/>
      <w:szCs w:val="28"/>
    </w:rPr>
  </w:style>
  <w:style w:type="paragraph" w:styleId="11">
    <w:name w:val="toc 1"/>
    <w:basedOn w:val="a"/>
    <w:next w:val="a"/>
    <w:autoRedefine/>
    <w:uiPriority w:val="39"/>
    <w:unhideWhenUsed/>
    <w:rsid w:val="0026716E"/>
    <w:pPr>
      <w:tabs>
        <w:tab w:val="left" w:pos="840"/>
        <w:tab w:val="right" w:leader="dot" w:pos="8296"/>
      </w:tabs>
      <w:spacing w:line="300" w:lineRule="auto"/>
      <w:jc w:val="left"/>
    </w:pPr>
    <w:rPr>
      <w:rFonts w:asciiTheme="minorHAnsi" w:eastAsia="微软雅黑" w:hAnsiTheme="minorHAnsi" w:cstheme="minorHAnsi"/>
      <w:b/>
      <w:bCs/>
      <w:caps/>
      <w:noProof/>
    </w:rPr>
  </w:style>
  <w:style w:type="paragraph" w:styleId="20">
    <w:name w:val="toc 2"/>
    <w:basedOn w:val="a"/>
    <w:next w:val="a"/>
    <w:autoRedefine/>
    <w:uiPriority w:val="39"/>
    <w:unhideWhenUsed/>
    <w:rsid w:val="0026716E"/>
    <w:pPr>
      <w:tabs>
        <w:tab w:val="left" w:pos="840"/>
        <w:tab w:val="left" w:pos="1276"/>
        <w:tab w:val="right" w:leader="dot" w:pos="8296"/>
      </w:tabs>
      <w:spacing w:line="300" w:lineRule="auto"/>
      <w:ind w:left="851"/>
      <w:jc w:val="left"/>
    </w:pPr>
    <w:rPr>
      <w:rFonts w:asciiTheme="minorHAnsi" w:eastAsiaTheme="minorEastAsia" w:hAnsiTheme="minorHAnsi" w:cstheme="minorHAnsi"/>
      <w:smallCaps/>
      <w:noProof/>
      <w:szCs w:val="20"/>
    </w:rPr>
  </w:style>
  <w:style w:type="paragraph" w:styleId="30">
    <w:name w:val="toc 3"/>
    <w:basedOn w:val="a"/>
    <w:next w:val="a"/>
    <w:autoRedefine/>
    <w:uiPriority w:val="39"/>
    <w:unhideWhenUsed/>
    <w:rsid w:val="0026716E"/>
    <w:pPr>
      <w:tabs>
        <w:tab w:val="left" w:pos="1276"/>
        <w:tab w:val="left" w:pos="1799"/>
        <w:tab w:val="right" w:leader="dot" w:pos="8296"/>
      </w:tabs>
      <w:spacing w:line="300" w:lineRule="auto"/>
      <w:ind w:left="1276"/>
      <w:jc w:val="left"/>
    </w:pPr>
    <w:rPr>
      <w:rFonts w:asciiTheme="minorHAnsi" w:eastAsiaTheme="minorEastAsia" w:hAnsiTheme="minorHAnsi" w:cstheme="minorHAnsi"/>
      <w:iCs/>
      <w:szCs w:val="20"/>
    </w:rPr>
  </w:style>
  <w:style w:type="character" w:styleId="aa">
    <w:name w:val="Hyperlink"/>
    <w:basedOn w:val="a0"/>
    <w:uiPriority w:val="99"/>
    <w:unhideWhenUsed/>
    <w:rsid w:val="00BD2B00"/>
    <w:rPr>
      <w:color w:val="0000FF"/>
      <w:u w:val="single"/>
    </w:rPr>
  </w:style>
  <w:style w:type="paragraph" w:styleId="40">
    <w:name w:val="toc 4"/>
    <w:basedOn w:val="a"/>
    <w:next w:val="a"/>
    <w:autoRedefine/>
    <w:uiPriority w:val="39"/>
    <w:unhideWhenUsed/>
    <w:rsid w:val="00DC0FAF"/>
    <w:pPr>
      <w:ind w:left="630"/>
      <w:jc w:val="left"/>
    </w:pPr>
    <w:rPr>
      <w:rFonts w:asciiTheme="minorHAnsi" w:hAnsiTheme="minorHAnsi" w:cstheme="minorHAnsi"/>
      <w:sz w:val="18"/>
      <w:szCs w:val="18"/>
    </w:rPr>
  </w:style>
  <w:style w:type="paragraph" w:styleId="50">
    <w:name w:val="toc 5"/>
    <w:basedOn w:val="a"/>
    <w:next w:val="a"/>
    <w:autoRedefine/>
    <w:uiPriority w:val="39"/>
    <w:unhideWhenUsed/>
    <w:rsid w:val="00DC0FAF"/>
    <w:pPr>
      <w:ind w:left="840"/>
      <w:jc w:val="left"/>
    </w:pPr>
    <w:rPr>
      <w:rFonts w:asciiTheme="minorHAnsi" w:hAnsiTheme="minorHAnsi" w:cstheme="minorHAnsi"/>
      <w:sz w:val="18"/>
      <w:szCs w:val="18"/>
    </w:rPr>
  </w:style>
  <w:style w:type="paragraph" w:styleId="60">
    <w:name w:val="toc 6"/>
    <w:basedOn w:val="a"/>
    <w:next w:val="a"/>
    <w:autoRedefine/>
    <w:uiPriority w:val="39"/>
    <w:unhideWhenUsed/>
    <w:rsid w:val="00DC0FAF"/>
    <w:pPr>
      <w:ind w:left="1050"/>
      <w:jc w:val="left"/>
    </w:pPr>
    <w:rPr>
      <w:rFonts w:asciiTheme="minorHAnsi" w:hAnsiTheme="minorHAnsi" w:cstheme="minorHAnsi"/>
      <w:sz w:val="18"/>
      <w:szCs w:val="18"/>
    </w:rPr>
  </w:style>
  <w:style w:type="paragraph" w:styleId="70">
    <w:name w:val="toc 7"/>
    <w:basedOn w:val="a"/>
    <w:next w:val="a"/>
    <w:autoRedefine/>
    <w:uiPriority w:val="39"/>
    <w:unhideWhenUsed/>
    <w:rsid w:val="00DC0FAF"/>
    <w:pPr>
      <w:ind w:left="1260"/>
      <w:jc w:val="left"/>
    </w:pPr>
    <w:rPr>
      <w:rFonts w:asciiTheme="minorHAnsi" w:hAnsiTheme="minorHAnsi" w:cstheme="minorHAnsi"/>
      <w:sz w:val="18"/>
      <w:szCs w:val="18"/>
    </w:rPr>
  </w:style>
  <w:style w:type="paragraph" w:styleId="80">
    <w:name w:val="toc 8"/>
    <w:basedOn w:val="a"/>
    <w:next w:val="a"/>
    <w:autoRedefine/>
    <w:uiPriority w:val="39"/>
    <w:unhideWhenUsed/>
    <w:rsid w:val="00DC0FAF"/>
    <w:pPr>
      <w:ind w:left="1470"/>
      <w:jc w:val="left"/>
    </w:pPr>
    <w:rPr>
      <w:rFonts w:asciiTheme="minorHAnsi" w:hAnsiTheme="minorHAnsi" w:cstheme="minorHAnsi"/>
      <w:sz w:val="18"/>
      <w:szCs w:val="18"/>
    </w:rPr>
  </w:style>
  <w:style w:type="paragraph" w:styleId="90">
    <w:name w:val="toc 9"/>
    <w:basedOn w:val="a"/>
    <w:next w:val="a"/>
    <w:autoRedefine/>
    <w:uiPriority w:val="39"/>
    <w:unhideWhenUsed/>
    <w:rsid w:val="00DC0FAF"/>
    <w:pPr>
      <w:ind w:left="1680"/>
      <w:jc w:val="left"/>
    </w:pPr>
    <w:rPr>
      <w:rFonts w:asciiTheme="minorHAnsi" w:hAnsiTheme="minorHAnsi" w:cstheme="minorHAnsi"/>
      <w:sz w:val="18"/>
      <w:szCs w:val="18"/>
    </w:rPr>
  </w:style>
  <w:style w:type="character" w:styleId="ab">
    <w:name w:val="Placeholder Text"/>
    <w:basedOn w:val="a0"/>
    <w:uiPriority w:val="99"/>
    <w:semiHidden/>
    <w:rsid w:val="009B7F29"/>
    <w:rPr>
      <w:color w:val="808080"/>
    </w:rPr>
  </w:style>
  <w:style w:type="paragraph" w:styleId="ac">
    <w:name w:val="Document Map"/>
    <w:basedOn w:val="a"/>
    <w:link w:val="Char5"/>
    <w:uiPriority w:val="99"/>
    <w:semiHidden/>
    <w:unhideWhenUsed/>
    <w:rsid w:val="003D0681"/>
    <w:rPr>
      <w:rFonts w:ascii="宋体"/>
      <w:sz w:val="18"/>
      <w:szCs w:val="18"/>
    </w:rPr>
  </w:style>
  <w:style w:type="character" w:customStyle="1" w:styleId="Char5">
    <w:name w:val="文档结构图 Char"/>
    <w:basedOn w:val="a0"/>
    <w:link w:val="ac"/>
    <w:uiPriority w:val="99"/>
    <w:semiHidden/>
    <w:rsid w:val="003D0681"/>
    <w:rPr>
      <w:rFonts w:ascii="宋体" w:hAnsi="Times New Roman"/>
      <w:kern w:val="2"/>
      <w:sz w:val="18"/>
      <w:szCs w:val="18"/>
    </w:rPr>
  </w:style>
  <w:style w:type="paragraph" w:styleId="ad">
    <w:name w:val="Subtitle"/>
    <w:basedOn w:val="a"/>
    <w:link w:val="Char6"/>
    <w:uiPriority w:val="11"/>
    <w:qFormat/>
    <w:rsid w:val="00337E5C"/>
    <w:pPr>
      <w:widowControl/>
      <w:spacing w:after="720"/>
      <w:jc w:val="left"/>
    </w:pPr>
    <w:rPr>
      <w:rFonts w:asciiTheme="majorHAnsi" w:eastAsiaTheme="majorEastAsia" w:hAnsiTheme="majorHAnsi" w:cstheme="majorBidi"/>
      <w:b/>
      <w:bCs/>
      <w:caps/>
      <w:color w:val="C0504D" w:themeColor="accent2"/>
      <w:spacing w:val="50"/>
      <w:kern w:val="0"/>
      <w:sz w:val="24"/>
    </w:rPr>
  </w:style>
  <w:style w:type="character" w:customStyle="1" w:styleId="Char6">
    <w:name w:val="副标题 Char"/>
    <w:basedOn w:val="a0"/>
    <w:link w:val="ad"/>
    <w:uiPriority w:val="11"/>
    <w:rsid w:val="00337E5C"/>
    <w:rPr>
      <w:rFonts w:asciiTheme="majorHAnsi" w:eastAsiaTheme="majorEastAsia" w:hAnsiTheme="majorHAnsi" w:cstheme="majorBidi"/>
      <w:b/>
      <w:bCs/>
      <w:caps/>
      <w:color w:val="C0504D" w:themeColor="accent2"/>
      <w:spacing w:val="50"/>
      <w:sz w:val="24"/>
      <w:szCs w:val="24"/>
    </w:rPr>
  </w:style>
  <w:style w:type="paragraph" w:styleId="ae">
    <w:name w:val="Title"/>
    <w:basedOn w:val="a"/>
    <w:link w:val="Char7"/>
    <w:uiPriority w:val="10"/>
    <w:qFormat/>
    <w:rsid w:val="00337E5C"/>
    <w:pPr>
      <w:widowControl/>
      <w:jc w:val="left"/>
    </w:pPr>
    <w:rPr>
      <w:rFonts w:asciiTheme="minorHAnsi" w:eastAsiaTheme="minorEastAsia" w:hAnsiTheme="minorHAnsi" w:cstheme="minorBidi"/>
      <w:color w:val="1F497D" w:themeColor="text2"/>
      <w:kern w:val="0"/>
      <w:sz w:val="72"/>
      <w:szCs w:val="72"/>
    </w:rPr>
  </w:style>
  <w:style w:type="character" w:customStyle="1" w:styleId="Char7">
    <w:name w:val="标题 Char"/>
    <w:basedOn w:val="a0"/>
    <w:link w:val="ae"/>
    <w:uiPriority w:val="10"/>
    <w:rsid w:val="00337E5C"/>
    <w:rPr>
      <w:rFonts w:asciiTheme="minorHAnsi" w:eastAsiaTheme="minorEastAsia" w:hAnsiTheme="minorHAnsi" w:cstheme="minorBidi"/>
      <w:color w:val="1F497D" w:themeColor="text2"/>
      <w:sz w:val="72"/>
      <w:szCs w:val="72"/>
    </w:rPr>
  </w:style>
  <w:style w:type="paragraph" w:customStyle="1" w:styleId="af">
    <w:name w:val="奇数页眉"/>
    <w:basedOn w:val="a"/>
    <w:uiPriority w:val="39"/>
    <w:semiHidden/>
    <w:unhideWhenUsed/>
    <w:qFormat/>
    <w:rsid w:val="00337E5C"/>
    <w:pPr>
      <w:widowControl/>
      <w:pBdr>
        <w:bottom w:val="single" w:sz="4" w:space="1" w:color="4F81BD" w:themeColor="accent1"/>
      </w:pBdr>
      <w:jc w:val="right"/>
    </w:pPr>
    <w:rPr>
      <w:rFonts w:asciiTheme="minorHAnsi" w:eastAsiaTheme="minorEastAsia" w:hAnsiTheme="minorHAnsi" w:cstheme="minorBidi"/>
      <w:b/>
      <w:bCs/>
      <w:color w:val="1F497D" w:themeColor="text2"/>
      <w:kern w:val="0"/>
      <w:sz w:val="20"/>
      <w:szCs w:val="20"/>
    </w:rPr>
  </w:style>
  <w:style w:type="paragraph" w:customStyle="1" w:styleId="af0">
    <w:name w:val="奇数页脚"/>
    <w:basedOn w:val="a"/>
    <w:uiPriority w:val="39"/>
    <w:unhideWhenUsed/>
    <w:qFormat/>
    <w:rsid w:val="00337E5C"/>
    <w:pPr>
      <w:widowControl/>
      <w:pBdr>
        <w:top w:val="single" w:sz="4" w:space="1" w:color="4F81BD" w:themeColor="accent1"/>
      </w:pBdr>
      <w:spacing w:after="180" w:line="264" w:lineRule="auto"/>
      <w:jc w:val="right"/>
    </w:pPr>
    <w:rPr>
      <w:rFonts w:asciiTheme="minorHAnsi" w:eastAsiaTheme="minorEastAsia" w:hAnsiTheme="minorHAnsi" w:cstheme="minorBidi"/>
      <w:color w:val="1F497D" w:themeColor="text2"/>
      <w:kern w:val="0"/>
      <w:sz w:val="20"/>
      <w:szCs w:val="20"/>
    </w:rPr>
  </w:style>
  <w:style w:type="paragraph" w:styleId="af1">
    <w:name w:val="List Paragraph"/>
    <w:basedOn w:val="a"/>
    <w:uiPriority w:val="34"/>
    <w:qFormat/>
    <w:rsid w:val="00337E5C"/>
    <w:pPr>
      <w:ind w:firstLineChars="200" w:firstLine="420"/>
    </w:pPr>
  </w:style>
  <w:style w:type="character" w:styleId="af2">
    <w:name w:val="page number"/>
    <w:basedOn w:val="a0"/>
    <w:uiPriority w:val="99"/>
    <w:unhideWhenUsed/>
    <w:rsid w:val="00F245C1"/>
    <w:rPr>
      <w:rFonts w:eastAsiaTheme="minorEastAsia" w:cstheme="minorBidi"/>
      <w:bCs w:val="0"/>
      <w:iCs w:val="0"/>
      <w:szCs w:val="22"/>
      <w:lang w:eastAsia="zh-CN"/>
    </w:rPr>
  </w:style>
  <w:style w:type="paragraph" w:customStyle="1" w:styleId="af3">
    <w:name w:val="文档正文"/>
    <w:link w:val="Char8"/>
    <w:qFormat/>
    <w:rsid w:val="00C84AB3"/>
    <w:pPr>
      <w:spacing w:afterLines="50" w:after="50"/>
      <w:ind w:firstLineChars="200" w:firstLine="200"/>
    </w:pPr>
    <w:rPr>
      <w:rFonts w:ascii="Times New Roman" w:hAnsi="Times New Roman"/>
      <w:kern w:val="2"/>
      <w:sz w:val="21"/>
      <w:szCs w:val="24"/>
    </w:rPr>
  </w:style>
  <w:style w:type="character" w:customStyle="1" w:styleId="Char8">
    <w:name w:val="文档正文 Char"/>
    <w:basedOn w:val="a0"/>
    <w:link w:val="af3"/>
    <w:rsid w:val="00C84AB3"/>
    <w:rPr>
      <w:rFonts w:ascii="Times New Roman" w:hAnsi="Times New Roman"/>
      <w:kern w:val="2"/>
      <w:sz w:val="21"/>
      <w:szCs w:val="24"/>
    </w:rPr>
  </w:style>
  <w:style w:type="character" w:customStyle="1" w:styleId="Char4">
    <w:name w:val="题注 Char"/>
    <w:basedOn w:val="a0"/>
    <w:link w:val="a8"/>
    <w:uiPriority w:val="35"/>
    <w:rsid w:val="00D36DFB"/>
    <w:rPr>
      <w:rFonts w:ascii="Cambria" w:eastAsia="黑体" w:hAnsi="Cambria"/>
      <w:b/>
      <w:kern w:val="2"/>
    </w:rPr>
  </w:style>
  <w:style w:type="paragraph" w:customStyle="1" w:styleId="af4">
    <w:name w:val="公式题注"/>
    <w:basedOn w:val="a8"/>
    <w:link w:val="Char9"/>
    <w:autoRedefine/>
    <w:qFormat/>
    <w:rsid w:val="00D36DFB"/>
    <w:pPr>
      <w:spacing w:beforeLines="0" w:afterLines="0"/>
      <w:jc w:val="right"/>
    </w:pPr>
    <w:rPr>
      <w:rFonts w:eastAsiaTheme="minorEastAsia"/>
      <w:b w:val="0"/>
    </w:rPr>
  </w:style>
  <w:style w:type="character" w:customStyle="1" w:styleId="Char9">
    <w:name w:val="公式题注 Char"/>
    <w:basedOn w:val="Char4"/>
    <w:link w:val="af4"/>
    <w:rsid w:val="00D36DFB"/>
    <w:rPr>
      <w:rFonts w:ascii="Cambria" w:eastAsiaTheme="minorEastAsia" w:hAnsi="Cambria"/>
      <w:b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1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5b&#26080;&#23553;&#38754;_&#30701;&#31687;&#25991;&#26723;%5d_%5bAntiy%5d.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2011-12-30T00:00:00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45E5B88-D1A0-41EF-8222-F8B5137E7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[无封面_短篇文档]_[Antiy]</Template>
  <TotalTime>19</TotalTime>
  <Pages>1</Pages>
  <Words>31283</Words>
  <Characters>178314</Characters>
  <Application>Microsoft Office Word</Application>
  <DocSecurity>0</DocSecurity>
  <Lines>1485</Lines>
  <Paragraphs>418</Paragraphs>
  <ScaleCrop>false</ScaleCrop>
  <Company>安天</Company>
  <LinksUpToDate>false</LinksUpToDate>
  <CharactersWithSpaces>209179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《Zero Day》字幕翻译</dc:title>
  <dc:subject/>
  <dc:creator>admin</dc:creator>
  <cp:lastModifiedBy>admin</cp:lastModifiedBy>
  <cp:revision>3</cp:revision>
  <cp:lastPrinted>2011-12-29T09:40:00Z</cp:lastPrinted>
  <dcterms:created xsi:type="dcterms:W3CDTF">2016-08-03T03:07:00Z</dcterms:created>
  <dcterms:modified xsi:type="dcterms:W3CDTF">2016-08-15T03:00:00Z</dcterms:modified>
  <cp:contentStatus>V1.0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ioBoundaries">
    <vt:bool>true</vt:bool>
  </property>
</Properties>
</file>